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ebea" w14:paraId="bfcebea" w:rsidRDefault="00AE649C" w:rsidP="00FA5B5E" w:rsidR="00AE649C" w:rsidRPr="00B76F3C">
      <w:pPr>
        <w:pStyle w:val="Naslov3"/>
        <w15:collapsed w:val="false"/>
      </w:pPr>
    </w:p>
    <w:p w:rsidRDefault="00603EB8" w:rsidP="00D4703C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4703C">
        <w:rPr>
          <w:rFonts w:cs="Times New Roman" w:eastAsia="Times New Roman"/>
          <w:noProof/>
          <w:szCs w:val="20"/>
          <w:lang w:eastAsia="hr-HR"/>
        </w:rPr>
        <w:t>Poslovni broj: 5. St-348/16-2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4703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4703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4703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4703C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ČEŠKI DJEČJI VRTIĆ KONČANICA, Končanica, Končanica 341, MBS: 010073268, OIB: 05195395256, d</w:t>
      </w:r>
      <w:r w:rsidRPr="00D4703C">
        <w:rPr>
          <w:rFonts w:cs="Times New Roman" w:eastAsia="Times New Roman"/>
          <w:noProof/>
          <w:szCs w:val="20"/>
          <w:lang w:eastAsia="hr-HR"/>
        </w:rPr>
        <w:t xml:space="preserve">ana 20. svibnja 2016.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r i j e š i o   j e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ČEŠKI DJEČJI VRTIĆ KONČANICA, Končanica, Končanica 341, MBS: 010073268, OIB: 05195395256.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II. Saziva se </w:t>
      </w:r>
      <w:r w:rsidRPr="00D4703C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D4703C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D4703C">
        <w:rPr>
          <w:rFonts w:cs="Times New Roman" w:eastAsia="Times New Roman"/>
          <w:b/>
          <w:szCs w:val="20"/>
          <w:lang w:eastAsia="hr-HR"/>
        </w:rPr>
        <w:t>15. lipnja 2016. u 9,00 sati</w:t>
      </w:r>
      <w:r w:rsidRPr="00D4703C">
        <w:rPr>
          <w:rFonts w:cs="Times New Roman" w:eastAsia="Times New Roman"/>
          <w:szCs w:val="20"/>
          <w:lang w:eastAsia="hr-HR"/>
        </w:rPr>
        <w:t xml:space="preserve"> u ovome sudu u Bjelovaru, Šetalište dr. Ivše Lebovića 42, sudnica br. 1, na koje se pozivaju dostavom ovoga rješenja: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- zakonski zastupnik dužnika Gordana Tomašek.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III. Nalaže se zakonskom zastupniku dužnika Gordani Tomašek da </w:t>
      </w:r>
      <w:r w:rsidRPr="00D4703C">
        <w:rPr>
          <w:rFonts w:cs="Times New Roman" w:eastAsia="Times New Roman"/>
          <w:b/>
          <w:szCs w:val="20"/>
          <w:lang w:eastAsia="hr-HR"/>
        </w:rPr>
        <w:t>u roku od 15 dana</w:t>
      </w:r>
      <w:r w:rsidRPr="00D4703C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D4703C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D4703C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D4703C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D4703C">
        <w:rPr>
          <w:rFonts w:cs="Times New Roman" w:eastAsia="Times New Roman"/>
          <w:szCs w:val="20"/>
          <w:lang w:eastAsia="hr-HR"/>
        </w:rPr>
        <w:t xml:space="preserve"> </w:t>
      </w:r>
      <w:r w:rsidRPr="00D4703C">
        <w:rPr>
          <w:rFonts w:cs="Times New Roman" w:eastAsia="Times New Roman"/>
          <w:b/>
          <w:szCs w:val="20"/>
          <w:lang w:eastAsia="hr-HR"/>
        </w:rPr>
        <w:t>sa</w:t>
      </w:r>
      <w:r w:rsidRPr="00D4703C">
        <w:rPr>
          <w:rFonts w:cs="Times New Roman" w:eastAsia="Times New Roman"/>
          <w:szCs w:val="20"/>
          <w:lang w:eastAsia="hr-HR"/>
        </w:rPr>
        <w:t xml:space="preserve"> </w:t>
      </w:r>
      <w:r w:rsidRPr="00D4703C">
        <w:rPr>
          <w:rFonts w:cs="Times New Roman" w:eastAsia="Times New Roman"/>
          <w:b/>
          <w:szCs w:val="20"/>
          <w:lang w:eastAsia="hr-HR"/>
        </w:rPr>
        <w:t>bilješkama</w:t>
      </w:r>
      <w:r w:rsidRPr="00D4703C">
        <w:rPr>
          <w:rFonts w:cs="Times New Roman" w:eastAsia="Times New Roman"/>
          <w:szCs w:val="20"/>
          <w:lang w:eastAsia="hr-HR"/>
        </w:rPr>
        <w:t xml:space="preserve"> </w:t>
      </w:r>
      <w:r w:rsidRPr="00D4703C">
        <w:rPr>
          <w:rFonts w:cs="Times New Roman" w:eastAsia="Times New Roman"/>
          <w:b/>
          <w:szCs w:val="20"/>
          <w:lang w:eastAsia="hr-HR"/>
        </w:rPr>
        <w:t>i</w:t>
      </w:r>
      <w:r w:rsidRPr="00D4703C">
        <w:rPr>
          <w:rFonts w:cs="Times New Roman" w:eastAsia="Times New Roman"/>
          <w:szCs w:val="20"/>
          <w:lang w:eastAsia="hr-HR"/>
        </w:rPr>
        <w:t xml:space="preserve"> </w:t>
      </w:r>
      <w:r w:rsidRPr="00D4703C">
        <w:rPr>
          <w:rFonts w:cs="Times New Roman" w:eastAsia="Times New Roman"/>
          <w:b/>
          <w:szCs w:val="20"/>
          <w:lang w:eastAsia="hr-HR"/>
        </w:rPr>
        <w:t>bruto bilancu za 2015</w:t>
      </w:r>
      <w:r w:rsidRPr="00D4703C">
        <w:rPr>
          <w:rFonts w:cs="Times New Roman" w:eastAsia="Times New Roman"/>
          <w:szCs w:val="20"/>
          <w:lang w:eastAsia="hr-HR"/>
        </w:rPr>
        <w:t xml:space="preserve">.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Obrazloženje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4703C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4. svibnja 2016. podnijela prijedlog za otvaranje stečajnog postupka nad dužnikom </w:t>
      </w:r>
      <w:r w:rsidRPr="00D4703C">
        <w:rPr>
          <w:rFonts w:cs="Times New Roman" w:eastAsia="Times New Roman"/>
          <w:szCs w:val="20"/>
          <w:lang w:eastAsia="hr-HR"/>
        </w:rPr>
        <w:t xml:space="preserve">ČEŠKI DJEČJI VRTIĆ KONČANICA, Končanica, Končanica 341. U prijedlogu navodi da na dan 1. rujna 2015. dužnik u Očevidniku redoslijeda osnova za plaćanje ima evidentirane neizvršene osnove za plaćanje u neprekinutom razdoblju od 174 dana, u ukupnom iznosu od </w:t>
      </w:r>
      <w:r w:rsidRPr="00D4703C">
        <w:rPr>
          <w:rFonts w:cs="Times New Roman" w:eastAsia="Times New Roman"/>
          <w:szCs w:val="20"/>
          <w:lang w:eastAsia="hr-HR"/>
        </w:rPr>
        <w:lastRenderedPageBreak/>
        <w:t xml:space="preserve">49.847,93 kn, u koji iznos je uračunata kamata i naknada Financijske agencije za provedbu ovrhe na novčanim sredstvima. Prema podacima koje je FINI dostavio Hrvatski zavod za mirovinsko osiguranje </w:t>
      </w:r>
      <w:r w:rsidRPr="00D4703C">
        <w:rPr>
          <w:rFonts w:cs="Times New Roman" w:eastAsia="Times New Roman"/>
          <w:noProof/>
          <w:szCs w:val="20"/>
          <w:lang w:eastAsia="hr-HR"/>
        </w:rPr>
        <w:t>dužnik ima 3 zaposlenih.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174 dana i 3 zaposlenih.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U Bjelovaru, 20. svibnja</w:t>
      </w:r>
      <w:r w:rsidRPr="00D4703C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STEČAJNI SUDAC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     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Rj.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D4703C" w:rsidP="00D4703C" w:rsidR="00603E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603EB8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e-oglasna ploča</w:t>
      </w:r>
      <w:bookmarkStart w:name="_GoBack" w:id="0"/>
      <w:bookmarkEnd w:id="0"/>
      <w:r w:rsidR="00D4703C" w:rsidRPr="00D4703C">
        <w:rPr>
          <w:rFonts w:cs="Times New Roman" w:eastAsia="Times New Roman"/>
          <w:szCs w:val="20"/>
          <w:lang w:eastAsia="hr-HR"/>
        </w:rPr>
        <w:t xml:space="preserve">              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2. Sc ročište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703C">
        <w:rPr>
          <w:rFonts w:cs="Times New Roman" w:eastAsia="Times New Roman"/>
          <w:szCs w:val="20"/>
          <w:lang w:eastAsia="hr-HR"/>
        </w:rPr>
        <w:t>Bj.20.5.2016.</w:t>
      </w: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703C" w:rsidP="00D4703C" w:rsidR="00D4703C" w:rsidRPr="00D470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EB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03C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86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St-348/2016-2</izvorni_sadrzaj>
    <derivirana_varijabla naziv="DomainObject.Oznaka_1">St-348/2016-2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ČEŠKI DJEČJI VRTIĆ KONČANICA zastupanog po punomoćniku Gordana Tomašek</izvorni_sadrzaj>
    <derivirana_varijabla naziv="DomainObject.Predmet.ProtustrankaFormated_1">  ČEŠKI DJEČJI VRTIĆ KONČANICA zastupanog po punomoćniku Gordana Tomašek</derivirana_varijabla>
  </DomainObject.Predmet.ProtustrankaFormated>
  <DomainObject.Predmet.ProtustrankaFormatedOIB>
    <izvorni_sadrzaj>  ČEŠKI DJEČJI VRTIĆ KONČANICA, OIB 05195395256 zastupanog po punomoćniku Gordana Tomašek</izvorni_sadrzaj>
    <derivirana_varijabla naziv="DomainObject.Predmet.ProtustrankaFormatedOIB_1">  ČEŠKI DJEČJI VRTIĆ KONČANICA, OIB 05195395256 zastupanog po punomoćniku Gordana Tomašek</derivirana_varijabla>
  </DomainObject.Predmet.ProtustrankaFormatedOIB>
  <DomainObject.Predmet.ProtustrankaFormatedWithAdress>
    <izvorni_sadrzaj> ČEŠKI DJEČJI VRTIĆ KONČANICA, Končanica 341, 43500 Končanica zastupanog po punomoćniku Gordana Tomašek</izvorni_sadrzaj>
    <derivirana_varijabla naziv="DomainObject.Predmet.ProtustrankaFormatedWithAdress_1"> ČEŠKI DJEČJI VRTIĆ KONČANICA, Končanica 341, 43500 Končanica zastupanog po punomoćniku Gordana Tomašek</derivirana_varijabla>
  </DomainObject.Predmet.ProtustrankaFormatedWithAdress>
  <DomainObject.Predmet.ProtustrankaFormatedWithAdressOIB>
    <izvorni_sadrzaj> ČEŠKI DJEČJI VRTIĆ KONČANICA, OIB 05195395256, Končanica 341, 43500 Končanica zastupanog po punomoćniku Gordana Tomašek</izvorni_sadrzaj>
    <derivirana_varijabla naziv="DomainObject.Predmet.ProtustrankaFormatedWithAdressOIB_1"> ČEŠKI DJEČJI VRTIĆ KONČANICA, OIB 05195395256, Končanica 341, 43500 Končanica zastupanog po punomoćniku Gordana Tomašek</derivirana_varijabla>
  </DomainObject.Predmet.ProtustrankaFormatedWithAdressOIB>
  <DomainObject.Predmet.ProtustrankaWithAdress>
    <izvorni_sadrzaj>ČEŠKI DJEČJI VRTIĆ KONČANICA Končanica 341, 43500 Končanica</izvorni_sadrzaj>
    <derivirana_varijabla naziv="DomainObject.Predmet.ProtustrankaWithAdress_1">ČEŠKI DJEČJI VRTIĆ KONČANICA Končanica 341, 43500 Končanica</derivirana_varijabla>
  </DomainObject.Predmet.ProtustrankaWithAdress>
  <DomainObject.Predmet.ProtustrankaWithAdressOIB>
    <izvorni_sadrzaj>ČEŠKI DJEČJI VRTIĆ KONČANICA, OIB 05195395256, Končanica 341, 43500 Končanica</izvorni_sadrzaj>
    <derivirana_varijabla naziv="DomainObject.Predmet.ProtustrankaWithAdressOIB_1">ČEŠKI DJEČJI VRTIĆ KONČANICA, OIB 05195395256, Končanica 341, 43500 Končanica</derivirana_varijabla>
  </DomainObject.Predmet.ProtustrankaWithAdressOIB>
  <DomainObject.Predmet.ProtustrankaNazivFormated>
    <izvorni_sadrzaj>ČEŠKI DJEČJI VRTIĆ KONČANICA</izvorni_sadrzaj>
    <derivirana_varijabla naziv="DomainObject.Predmet.ProtustrankaNazivFormated_1">ČEŠKI DJEČJI VRTIĆ KONČANICA</derivirana_varijabla>
  </DomainObject.Predmet.ProtustrankaNazivFormated>
  <DomainObject.Predmet.ProtustrankaNazivFormatedOIB>
    <izvorni_sadrzaj>ČEŠKI DJEČJI VRTIĆ KONČANICA, OIB 05195395256</izvorni_sadrzaj>
    <derivirana_varijabla naziv="DomainObject.Predmet.ProtustrankaNazivFormatedOIB_1">ČEŠKI DJEČJI VRTIĆ KONČANICA, OIB 05195395256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ČEŠKI DJEČJI VRTIĆ KONČANICA zastupanog po punomoćniku Gordana Tomašek</item>
    </izvorni_sadrzaj>
    <derivirana_varijabla naziv="DomainObject.Predmet.ProtuStrankaListFormated_1">
      <item>ČEŠKI DJEČJI VRTIĆ KONČANICA zastupanog po punomoćniku Gordana Tomašek</item>
    </derivirana_varijabla>
  </DomainObject.Predmet.ProtuStrankaListFormated>
  <DomainObject.Predmet.ProtuStrankaListFormatedOIB>
    <izvorni_sadrzaj>
      <item>ČEŠKI DJEČJI VRTIĆ KONČANICA, OIB 05195395256 zastupanog po punomoćniku Gordana Tomašek</item>
    </izvorni_sadrzaj>
    <derivirana_varijabla naziv="DomainObject.Predmet.ProtuStrankaListFormatedOIB_1">
      <item>ČEŠKI DJEČJI VRTIĆ KONČANICA, OIB 05195395256 zastupanog po punomoćniku Gordana Tomašek</item>
    </derivirana_varijabla>
  </DomainObject.Predmet.ProtuStrankaListFormatedOIB>
  <DomainObject.Predmet.ProtuStrankaListFormatedWithAdress>
    <izvorni_sadrzaj>
      <item>ČEŠKI DJEČJI VRTIĆ KONČANICA, Končanica 341, 43500 Končanica zastupanog po punomoćniku Gordana Tomašek</item>
    </izvorni_sadrzaj>
    <derivirana_varijabla naziv="DomainObject.Predmet.ProtuStrankaListFormatedWithAdress_1">
      <item>ČEŠKI DJEČJI VRTIĆ KONČANICA, Končanica 341, 43500 Končanica zastupanog po punomoćniku Gordana Tomašek</item>
    </derivirana_varijabla>
  </DomainObject.Predmet.ProtuStrankaListFormatedWithAdress>
  <DomainObject.Predmet.ProtuStrankaListFormatedWithAdressOIB>
    <izvorni_sadrzaj>
      <item>ČEŠKI DJEČJI VRTIĆ KONČANICA, OIB 05195395256, Končanica 341, 43500 Končanica zastupanog po punomoćniku Gordana Tomašek</item>
    </izvorni_sadrzaj>
    <derivirana_varijabla naziv="DomainObject.Predmet.ProtuStrankaListFormatedWithAdressOIB_1">
      <item>ČEŠKI DJEČJI VRTIĆ KONČANICA, OIB 05195395256, Končanica 341, 43500 Končanica zastupanog po punomoćniku Gordana Tomašek</item>
    </derivirana_varijabla>
  </DomainObject.Predmet.ProtuStrankaListFormatedWithAdressOIB>
  <DomainObject.Predmet.ProtuStrankaListNazivFormated>
    <izvorni_sadrzaj>
      <item>ČEŠKI DJEČJI VRTIĆ KONČANICA</item>
    </izvorni_sadrzaj>
    <derivirana_varijabla naziv="DomainObject.Predmet.ProtuStrankaListNazivFormated_1">
      <item>ČEŠKI DJEČJI VRTIĆ KONČANICA</item>
    </derivirana_varijabla>
  </DomainObject.Predmet.ProtuStrankaListNazivFormated>
  <DomainObject.Predmet.ProtuStrankaListNazivFormatedOIB>
    <izvorni_sadrzaj>
      <item>ČEŠKI DJEČJI VRTIĆ KONČANICA, OIB 05195395256</item>
    </izvorni_sadrzaj>
    <derivirana_varijabla naziv="DomainObject.Predmet.ProtuStrankaListNazivFormatedOIB_1">
      <item>ČEŠKI DJEČJI VRTIĆ KONČANICA, OIB 05195395256</item>
    </derivirana_varijabla>
  </DomainObject.Predmet.ProtuStrankaListNazivFormatedOIB>
  <DomainObject.Predmet.OstaliListFormated>
    <izvorni_sadrzaj>
      <item>Gordana Tomašek punomoćnik sudionika u postupku ČEŠKI DJEČJI VRTIĆ KONČANICA</item>
    </izvorni_sadrzaj>
    <derivirana_varijabla naziv="DomainObject.Predmet.OstaliListFormated_1">
      <item>Gordana Tomašek punomoćnik sudionika u postupku ČEŠKI DJEČJI VRTIĆ KONČANICA</item>
    </derivirana_varijabla>
  </DomainObject.Predmet.OstaliListFormated>
  <DomainObject.Predmet.OstaliListFormatedOIB>
    <izvorni_sadrzaj>
      <item>Gordana Tomašek, OIB 80546753277 punomoćnik sudionika u postupku ČEŠKI DJEČJI VRTIĆ KONČANICA</item>
    </izvorni_sadrzaj>
    <derivirana_varijabla naziv="DomainObject.Predmet.OstaliListFormatedOIB_1">
      <item>Gordana Tomašek, OIB 80546753277 punomoćnik sudionika u postupku ČEŠKI DJEČJI VRTIĆ KONČANICA</item>
    </derivirana_varijabla>
  </DomainObject.Predmet.OstaliListFormatedOIB>
  <DomainObject.Predmet.OstaliListFormatedWithAdress>
    <izvorni_sadrzaj>
      <item>Gordana Tomašek punomoćnik sudionika u postupku ČEŠKI DJEČJI VRTIĆ KONČANICA</item>
    </izvorni_sadrzaj>
    <derivirana_varijabla naziv="DomainObject.Predmet.OstaliListFormatedWithAdress_1">
      <item>Gordana Tomašek punomoćnik sudionika u postupku ČEŠKI DJEČJI VRTIĆ KONČANICA</item>
    </derivirana_varijabla>
  </DomainObject.Predmet.OstaliListFormatedWithAdress>
  <DomainObject.Predmet.OstaliListFormatedWithAdressOIB>
    <izvorni_sadrzaj>
      <item>Gordana Tomašek, OIB 80546753277 punomoćnik sudionika u postupku ČEŠKI DJEČJI VRTIĆ KONČANICA</item>
    </izvorni_sadrzaj>
    <derivirana_varijabla naziv="DomainObject.Predmet.OstaliListFormatedWithAdressOIB_1">
      <item>Gordana Tomašek, OIB 80546753277 punomoćnik sudionika u postupku ČEŠKI DJEČJI VRTIĆ KONČANICA</item>
    </derivirana_varijabla>
  </DomainObject.Predmet.OstaliListFormatedWithAdressOIB>
  <DomainObject.Predmet.OstaliListNazivFormated>
    <izvorni_sadrzaj>
      <item>Gordana Tomašek</item>
    </izvorni_sadrzaj>
    <derivirana_varijabla naziv="DomainObject.Predmet.OstaliListNazivFormated_1">
      <item>Gordana Tomašek</item>
    </derivirana_varijabla>
  </DomainObject.Predmet.OstaliListNazivFormated>
  <DomainObject.Predmet.OstaliListNazivFormatedOIB>
    <izvorni_sadrzaj>
      <item>Gordana Tomašek, OIB 80546753277</item>
    </izvorni_sadrzaj>
    <derivirana_varijabla naziv="DomainObject.Predmet.OstaliListNazivFormatedOIB_1">
      <item>Gordana Tomašek, OIB 80546753277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St-348/2016-2</izvorni_sadrzaj>
    <derivirana_varijabla naziv="DomainObject.PoslovniBrojDokumenta_1">St-348/2016-2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ČEŠKI DJEČJI VRTIĆ KONČANICA</izvorni_sadrzaj>
    <derivirana_varijabla naziv="DomainObject.Predmet.ProtustrankaIDrugi_1">ČEŠKI DJEČJI VRTIĆ KONČANICA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ČEŠKI DJEČJI VRTIĆ KONČANICA, OIB 05195395256, Končanica 341, 43500 Končanica</izvorni_sadrzaj>
    <derivirana_varijabla naziv="DomainObject.Predmet.ProtustrankaIDrugiAdressOIB_1">ČEŠKI DJEČJI VRTIĆ KONČANICA, OIB 05195395256, Končanica 341,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ČEŠKI DJEČJI VRTIĆ KONČANICA</item>
      <item>Gordana Tomašek</item>
    </izvorni_sadrzaj>
    <derivirana_varijabla naziv="DomainObject.Predmet.SudioniciListNaziv_1">
      <item>FINA, RC ZAGREB, Podružnica Bjelovar</item>
      <item>ČEŠKI DJEČJI VRTIĆ KONČANICA</item>
      <item>Gordana Tomašek</item>
    </derivirana_varijabla>
  </DomainObject.Predmet.SudioniciListNaziv>
  <DomainObject.Predmet.SudioniciListAdressOIB>
    <izvorni_sadrzaj>
      <item>FINA, RC ZAGREB, Podružnica Bjelovar, OIB 85821130368, F. Supila 4,43000 Bjelovar</item>
      <item>ČEŠKI DJEČJI VRTIĆ KONČANICA, OIB 05195395256, Končanica 341,43500 Končanica</item>
      <item>Gordana Tomašek, OIB 80546753277</item>
    </izvorni_sadrzaj>
    <derivirana_varijabla naziv="DomainObject.Predmet.SudioniciListAdressOIB_1">
      <item>FINA, RC ZAGREB, Podružnica Bjelovar, OIB 85821130368, F. Supila 4,43000 Bjelovar</item>
      <item>ČEŠKI DJEČJI VRTIĆ KONČANICA, OIB 05195395256, Končanica 341,43500 Končanica</item>
      <item>Gordana Tomašek, OIB 80546753277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D6180-4881-4F15-83BE-7BEAC1182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3172</properties:Characters>
  <properties:Lines>90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2016-05-20T10:10:00Z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