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06cd" w14:paraId="9dd06cd" w:rsidRDefault="007428C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9A23E7" w:rsidRPr="009A23E7">
        <w:rPr>
          <w:rFonts w:cs="Times New Roman" w:eastAsia="Times New Roman"/>
          <w:lang w:eastAsia="hr-HR"/>
        </w:rPr>
        <w:t>DEFLOREO j.d.o.o., Zagreb, Samoborska cesta 102, OIB: 12623159683</w:t>
      </w:r>
      <w:r w:rsidR="009A23E7">
        <w:rPr>
          <w:rFonts w:cs="Times New Roman" w:eastAsia="Times New Roman"/>
          <w:lang w:eastAsia="hr-HR"/>
        </w:rPr>
        <w:t>, 22</w:t>
      </w:r>
      <w:r w:rsidR="006623CB">
        <w:rPr>
          <w:rFonts w:cs="Times New Roman" w:eastAsia="Times New Roman"/>
          <w:lang w:eastAsia="hr-HR"/>
        </w:rPr>
        <w:t>. svibnja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9A23E7" w:rsidRPr="009A23E7">
        <w:rPr>
          <w:rFonts w:cs="Times New Roman" w:eastAsia="Times New Roman"/>
          <w:lang w:eastAsia="hr-HR"/>
        </w:rPr>
        <w:t>DEFLOREO j.d.o.o., Zagreb, Samoborska cesta 102, OIB: 12623159683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9A23E7">
        <w:rPr>
          <w:rFonts w:cs="Times New Roman" w:eastAsia="Times New Roman"/>
          <w:color w:val="000000"/>
          <w:lang w:eastAsia="hr-HR"/>
        </w:rPr>
        <w:t>335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9A23E7" w:rsidRPr="009A23E7">
        <w:rPr>
          <w:rFonts w:cs="Times New Roman" w:eastAsia="Times New Roman"/>
          <w:lang w:eastAsia="hr-HR"/>
        </w:rPr>
        <w:t>DEFLOREO j.d.o.o., Zagreb, Samoborska cesta 102, OIB: 12623159683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9A23E7">
        <w:rPr>
          <w:rFonts w:cs="Times New Roman" w:eastAsia="Times New Roman"/>
          <w:lang w:eastAsia="hr-HR"/>
        </w:rPr>
        <w:t>335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8D2B02">
        <w:rPr>
          <w:rFonts w:cs="Times New Roman" w:eastAsia="Times New Roman"/>
          <w:lang w:eastAsia="hr-HR"/>
        </w:rPr>
        <w:t>2</w:t>
      </w:r>
      <w:r w:rsidR="009A23E7">
        <w:rPr>
          <w:rFonts w:cs="Times New Roman" w:eastAsia="Times New Roman"/>
          <w:lang w:eastAsia="hr-HR"/>
        </w:rPr>
        <w:t>3</w:t>
      </w:r>
      <w:r w:rsidR="006623CB">
        <w:rPr>
          <w:rFonts w:cs="Times New Roman" w:eastAsia="Times New Roman"/>
          <w:lang w:eastAsia="hr-HR"/>
        </w:rPr>
        <w:t>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FINA-e od 2</w:t>
      </w:r>
      <w:r w:rsidR="009A23E7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. </w:t>
      </w:r>
      <w:r w:rsidR="008D2B02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9A23E7">
        <w:rPr>
          <w:rFonts w:cs="Times New Roman" w:eastAsia="Times New Roman"/>
          <w:lang w:eastAsia="hr-HR"/>
        </w:rPr>
        <w:t>31</w:t>
      </w:r>
      <w:r>
        <w:rPr>
          <w:rFonts w:cs="Times New Roman" w:eastAsia="Times New Roman"/>
          <w:lang w:eastAsia="hr-HR"/>
        </w:rPr>
        <w:t xml:space="preserve">. siječnja 2018. u Očevidniku redoslijeda osnova  za plaćanje imao neizvršene osnove za plaćanje u neprekinutom razdoblju od 120 dana u iznosu od </w:t>
      </w:r>
      <w:r w:rsidR="009A23E7">
        <w:rPr>
          <w:rFonts w:cs="Times New Roman" w:eastAsia="Times New Roman"/>
          <w:lang w:eastAsia="hr-HR"/>
        </w:rPr>
        <w:t>13.327,88</w:t>
      </w:r>
      <w:r>
        <w:rPr>
          <w:rFonts w:cs="Times New Roman" w:eastAsia="Times New Roman"/>
          <w:lang w:eastAsia="hr-HR"/>
        </w:rPr>
        <w:t xml:space="preserve"> kn (list </w:t>
      </w:r>
      <w:r w:rsidR="009A23E7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A5376C">
        <w:rPr>
          <w:rFonts w:cs="Times New Roman" w:eastAsia="Times New Roman"/>
          <w:lang w:eastAsia="hr-HR"/>
        </w:rPr>
        <w:t>1</w:t>
      </w:r>
      <w:r w:rsidR="009A23E7">
        <w:rPr>
          <w:rFonts w:cs="Times New Roman" w:eastAsia="Times New Roman"/>
          <w:lang w:eastAsia="hr-HR"/>
        </w:rPr>
        <w:t>3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A5376C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9A23E7">
        <w:rPr>
          <w:rFonts w:cs="Times New Roman" w:eastAsia="Times New Roman"/>
          <w:lang w:eastAsia="hr-HR"/>
        </w:rPr>
        <w:t>30</w:t>
      </w:r>
      <w:r w:rsidR="00AD7C53">
        <w:rPr>
          <w:rFonts w:cs="Times New Roman" w:eastAsia="Times New Roman"/>
          <w:lang w:eastAsia="hr-HR"/>
        </w:rPr>
        <w:t xml:space="preserve">. travnja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dužnik </w:t>
      </w:r>
      <w:r w:rsidR="00A5376C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8D2B02">
        <w:rPr>
          <w:rFonts w:cs="Times New Roman" w:eastAsia="Times New Roman"/>
          <w:lang w:eastAsia="hr-HR"/>
        </w:rPr>
        <w:t xml:space="preserve">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A5376C">
        <w:rPr>
          <w:rFonts w:cs="Times New Roman" w:eastAsia="Times New Roman"/>
          <w:lang w:eastAsia="hr-HR"/>
        </w:rPr>
        <w:t>1</w:t>
      </w:r>
      <w:r w:rsidR="009A23E7">
        <w:rPr>
          <w:rFonts w:cs="Times New Roman" w:eastAsia="Times New Roman"/>
          <w:lang w:eastAsia="hr-HR"/>
        </w:rPr>
        <w:t>5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9A23E7" w:rsidP="006A5C9A" w:rsidR="009A23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23E7" w:rsidP="006A5C9A" w:rsidR="009A23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 od 8. svibnja 2018. proizlazi da dužnik ne posjeduje pokretnu odnosno nepokretnu imovinu (list 16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A23E7">
        <w:rPr>
          <w:rFonts w:cs="Times New Roman" w:eastAsia="Times New Roman"/>
          <w:lang w:eastAsia="hr-HR"/>
        </w:rPr>
        <w:t>22</w:t>
      </w:r>
      <w:r w:rsidR="006623CB">
        <w:rPr>
          <w:rFonts w:cs="Times New Roman" w:eastAsia="Times New Roman"/>
          <w:lang w:eastAsia="hr-HR"/>
        </w:rPr>
        <w:t>. svibnja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737" w:rsidP="00537B78" w:rsidR="00E77737">
      <w:r>
        <w:separator/>
      </w:r>
    </w:p>
  </w:endnote>
  <w:endnote w:id="0" w:type="continuationSeparator">
    <w:p w:rsidRDefault="00E77737" w:rsidP="00537B78" w:rsidR="00E77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737" w:rsidP="00537B78" w:rsidR="00E77737">
      <w:r>
        <w:separator/>
      </w:r>
    </w:p>
  </w:footnote>
  <w:footnote w:id="0" w:type="continuationSeparator">
    <w:p w:rsidRDefault="00E77737" w:rsidP="00537B78" w:rsidR="00E77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8C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9A23E7">
      <w:t>335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8C2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3E7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737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DEFLOREO jednostavno društvo s ograničenom odgovornošću za usluge zastupanog po punomoćniku Marina Gržibovski</izvorni_sadrzaj>
    <derivirana_varijabla naziv="DomainObject.Predmet.ProtustrankaFormated_1">  DEFLOREO jednostavno društvo s ograničenom odgovornošću za usluge zastupanog po punomoćniku Marina Gržibovski</derivirana_varijabla>
  </DomainObject.Predmet.ProtustrankaFormated>
  <DomainObject.Predmet.ProtustrankaFormatedOIB>
    <izvorni_sadrzaj>  DEFLOREO jednostavno društvo s ograničenom odgovornošću za usluge, OIB 12623159683 zastupanog po punomoćniku Marina Gržibovski</izvorni_sadrzaj>
    <derivirana_varijabla naziv="DomainObject.Predmet.ProtustrankaFormatedOIB_1">  DEFLOREO jednostavno društvo s ograničenom odgovornošću za usluge, OIB 12623159683 zastupanog po punomoćniku Marina Gržibovski</derivirana_varijabla>
  </DomainObject.Predmet.ProtustrankaFormatedOIB>
  <DomainObject.Predmet.ProtustrankaFormatedWithAdress>
    <izvorni_sadrzaj> DEFLOREO jednostavno društvo s ograničenom odgovornošću za usluge, Samoborska cesta 102, 10000 Zagreb zastupanog po punomoćniku Marina Gržibovski</izvorni_sadrzaj>
    <derivirana_varijabla naziv="DomainObject.Predmet.ProtustrankaFormatedWithAdress_1"> DEFLOREO jednostavno društvo s ograničenom odgovornošću za usluge, Samoborska cesta 102, 10000 Zagreb zastupanog po punomoćniku Marina Gržibovski</derivirana_varijabla>
  </DomainObject.Predmet.ProtustrankaFormatedWithAdress>
  <DomainObject.Predmet.ProtustrankaFormatedWithAdressOIB>
    <izvorni_sadrzaj> DEFLOREO jednostavno društvo s ograničenom odgovornošću za usluge, OIB 12623159683, Samoborska cesta 102, 10000 Zagreb zastupanog po punomoćniku Marina Gržibovski</izvorni_sadrzaj>
    <derivirana_varijabla naziv="DomainObject.Predmet.ProtustrankaFormatedWithAdressOIB_1"> DEFLOREO jednostavno društvo s ograničenom odgovornošću za usluge, OIB 12623159683, Samoborska cesta 102, 10000 Zagreb zastupanog po punomoćniku Marina Gržibovski</derivirana_varijabla>
  </DomainObject.Predmet.ProtustrankaFormatedWithAdressOIB>
  <DomainObject.Predmet.ProtustrankaWithAdress>
    <izvorni_sadrzaj>DEFLOREO jednostavno društvo s ograničenom odgovornošću za usluge Samoborska cesta 102, 10000 Zagreb</izvorni_sadrzaj>
    <derivirana_varijabla naziv="DomainObject.Predmet.ProtustrankaWithAdress_1">DEFLOREO jednostavno društvo s ograničenom odgovornošću za usluge Samoborska cesta 102, 10000 Zagreb</derivirana_varijabla>
  </DomainObject.Predmet.ProtustrankaWithAdress>
  <DomainObject.Predmet.ProtustrankaWithAdressOIB>
    <izvorni_sadrzaj>DEFLOREO jednostavno društvo s ograničenom odgovornošću za usluge, OIB 12623159683, Samoborska cesta 102, 10000 Zagreb</izvorni_sadrzaj>
    <derivirana_varijabla naziv="DomainObject.Predmet.ProtustrankaWithAdressOIB_1">DEFLOREO jednostavno društvo s ograničenom odgovornošću za usluge, OIB 12623159683, Samoborska cesta 102, 10000 Zagreb</derivirana_varijabla>
  </DomainObject.Predmet.ProtustrankaWithAdressOIB>
  <DomainObject.Predmet.ProtustrankaNazivFormated>
    <izvorni_sadrzaj>DEFLOREO jednostavno društvo s ograničenom odgovornošću za usluge</izvorni_sadrzaj>
    <derivirana_varijabla naziv="DomainObject.Predmet.ProtustrankaNazivFormated_1">DEFLOREO jednostavno društvo s ograničenom odgovornošću za usluge</derivirana_varijabla>
  </DomainObject.Predmet.ProtustrankaNazivFormated>
  <DomainObject.Predmet.ProtustrankaNazivFormatedOIB>
    <izvorni_sadrzaj>DEFLOREO jednostavno društvo s ograničenom odgovornošću za usluge, OIB 12623159683</izvorni_sadrzaj>
    <derivirana_varijabla naziv="DomainObject.Predmet.ProtustrankaNazivFormatedOIB_1">DEFLOREO jednostavno društvo s ograničenom odgovornošću za usluge, OIB 12623159683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DEFLOREO jednostavno društvo s ograničenom odgovornošću za usluge zastupanog po punomoćniku Marina Gržibovski</item>
    </izvorni_sadrzaj>
    <derivirana_varijabla naziv="DomainObject.Predmet.ProtuStrankaListFormated_1">
      <item>DEFLOREO jednostavno društvo s ograničenom odgovornošću za usluge zastupanog po punomoćniku Marina Gržibovski</item>
    </derivirana_varijabla>
  </DomainObject.Predmet.ProtuStrankaListFormated>
  <DomainObject.Predmet.ProtuStrankaListFormatedOIB>
    <izvorni_sadrzaj>
      <item>DEFLOREO jednostavno društvo s ograničenom odgovornošću za usluge, OIB 12623159683 zastupanog po punomoćniku Marina Gržibovski</item>
    </izvorni_sadrzaj>
    <derivirana_varijabla naziv="DomainObject.Predmet.ProtuStrankaListFormatedOIB_1">
      <item>DEFLOREO jednostavno društvo s ograničenom odgovornošću za usluge, OIB 12623159683 zastupanog po punomoćniku Marina Gržibovski</item>
    </derivirana_varijabla>
  </DomainObject.Predmet.ProtuStrankaListFormatedOIB>
  <DomainObject.Predmet.ProtuStrankaListFormatedWithAdress>
    <izvorni_sadrzaj>
      <item>DEFLOREO jednostavno društvo s ograničenom odgovornošću za usluge, Samoborska cesta 102, 10000 Zagreb zastupanog po punomoćniku Marina Gržibovski</item>
    </izvorni_sadrzaj>
    <derivirana_varijabla naziv="DomainObject.Predmet.ProtuStrankaListFormatedWithAdress_1">
      <item>DEFLOREO jednostavno društvo s ograničenom odgovornošću za usluge, Samoborska cesta 102, 10000 Zagreb zastupanog po punomoćniku Marina Gržibovski</item>
    </derivirana_varijabla>
  </DomainObject.Predmet.ProtuStrankaListFormatedWithAdress>
  <DomainObject.Predmet.ProtuStrankaListFormatedWithAdressOIB>
    <izvorni_sadrzaj>
      <item>DEFLOREO jednostavno društvo s ograničenom odgovornošću za usluge, OIB 12623159683, Samoborska cesta 102, 10000 Zagreb zastupanog po punomoćniku Marina Gržibovski</item>
    </izvorni_sadrzaj>
    <derivirana_varijabla naziv="DomainObject.Predmet.ProtuStrankaListFormatedWithAdressOIB_1">
      <item>DEFLOREO jednostavno društvo s ograničenom odgovornošću za usluge, OIB 12623159683, Samoborska cesta 102, 10000 Zagreb zastupanog po punomoćniku Marina Gržibovski</item>
    </derivirana_varijabla>
  </DomainObject.Predmet.ProtuStrankaListFormatedWithAdressOIB>
  <DomainObject.Predmet.ProtuStrankaListNazivFormated>
    <izvorni_sadrzaj>
      <item>DEFLOREO jednostavno društvo s ograničenom odgovornošću za usluge</item>
    </izvorni_sadrzaj>
    <derivirana_varijabla naziv="DomainObject.Predmet.ProtuStrankaListNazivFormated_1">
      <item>DEFLOREO jednostavno društvo s ograničenom odgovornošću za usluge</item>
    </derivirana_varijabla>
  </DomainObject.Predmet.ProtuStrankaListNazivFormated>
  <DomainObject.Predmet.ProtuStrankaListNazivFormatedOIB>
    <izvorni_sadrzaj>
      <item>DEFLOREO jednostavno društvo s ograničenom odgovornošću za usluge, OIB 12623159683</item>
    </izvorni_sadrzaj>
    <derivirana_varijabla naziv="DomainObject.Predmet.ProtuStrankaListNazivFormatedOIB_1">
      <item>DEFLOREO jednostavno društvo s ograničenom odgovornošću za usluge, OIB 12623159683</item>
    </derivirana_varijabla>
  </DomainObject.Predmet.ProtuStrankaListNazivFormatedOIB>
  <DomainObject.Predmet.OstaliListFormated>
    <izvorni_sadrzaj>
      <item>Marina Gržibovski punomoćnik sudionika u postupku DEFLOREO jednostavno društvo s ograničenom odgovornošću za usluge</item>
    </izvorni_sadrzaj>
    <derivirana_varijabla naziv="DomainObject.Predmet.OstaliListFormated_1">
      <item>Marina Gržibovski punomoćnik sudionika u postupku DEFLOREO jednostavno društvo s ograničenom odgovornošću za usluge</item>
    </derivirana_varijabla>
  </DomainObject.Predmet.OstaliListFormated>
  <DomainObject.Predmet.OstaliListFormatedOIB>
    <izvorni_sadrzaj>
      <item>Marina Gržibovski, OIB 55380780868 punomoćnik sudionika u postupku DEFLOREO jednostavno društvo s ograničenom odgovornošću za usluge</item>
    </izvorni_sadrzaj>
    <derivirana_varijabla naziv="DomainObject.Predmet.OstaliListFormatedOIB_1">
      <item>Marina Gržibovski, OIB 55380780868 punomoćnik sudionika u postupku DEFLOREO jednostavno društvo s ograničenom odgovornošću za usluge</item>
    </derivirana_varijabla>
  </DomainObject.Predmet.OstaliListFormatedOIB>
  <DomainObject.Predmet.OstaliListFormatedWithAdress>
    <izvorni_sadrzaj>
      <item>Marina Gržibovski, Poljana Zvonimira Dražića 10, 10000 Zagreb punomoćnik sudionika u postupku DEFLOREO jednostavno društvo s ograničenom odgovornošću za usluge</item>
    </izvorni_sadrzaj>
    <derivirana_varijabla naziv="DomainObject.Predmet.OstaliListFormatedWithAdress_1">
      <item>Marina Gržibovski, Poljana Zvonimira Dražića 10, 10000 Zagreb punomoćnik sudionika u postupku DEFLOREO jednostavno društvo s ograničenom odgovornošću za usluge</item>
    </derivirana_varijabla>
  </DomainObject.Predmet.OstaliListFormatedWithAdress>
  <DomainObject.Predmet.OstaliListFormatedWithAdressOIB>
    <izvorni_sadrzaj>
      <item>Marina Gržibovski, OIB 55380780868, Poljana Zvonimira Dražića 10, 10000 Zagreb punomoćnik sudionika u postupku DEFLOREO jednostavno društvo s ograničenom odgovornošću za usluge</item>
    </izvorni_sadrzaj>
    <derivirana_varijabla naziv="DomainObject.Predmet.OstaliListFormatedWithAdressOIB_1">
      <item>Marina Gržibovski, OIB 55380780868, Poljana Zvonimira Dražića 10, 10000 Zagreb punomoćnik sudionika u postupku DEFLOREO jednostavno društvo s ograničenom odgovornošću za usluge</item>
    </derivirana_varijabla>
  </DomainObject.Predmet.OstaliListFormatedWithAdressOIB>
  <DomainObject.Predmet.OstaliListNazivFormated>
    <izvorni_sadrzaj>
      <item>Marina Gržibovski</item>
    </izvorni_sadrzaj>
    <derivirana_varijabla naziv="DomainObject.Predmet.OstaliListNazivFormated_1">
      <item>Marina Gržibovski</item>
    </derivirana_varijabla>
  </DomainObject.Predmet.OstaliListNazivFormated>
  <DomainObject.Predmet.OstaliListNazivFormatedOIB>
    <izvorni_sadrzaj>
      <item>Marina Gržibovski, OIB 55380780868</item>
    </izvorni_sadrzaj>
    <derivirana_varijabla naziv="DomainObject.Predmet.OstaliListNazivFormatedOIB_1">
      <item>Marina Gržibovski, OIB 55380780868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DEFLOREO jednostavno društvo s ograničenom odgovornošću za usluge</izvorni_sadrzaj>
    <derivirana_varijabla naziv="DomainObject.Predmet.ProtustrankaIDrugi_1">DEFLOREO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DEFLOREO jednostavno društvo s ograničenom odgovornošću za usluge, OIB 12623159683, Samoborska cesta 102, 10000 Zagreb</izvorni_sadrzaj>
    <derivirana_varijabla naziv="DomainObject.Predmet.ProtustrankaIDrugiAdressOIB_1">DEFLOREO jednostavno društvo s ograničenom odgovornošću za usluge, OIB 12623159683, Samoborska cesta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DEFLOREO jednostavno društvo s ograničenom odgovornošću za usluge</item>
      <item>Marina Gržibovski</item>
    </izvorni_sadrzaj>
    <derivirana_varijabla naziv="DomainObject.Predmet.SudioniciListNaziv_1">
      <item>FINA Regionalni centar Zagreb</item>
      <item>DEFLOREO jednostavno društvo s ograničenom odgovornošću za usluge</item>
      <item>Marina Gržibovski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DEFLOREO jednostavno društvo s ograničenom odgovornošću za usluge, OIB 12623159683, Samoborska cesta 102,10000 Zagreb</item>
      <item>Marina Gržibovski, OIB 55380780868, Poljana Zvonimira Dražića 10,10000 Zagreb</item>
    </izvorni_sadrzaj>
    <derivirana_varijabla naziv="DomainObject.Predmet.SudioniciListAdressOIB_1">
      <item>FINA Regionalni centar Zagreb, OIB 85821130368, Trg svibanjskih žrtava 1995. br. 1,10000 Zagreb</item>
      <item>DEFLOREO jednostavno društvo s ograničenom odgovornošću za usluge, OIB 12623159683, Samoborska cesta 102,10000 Zagreb</item>
      <item>Marina Gržibovski, OIB 55380780868, Poljana Zvonimira Dražića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D9FAD-5C7C-4824-9464-E59710789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2754</properties:Characters>
  <properties:Lines>78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2018-05-22T08:33:00Z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2018-05-22T08:36:00Z</cp:lastPrinted>
  <dcterms:modified xmlns:xsi="http://www.w3.org/2001/XMLSchema-instance" xsi:type="dcterms:W3CDTF">2018-05-22T08:37:00Z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PREDUJMA-St-335-18.docx)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