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A241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A2416" w:rsidP="008F5996" w:rsidR="006A2416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2416" w:rsidP="008F5996" w:rsidR="006A241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A2416" w:rsidP="008F5996" w:rsidR="006A24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A2416" w:rsidP="008F5996" w:rsidR="006A24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A2416" w:rsidP="008F5996" w:rsidR="006A24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A2416" w:rsidP="008F5996" w:rsidR="006A241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aca0f1" w14:paraId="caca0f1" w:rsidRDefault="004F4A10" w:rsidP="004F4A10" w:rsidR="004F4A10" w:rsidRPr="001372C1">
      <w:pPr>
        <w:jc w:val="right"/>
        <w15:collapsed w:val="false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3 St-</w:t>
      </w:r>
      <w:r w:rsidR="00C9679E">
        <w:rPr>
          <w:rFonts w:hAnsi="Times New Roman" w:ascii="Times New Roman"/>
          <w:sz w:val="24"/>
        </w:rPr>
        <w:t>1052/12</w:t>
      </w:r>
      <w:r w:rsidR="009C02D4">
        <w:rPr>
          <w:rFonts w:hAnsi="Times New Roman" w:ascii="Times New Roman"/>
          <w:sz w:val="24"/>
        </w:rPr>
        <w:t>-67</w:t>
      </w:r>
    </w:p>
    <w:p w:rsidRDefault="001372C1" w:rsidP="006A2416" w:rsidR="001372C1" w:rsidRPr="001372C1">
      <w:pPr>
        <w:rPr>
          <w:rFonts w:hAnsi="Times New Roman" w:ascii="Times New Roman"/>
          <w:sz w:val="24"/>
        </w:rPr>
      </w:pPr>
    </w:p>
    <w:p w:rsidRDefault="001372C1" w:rsidP="00C56933" w:rsidR="001372C1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E P U B L I K A   H R V A T S K A</w:t>
      </w:r>
    </w:p>
    <w:p w:rsidRDefault="001372C1" w:rsidP="00C56933" w:rsidR="001372C1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J E Š E NJ E</w:t>
      </w:r>
    </w:p>
    <w:p w:rsidRDefault="001372C1" w:rsidP="00C56933" w:rsidR="001372C1" w:rsidRPr="001372C1">
      <w:pPr>
        <w:rPr>
          <w:rFonts w:hAnsi="Times New Roman" w:ascii="Times New Roman"/>
          <w:sz w:val="24"/>
        </w:rPr>
      </w:pPr>
    </w:p>
    <w:p w:rsidRDefault="006D7D50" w:rsidP="0029118A" w:rsidR="00034763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ab/>
        <w:t>Trgovački sud u Zagrebu</w:t>
      </w:r>
      <w:r w:rsidR="00635555" w:rsidRPr="001372C1">
        <w:rPr>
          <w:rFonts w:hAnsi="Times New Roman" w:ascii="Times New Roman"/>
          <w:sz w:val="24"/>
        </w:rPr>
        <w:t xml:space="preserve">, </w:t>
      </w:r>
      <w:r w:rsidRPr="001372C1">
        <w:rPr>
          <w:rFonts w:hAnsi="Times New Roman" w:ascii="Times New Roman"/>
          <w:sz w:val="24"/>
        </w:rPr>
        <w:t xml:space="preserve">po sudcu Mihaelu Kovačiću, u stečajnom postupku nad dužnikom </w:t>
      </w:r>
      <w:r w:rsidR="00C9679E" w:rsidRPr="006A2416">
        <w:rPr>
          <w:rFonts w:hAnsi="Times New Roman" w:ascii="Times New Roman"/>
          <w:sz w:val="24"/>
        </w:rPr>
        <w:t>CHROMOS ORGANSKE BOJE d.d. – u stečaju</w:t>
      </w:r>
      <w:r w:rsidR="00C9679E" w:rsidRPr="00C9679E">
        <w:rPr>
          <w:rFonts w:hAnsi="Times New Roman" w:ascii="Times New Roman"/>
          <w:b/>
          <w:sz w:val="24"/>
        </w:rPr>
        <w:t xml:space="preserve">, </w:t>
      </w:r>
      <w:r w:rsidR="00C9679E" w:rsidRPr="00C9679E">
        <w:rPr>
          <w:rFonts w:hAnsi="Times New Roman" w:ascii="Times New Roman"/>
          <w:sz w:val="24"/>
        </w:rPr>
        <w:t>Zagreb, Žitnjak bb, OIB: 27166383413</w:t>
      </w:r>
      <w:r w:rsidR="00C9679E">
        <w:rPr>
          <w:rFonts w:hAnsi="Times New Roman" w:ascii="Times New Roman"/>
          <w:sz w:val="24"/>
        </w:rPr>
        <w:t xml:space="preserve">, </w:t>
      </w:r>
      <w:r w:rsidR="006A2416">
        <w:rPr>
          <w:rFonts w:hAnsi="Times New Roman" w:ascii="Times New Roman"/>
          <w:sz w:val="24"/>
        </w:rPr>
        <w:t>25. svibnja 2016.</w:t>
      </w:r>
    </w:p>
    <w:p w:rsidRDefault="00034763" w:rsidP="0029118A" w:rsidR="00034763" w:rsidRPr="001372C1">
      <w:pPr>
        <w:rPr>
          <w:rFonts w:hAnsi="Times New Roman" w:ascii="Times New Roman"/>
          <w:sz w:val="24"/>
        </w:rPr>
      </w:pPr>
    </w:p>
    <w:p w:rsidRDefault="001372C1" w:rsidP="00561180" w:rsidR="00034763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i j e š i o   j e</w:t>
      </w:r>
    </w:p>
    <w:p w:rsidRDefault="001372C1" w:rsidP="001372C1" w:rsidR="001372C1" w:rsidRPr="001372C1">
      <w:pPr>
        <w:ind w:left="720"/>
        <w:jc w:val="center"/>
        <w:rPr>
          <w:rFonts w:hAnsi="Times New Roman" w:ascii="Times New Roman"/>
          <w:sz w:val="24"/>
        </w:rPr>
      </w:pPr>
    </w:p>
    <w:p w:rsidRDefault="001372C1" w:rsidP="00E57663" w:rsidR="001372C1" w:rsidRPr="001372C1">
      <w:pPr>
        <w:spacing w:lineRule="auto" w:line="276"/>
        <w:ind w:firstLine="720"/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 xml:space="preserve">I.  Daje se suglasnost stečajnom upravitelju za </w:t>
      </w:r>
      <w:r w:rsidR="006A2416">
        <w:rPr>
          <w:rFonts w:hAnsi="Times New Roman" w:ascii="Times New Roman"/>
          <w:noProof w:val="false"/>
          <w:sz w:val="24"/>
        </w:rPr>
        <w:t>2</w:t>
      </w:r>
      <w:r w:rsidRPr="001372C1">
        <w:rPr>
          <w:rFonts w:hAnsi="Times New Roman" w:ascii="Times New Roman"/>
          <w:noProof w:val="false"/>
          <w:sz w:val="24"/>
        </w:rPr>
        <w:t>. djelomičnu diobu vjerovnika I. višeg isplatnog reda.</w:t>
      </w:r>
    </w:p>
    <w:p w:rsidRDefault="001372C1" w:rsidP="00E57663" w:rsidR="001372C1" w:rsidRPr="001372C1">
      <w:pPr>
        <w:spacing w:lineRule="auto" w:line="276"/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ab/>
        <w:t xml:space="preserve">II. </w:t>
      </w:r>
      <w:r w:rsidR="006A2416">
        <w:rPr>
          <w:rFonts w:hAnsi="Times New Roman" w:ascii="Times New Roman"/>
          <w:noProof w:val="false"/>
          <w:sz w:val="24"/>
        </w:rPr>
        <w:t>Z</w:t>
      </w:r>
      <w:r w:rsidRPr="001372C1">
        <w:rPr>
          <w:rFonts w:hAnsi="Times New Roman" w:ascii="Times New Roman"/>
          <w:noProof w:val="false"/>
          <w:sz w:val="24"/>
        </w:rPr>
        <w:t>broj tražbina i raspoloživi iznos iz stečajne mase koji ć</w:t>
      </w:r>
      <w:r w:rsidR="006A2416">
        <w:rPr>
          <w:rFonts w:hAnsi="Times New Roman" w:ascii="Times New Roman"/>
          <w:noProof w:val="false"/>
          <w:sz w:val="24"/>
        </w:rPr>
        <w:t>e se raspodijeliti vjerovnicima objavit će se na e-Oglasnoj ploči.</w:t>
      </w: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</w:p>
    <w:p w:rsidRDefault="001372C1" w:rsidP="00561180" w:rsidR="001372C1" w:rsidRPr="001372C1">
      <w:pPr>
        <w:jc w:val="center"/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>Obrazloženje</w:t>
      </w: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ab/>
      </w:r>
      <w:r w:rsidR="000966AF">
        <w:rPr>
          <w:rFonts w:hAnsi="Times New Roman" w:ascii="Times New Roman"/>
          <w:noProof w:val="false"/>
          <w:sz w:val="24"/>
        </w:rPr>
        <w:t xml:space="preserve">Na prijedlog stečajnog upravitelja a temeljem članka </w:t>
      </w:r>
      <w:r w:rsidRPr="001372C1">
        <w:rPr>
          <w:rFonts w:hAnsi="Times New Roman" w:ascii="Times New Roman"/>
          <w:noProof w:val="false"/>
          <w:sz w:val="24"/>
        </w:rPr>
        <w:t xml:space="preserve">183. </w:t>
      </w:r>
      <w:r w:rsidR="000966AF">
        <w:rPr>
          <w:rFonts w:hAnsi="Times New Roman" w:ascii="Times New Roman"/>
          <w:noProof w:val="false"/>
          <w:sz w:val="24"/>
        </w:rPr>
        <w:t xml:space="preserve">stavak 3. </w:t>
      </w:r>
      <w:r w:rsidRPr="001372C1">
        <w:rPr>
          <w:rFonts w:hAnsi="Times New Roman" w:ascii="Times New Roman"/>
          <w:noProof w:val="false"/>
          <w:sz w:val="24"/>
        </w:rPr>
        <w:t xml:space="preserve">i 184. </w:t>
      </w:r>
      <w:r w:rsidR="00107F66" w:rsidRPr="00107F66">
        <w:rPr>
          <w:rFonts w:hAnsi="Times New Roman" w:ascii="Times New Roman"/>
          <w:noProof w:val="false"/>
          <w:sz w:val="24"/>
        </w:rPr>
        <w:t>Stečajnog zakona (NN 44/96, 29/99, 129/00, 123/03, 82/06, 116/10, 25/12, 133/12 i 45/13 – odluka Ustavnog suda)</w:t>
      </w:r>
      <w:r w:rsidRPr="001372C1">
        <w:rPr>
          <w:rFonts w:hAnsi="Times New Roman" w:ascii="Times New Roman"/>
          <w:noProof w:val="false"/>
          <w:sz w:val="24"/>
        </w:rPr>
        <w:t xml:space="preserve"> riješeno kao u izreci.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Zagrebu, </w:t>
      </w:r>
      <w:r w:rsidR="00107F66">
        <w:rPr>
          <w:rFonts w:hAnsi="Times New Roman" w:ascii="Times New Roman"/>
          <w:sz w:val="24"/>
        </w:rPr>
        <w:t>25. svibnja 2016.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S U D A C: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MIHAEL KOVAČIĆ</w:t>
      </w:r>
      <w:r w:rsidR="009C02D4">
        <w:rPr>
          <w:rFonts w:hAnsi="Times New Roman" w:ascii="Times New Roman"/>
          <w:sz w:val="24"/>
        </w:rPr>
        <w:t>, v.r.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Pravna pouka: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Protiv ovog rješenja dopuštena je žalba koja se podnosi ovome sudu u roku od osam dana.</w:t>
      </w:r>
    </w:p>
    <w:p w:rsidRDefault="000966AF" w:rsidP="00561180" w:rsidR="000966AF">
      <w:pPr>
        <w:jc w:val="left"/>
        <w:rPr>
          <w:rFonts w:hAnsi="Times New Roman" w:ascii="Times New Roman"/>
          <w:sz w:val="24"/>
        </w:rPr>
      </w:pPr>
    </w:p>
    <w:p w:rsidRDefault="009C02D4" w:rsidP="00561180" w:rsidR="009C02D4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služenik</w:t>
      </w:r>
    </w:p>
    <w:p w:rsidRDefault="009C02D4" w:rsidP="00561180" w:rsidR="009C02D4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9C02D4" w:rsidP="00561180" w:rsidR="009C02D4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 w:rsidRPr="009C02D4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9C02D4">
        <w:rPr>
          <w:rFonts w:hAnsi="Times New Roman" w:ascii="Times New Roman"/>
          <w:color w:themeColor="background1" w:val="FFFFFF"/>
          <w:sz w:val="24"/>
        </w:rPr>
        <w:t>DNA:</w:t>
      </w:r>
    </w:p>
    <w:p w:rsidRDefault="00561180" w:rsidP="00561180" w:rsidR="00561180" w:rsidRPr="009C02D4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9C02D4">
        <w:rPr>
          <w:rFonts w:hAnsi="Times New Roman" w:ascii="Times New Roman"/>
          <w:color w:themeColor="background1" w:val="FFFFFF"/>
          <w:sz w:val="24"/>
        </w:rPr>
        <w:t>1. Stečajnoj upravitelju</w:t>
      </w:r>
    </w:p>
    <w:p w:rsidRDefault="00561180" w:rsidP="00561180" w:rsidR="00561180" w:rsidRPr="009C02D4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9C02D4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107F66" w:rsidRPr="009C02D4">
        <w:rPr>
          <w:rFonts w:hAnsi="Times New Roman" w:ascii="Times New Roman"/>
          <w:color w:themeColor="background1" w:val="FFFFFF"/>
          <w:sz w:val="24"/>
        </w:rPr>
        <w:t>e-</w:t>
      </w:r>
      <w:r w:rsidRPr="009C02D4">
        <w:rPr>
          <w:rFonts w:hAnsi="Times New Roman" w:ascii="Times New Roman"/>
          <w:color w:themeColor="background1" w:val="FFFFFF"/>
          <w:sz w:val="24"/>
        </w:rPr>
        <w:t>Oglasna ploča, ovdje</w:t>
      </w:r>
    </w:p>
    <w:sectPr w:rsidSect="006A3BBC" w:rsidR="00561180" w:rsidRPr="009C02D4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23F" w:rsidR="0073523F">
      <w:r>
        <w:separator/>
      </w:r>
    </w:p>
  </w:endnote>
  <w:endnote w:id="0" w:type="continuationSeparator">
    <w:p w:rsidRDefault="0073523F" w:rsidR="00735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23F" w:rsidR="0073523F">
      <w:r>
        <w:separator/>
      </w:r>
    </w:p>
  </w:footnote>
  <w:footnote w:id="0" w:type="continuationSeparator">
    <w:p w:rsidRDefault="0073523F" w:rsidR="007352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420F" w:rsidR="000A42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 w:rsidRPr="0056118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</w:rPr>
    </w:pPr>
    <w:r w:rsidRPr="00561180">
      <w:rPr>
        <w:rStyle w:val="Brojstranice"/>
        <w:rFonts w:hAnsi="Times New Roman" w:ascii="Times New Roman"/>
        <w:sz w:val="24"/>
      </w:rPr>
      <w:t xml:space="preserve">- </w:t>
    </w:r>
    <w:r w:rsidRPr="00561180">
      <w:rPr>
        <w:rStyle w:val="Brojstranice"/>
        <w:rFonts w:hAnsi="Times New Roman" w:ascii="Times New Roman"/>
        <w:sz w:val="24"/>
      </w:rPr>
      <w:fldChar w:fldCharType="begin"/>
    </w:r>
    <w:r w:rsidRPr="00561180">
      <w:rPr>
        <w:rStyle w:val="Brojstranice"/>
        <w:rFonts w:hAnsi="Times New Roman" w:ascii="Times New Roman"/>
        <w:sz w:val="24"/>
      </w:rPr>
      <w:instrText xml:space="preserve">PAGE  </w:instrText>
    </w:r>
    <w:r w:rsidRPr="00561180">
      <w:rPr>
        <w:rStyle w:val="Brojstranice"/>
        <w:rFonts w:hAnsi="Times New Roman" w:ascii="Times New Roman"/>
        <w:sz w:val="24"/>
      </w:rPr>
      <w:fldChar w:fldCharType="separate"/>
    </w:r>
    <w:r w:rsidR="006A2416">
      <w:rPr>
        <w:rStyle w:val="Brojstranice"/>
        <w:rFonts w:hAnsi="Times New Roman" w:ascii="Times New Roman"/>
        <w:sz w:val="24"/>
      </w:rPr>
      <w:t>2</w:t>
    </w:r>
    <w:r w:rsidRPr="00561180">
      <w:rPr>
        <w:rStyle w:val="Brojstranice"/>
        <w:rFonts w:hAnsi="Times New Roman" w:ascii="Times New Roman"/>
        <w:sz w:val="24"/>
      </w:rPr>
      <w:fldChar w:fldCharType="end"/>
    </w:r>
    <w:r w:rsidRPr="00561180">
      <w:rPr>
        <w:rStyle w:val="Brojstranice"/>
        <w:rFonts w:hAnsi="Times New Roman" w:ascii="Times New Roman"/>
        <w:sz w:val="24"/>
      </w:rPr>
      <w:t xml:space="preserve"> -</w:t>
    </w:r>
  </w:p>
  <w:p w:rsidRDefault="000A420F" w:rsidP="00561180" w:rsidR="000A420F" w:rsidRPr="00561180">
    <w:pPr>
      <w:jc w:val="right"/>
      <w:rPr>
        <w:rFonts w:hAnsi="Times New Roman" w:ascii="Times New Roman"/>
        <w:sz w:val="24"/>
      </w:rPr>
    </w:pPr>
    <w:r w:rsidRPr="00561180">
      <w:rPr>
        <w:rFonts w:hAnsi="Times New Roman" w:ascii="Times New Roman"/>
        <w:sz w:val="24"/>
      </w:rPr>
      <w:t>3 St-</w:t>
    </w:r>
    <w:r w:rsidR="00561180" w:rsidRPr="00561180">
      <w:rPr>
        <w:rFonts w:hAnsi="Times New Roman" w:ascii="Times New Roman"/>
        <w:sz w:val="24"/>
      </w:rPr>
      <w:t>1441/11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679E"/>
    <w:rsid w:val="00034763"/>
    <w:rsid w:val="00036819"/>
    <w:rsid w:val="0006113A"/>
    <w:rsid w:val="00074D32"/>
    <w:rsid w:val="000751FB"/>
    <w:rsid w:val="000966AF"/>
    <w:rsid w:val="000A2603"/>
    <w:rsid w:val="000A420F"/>
    <w:rsid w:val="000A610E"/>
    <w:rsid w:val="00107F66"/>
    <w:rsid w:val="001241C1"/>
    <w:rsid w:val="001246F3"/>
    <w:rsid w:val="001372C1"/>
    <w:rsid w:val="00173472"/>
    <w:rsid w:val="001B07AD"/>
    <w:rsid w:val="001C0A37"/>
    <w:rsid w:val="001D55A6"/>
    <w:rsid w:val="00226FF1"/>
    <w:rsid w:val="00227A1C"/>
    <w:rsid w:val="0029118A"/>
    <w:rsid w:val="002A6E07"/>
    <w:rsid w:val="002B366C"/>
    <w:rsid w:val="002B418C"/>
    <w:rsid w:val="002F4524"/>
    <w:rsid w:val="00354125"/>
    <w:rsid w:val="003626F3"/>
    <w:rsid w:val="003807A4"/>
    <w:rsid w:val="00384597"/>
    <w:rsid w:val="003A373F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E162C"/>
    <w:rsid w:val="004F4A10"/>
    <w:rsid w:val="00543784"/>
    <w:rsid w:val="00561180"/>
    <w:rsid w:val="0057341F"/>
    <w:rsid w:val="005C54D4"/>
    <w:rsid w:val="00607038"/>
    <w:rsid w:val="00632B86"/>
    <w:rsid w:val="00635555"/>
    <w:rsid w:val="006438A8"/>
    <w:rsid w:val="00654759"/>
    <w:rsid w:val="006A2416"/>
    <w:rsid w:val="006A3BBC"/>
    <w:rsid w:val="006D7D50"/>
    <w:rsid w:val="006E1347"/>
    <w:rsid w:val="00732608"/>
    <w:rsid w:val="0073523F"/>
    <w:rsid w:val="00766050"/>
    <w:rsid w:val="00790BAB"/>
    <w:rsid w:val="007B5188"/>
    <w:rsid w:val="007E0A65"/>
    <w:rsid w:val="008715EA"/>
    <w:rsid w:val="0088684E"/>
    <w:rsid w:val="008B6BCE"/>
    <w:rsid w:val="00971D49"/>
    <w:rsid w:val="00973546"/>
    <w:rsid w:val="009C02D4"/>
    <w:rsid w:val="009F5354"/>
    <w:rsid w:val="00A52306"/>
    <w:rsid w:val="00A664C9"/>
    <w:rsid w:val="00AA3D94"/>
    <w:rsid w:val="00AA5D37"/>
    <w:rsid w:val="00AA612A"/>
    <w:rsid w:val="00AB6016"/>
    <w:rsid w:val="00AC30C2"/>
    <w:rsid w:val="00B203A4"/>
    <w:rsid w:val="00B36118"/>
    <w:rsid w:val="00B9185A"/>
    <w:rsid w:val="00B925F5"/>
    <w:rsid w:val="00BD6375"/>
    <w:rsid w:val="00C00684"/>
    <w:rsid w:val="00C56933"/>
    <w:rsid w:val="00C74832"/>
    <w:rsid w:val="00C76153"/>
    <w:rsid w:val="00C84F1E"/>
    <w:rsid w:val="00C94B5B"/>
    <w:rsid w:val="00C96797"/>
    <w:rsid w:val="00C9679E"/>
    <w:rsid w:val="00CF3AE7"/>
    <w:rsid w:val="00D84213"/>
    <w:rsid w:val="00DC388B"/>
    <w:rsid w:val="00DD4E82"/>
    <w:rsid w:val="00DD6FB1"/>
    <w:rsid w:val="00E24AF4"/>
    <w:rsid w:val="00E37420"/>
    <w:rsid w:val="00E57663"/>
    <w:rsid w:val="00E929CC"/>
    <w:rsid w:val="00EC2708"/>
    <w:rsid w:val="00ED6750"/>
    <w:rsid w:val="00F01471"/>
    <w:rsid w:val="00F31DC3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C00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6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68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6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6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C00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6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68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6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6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2012.</izvorni_sadrzaj>
    <derivirana_varijabla naziv="DomainObject.Predmet.DatumOsnivanja_1">4.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St-1052/2012</izvorni_sadrzaj>
    <derivirana_varijabla naziv="DomainObject.Predmet.OznakaBroj_1">St-1052/2012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CHROMOS ORGANSKE BOJE, proizvodnja i plasman organskih boja, pigmentnih vodenih disperzija i pomoćnih sredstava, dioničko druš</izvorni_sadrzaj>
    <derivirana_varijabla naziv="DomainObject.Predmet.ProtustrankaFormated_1">  CHROMOS ORGANSKE BOJE, proizvodnja i plasman organskih boja, pigmentnih vodenih disperzija i pomoćnih sredstava, dioničko druš</derivirana_varijabla>
  </DomainObject.Predmet.ProtustrankaFormated>
  <DomainObject.Predmet.ProtustrankaFormatedOIB>
    <izvorni_sadrzaj>  CHROMOS ORGANSKE BOJE, proizvodnja i plasman organskih boja, pigmentnih vodenih disperzija i pomoćnih sredstava, dioničko druš, OIB 27166383413</izvorni_sadrzaj>
    <derivirana_varijabla naziv="DomainObject.Predmet.ProtustrankaFormatedOIB_1">  CHROMOS ORGANSKE BOJE, proizvodnja i plasman organskih boja, pigmentnih vodenih disperzija i pomoćnih sredstava, dioničko druš, OIB 27166383413</derivirana_varijabla>
  </DomainObject.Predmet.ProtustrankaFormatedOIB>
  <DomainObject.Predmet.ProtustrankaFormatedWithAdress>
    <izvorni_sadrzaj> CHROMOS ORGANSKE BOJE, proizvodnja i plasman organskih boja, pigmentnih vodenih disperzija i pomoćnih sredstava, dioničko druš, Žitnjak/bb, 10000 Zagreb</izvorni_sadrzaj>
    <derivirana_varijabla naziv="DomainObject.Predmet.ProtustrankaFormatedWithAdress_1"> CHROMOS ORGANSKE BOJE, proizvodnja i plasman organskih boja, pigmentnih vodenih disperzija i pomoćnih sredstava, dioničko druš, Žitnjak/bb, 10000 Zagreb</derivirana_varijabla>
  </DomainObject.Predmet.ProtustrankaFormatedWithAdress>
  <DomainObject.Predmet.ProtustrankaFormatedWithAdressOIB>
    <izvorni_sadrzaj> CHROMOS ORGANSKE BOJE, proizvodnja i plasman organskih boja, pigmentnih vodenih disperzija i pomoćnih sredstava, dioničko druš, OIB 27166383413, Žitnjak/bb, 10000 Zagreb</izvorni_sadrzaj>
    <derivirana_varijabla naziv="DomainObject.Predmet.ProtustrankaFormatedWithAdressOIB_1"> CHROMOS ORGANSKE BOJE, proizvodnja i plasman organskih boja, pigmentnih vodenih disperzija i pomoćnih sredstava, dioničko druš, OIB 27166383413, Žitnjak/bb, 10000 Zagreb</derivirana_varijabla>
  </DomainObject.Predmet.ProtustrankaFormatedWithAdressOIB>
  <DomainObject.Predmet.ProtustrankaWithAdress>
    <izvorni_sadrzaj>CHROMOS ORGANSKE BOJE, proizvodnja i plasman organskih boja, pigmentnih vodenih disperzija i pomoćnih sredstava, dioničko druš Žitnjak/bb, 10000 Zagreb</izvorni_sadrzaj>
    <derivirana_varijabla naziv="DomainObject.Predmet.ProtustrankaWithAdress_1">CHROMOS ORGANSKE BOJE, proizvodnja i plasman organskih boja, pigmentnih vodenih disperzija i pomoćnih sredstava, dioničko druš Žitnjak/bb, 10000 Zagreb</derivirana_varijabla>
  </DomainObject.Predmet.ProtustrankaWithAdress>
  <DomainObject.Predmet.ProtustrankaWith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WithAdressOIB_1">CHROMOS ORGANSKE BOJE, proizvodnja i plasman organskih boja, pigmentnih vodenih disperzija i pomoćnih sredstava, dioničko druš, OIB 27166383413, Žitnjak/bb, 10000 Zagreb</derivirana_varijabla>
  </DomainObject.Predmet.ProtustrankaWithAdressOIB>
  <DomainObject.Predmet.ProtustrankaNazivFormated>
    <izvorni_sadrzaj>CHROMOS ORGANSKE BOJE, proizvodnja i plasman organskih boja, pigmentnih vodenih disperzija i pomoćnih sredstava, dioničko druš</izvorni_sadrzaj>
    <derivirana_varijabla naziv="DomainObject.Predmet.ProtustrankaNazivFormated_1">CHROMOS ORGANSKE BOJE, proizvodnja i plasman organskih boja, pigmentnih vodenih disperzija i pomoćnih sredstava, dioničko druš</derivirana_varijabla>
  </DomainObject.Predmet.ProtustrankaNazivFormated>
  <DomainObject.Predmet.ProtustrankaNazivFormatedOIB>
    <izvorni_sadrzaj>CHROMOS ORGANSKE BOJE, proizvodnja i plasman organskih boja, pigmentnih vodenih disperzija i pomoćnih sredstava, dioničko druš, OIB 27166383413</izvorni_sadrzaj>
    <derivirana_varijabla naziv="DomainObject.Predmet.ProtustrankaNazivFormatedOIB_1">CHROMOS ORGANSKE BOJE, proizvodnja i plasman organskih boja, pigmentnih vodenih disperzija i pomoćnih sredstava, dioničko druš, OIB 27166383413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OŽEGOVIĆ</izvorni_sadrzaj>
    <derivirana_varijabla naziv="DomainObject.Predmet.StrankaFormated_1">  ŽELJKO OŽEGOVIĆ</derivirana_varijabla>
  </DomainObject.Predmet.StrankaFormated>
  <DomainObject.Predmet.StrankaFormatedOIB>
    <izvorni_sadrzaj>  ŽELJKO OŽEGOVIĆ, OIB 04810959427</izvorni_sadrzaj>
    <derivirana_varijabla naziv="DomainObject.Predmet.StrankaFormatedOIB_1">  ŽELJKO OŽEGOVIĆ, OIB 04810959427</derivirana_varijabla>
  </DomainObject.Predmet.StrankaFormatedOIB>
  <DomainObject.Predmet.StrankaFormatedWithAdress>
    <izvorni_sadrzaj> ŽELJKO OŽEGOVIĆ, DRAGE GERVAISA 10, 10000 Zagreb</izvorni_sadrzaj>
    <derivirana_varijabla naziv="DomainObject.Predmet.StrankaFormatedWithAdress_1"> ŽELJKO OŽEGOVIĆ, DRAGE GERVAISA 10, 10000 Zagreb</derivirana_varijabla>
  </DomainObject.Predmet.StrankaFormatedWithAdress>
  <DomainObject.Predmet.StrankaFormatedWithAdressOIB>
    <izvorni_sadrzaj> ŽELJKO OŽEGOVIĆ, OIB 04810959427, DRAGE GERVAISA 10, 10000 Zagreb</izvorni_sadrzaj>
    <derivirana_varijabla naziv="DomainObject.Predmet.StrankaFormatedWithAdressOIB_1"> ŽELJKO OŽEGOVIĆ, OIB 04810959427, DRAGE GERVAISA 10, 10000 Zagreb</derivirana_varijabla>
  </DomainObject.Predmet.StrankaFormatedWithAdressOIB>
  <DomainObject.Predmet.StrankaWithAdress>
    <izvorni_sadrzaj>ŽELJKO OŽEGOVIĆ DRAGE GERVAISA 10,10000 Zagreb</izvorni_sadrzaj>
    <derivirana_varijabla naziv="DomainObject.Predmet.StrankaWithAdress_1">ŽELJKO OŽEGOVIĆ DRAGE GERVAISA 10,10000 Zagreb</derivirana_varijabla>
  </DomainObject.Predmet.StrankaWithAdress>
  <DomainObject.Predmet.StrankaWithAdressOIB>
    <izvorni_sadrzaj>ŽELJKO OŽEGOVIĆ, OIB 04810959427, DRAGE GERVAISA 10,10000 Zagreb</izvorni_sadrzaj>
    <derivirana_varijabla naziv="DomainObject.Predmet.StrankaWithAdressOIB_1">ŽELJKO OŽEGOVIĆ, OIB 04810959427, DRAGE GERVAISA 10,10000 Zagreb</derivirana_varijabla>
  </DomainObject.Predmet.StrankaWithAdressOIB>
  <DomainObject.Predmet.StrankaNazivFormated>
    <izvorni_sadrzaj>ŽELJKO OŽEGOVIĆ</izvorni_sadrzaj>
    <derivirana_varijabla naziv="DomainObject.Predmet.StrankaNazivFormated_1">ŽELJKO OŽEGOVIĆ</derivirana_varijabla>
  </DomainObject.Predmet.StrankaNazivFormated>
  <DomainObject.Predmet.StrankaNazivFormatedOIB>
    <izvorni_sadrzaj>ŽELJKO OŽEGOVIĆ, OIB 04810959427</izvorni_sadrzaj>
    <derivirana_varijabla naziv="DomainObject.Predmet.StrankaNazivFormatedOIB_1">ŽELJKO OŽEGOVIĆ, OIB 04810959427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ŽELJKO OŽEGOVIĆ</item>
    </izvorni_sadrzaj>
    <derivirana_varijabla naziv="DomainObject.Predmet.StrankaListFormated_1">
      <item>ŽELJKO OŽEGOVIĆ</item>
    </derivirana_varijabla>
  </DomainObject.Predmet.StrankaListFormated>
  <DomainObject.Predmet.StrankaListFormatedOIB>
    <izvorni_sadrzaj>
      <item>ŽELJKO OŽEGOVIĆ, OIB 04810959427</item>
    </izvorni_sadrzaj>
    <derivirana_varijabla naziv="DomainObject.Predmet.StrankaListFormatedOIB_1">
      <item>ŽELJKO OŽEGOVIĆ, OIB 04810959427</item>
    </derivirana_varijabla>
  </DomainObject.Predmet.StrankaListFormatedOIB>
  <DomainObject.Predmet.StrankaListFormatedWithAdress>
    <izvorni_sadrzaj>
      <item>ŽELJKO OŽEGOVIĆ, DRAGE GERVAISA 10, 10000 Zagreb</item>
    </izvorni_sadrzaj>
    <derivirana_varijabla naziv="DomainObject.Predmet.StrankaListFormatedWithAdress_1">
      <item>ŽELJKO OŽEGOVIĆ, DRAGE GERVAISA 10, 10000 Zagreb</item>
    </derivirana_varijabla>
  </DomainObject.Predmet.StrankaListFormatedWithAdress>
  <DomainObject.Predmet.StrankaListFormatedWithAdressOIB>
    <izvorni_sadrzaj>
      <item>ŽELJKO OŽEGOVIĆ, OIB 04810959427, DRAGE GERVAISA 10, 10000 Zagreb</item>
    </izvorni_sadrzaj>
    <derivirana_varijabla naziv="DomainObject.Predmet.StrankaListFormatedWithAdressOIB_1">
      <item>ŽELJKO OŽEGOVIĆ, OIB 04810959427, DRAGE GERVAISA 10, 10000 Zagreb</item>
    </derivirana_varijabla>
  </DomainObject.Predmet.StrankaListFormatedWithAdressOIB>
  <DomainObject.Predmet.StrankaListNazivFormated>
    <izvorni_sadrzaj>
      <item>ŽELJKO OŽEGOVIĆ</item>
    </izvorni_sadrzaj>
    <derivirana_varijabla naziv="DomainObject.Predmet.StrankaListNazivFormated_1">
      <item>ŽELJKO OŽEGOVIĆ</item>
    </derivirana_varijabla>
  </DomainObject.Predmet.StrankaListNazivFormated>
  <DomainObject.Predmet.StrankaListNazivFormatedOIB>
    <izvorni_sadrzaj>
      <item>ŽELJKO OŽEGOVIĆ, OIB 04810959427</item>
    </izvorni_sadrzaj>
    <derivirana_varijabla naziv="DomainObject.Predmet.StrankaListNazivFormatedOIB_1">
      <item>ŽELJKO OŽEGOVIĆ, OIB 04810959427</item>
    </derivirana_varijabla>
  </DomainObject.Predmet.StrankaListNazivFormatedOIB>
  <DomainObject.Predmet.ProtuStrankaListFormated>
    <izvorni_sadrzaj>
      <item>CHROMOS ORGANSKE BOJE, proizvodnja i plasman organskih boja, pigmentnih vodenih disperzija i pomoćnih sredstava, dioničko druš</item>
    </izvorni_sadrzaj>
    <derivirana_varijabla naziv="DomainObject.Predmet.ProtuStrankaListFormated_1">
      <item>CHROMOS ORGANSKE BOJE, proizvodnja i plasman organskih boja, pigmentnih vodenih disperzija i pomoćnih sredstava, dioničko druš</item>
    </derivirana_varijabla>
  </DomainObject.Predmet.ProtuStrankaListFormated>
  <DomainObject.Predmet.ProtuStrankaList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FormatedOIB_1">
      <item>CHROMOS ORGANSKE BOJE, proizvodnja i plasman organskih boja, pigmentnih vodenih disperzija i pomoćnih sredstava, dioničko druš, OIB 27166383413</item>
    </derivirana_varijabla>
  </DomainObject.Predmet.ProtuStrankaListFormatedOIB>
  <DomainObject.Predmet.ProtuStrankaListFormatedWithAdress>
    <izvorni_sadrzaj>
      <item>CHROMOS ORGANSKE BOJE, proizvodnja i plasman organskih boja, pigmentnih vodenih disperzija i pomoćnih sredstava, dioničko druš, Žitnjak/bb, 10000 Zagreb</item>
    </izvorni_sadrzaj>
    <derivirana_varijabla naziv="DomainObject.Predmet.ProtuStrankaListFormatedWithAdress_1">
      <item>CHROMOS ORGANSKE BOJE, proizvodnja i plasman organskih boja, pigmentnih vodenih disperzija i pomoćnih sredstava, dioničko druš, Žitnjak/bb, 10000 Zagreb</item>
    </derivirana_varijabla>
  </DomainObject.Predmet.ProtuStrankaListFormatedWithAdress>
  <DomainObject.Predmet.ProtuStrankaListFormatedWithAdressOIB>
    <izvorni_sadrzaj>
      <item>CHROMOS ORGANSKE BOJE, proizvodnja i plasman organskih boja, pigmentnih vodenih disperzija i pomoćnih sredstava, dioničko druš, OIB 27166383413, Žitnjak/bb, 10000 Zagreb</item>
    </izvorni_sadrzaj>
    <derivirana_varijabla naziv="DomainObject.Predmet.ProtuStrankaListFormatedWithAdressOIB_1">
      <item>CHROMOS ORGANSKE BOJE, proizvodnja i plasman organskih boja, pigmentnih vodenih disperzija i pomoćnih sredstava, dioničko druš, OIB 27166383413, Žitnjak/bb, 10000 Zagreb</item>
    </derivirana_varijabla>
  </DomainObject.Predmet.ProtuStrankaListFormatedWithAdressOIB>
  <DomainObject.Predmet.ProtuStrankaListNazivFormated>
    <izvorni_sadrzaj>
      <item>CHROMOS ORGANSKE BOJE, proizvodnja i plasman organskih boja, pigmentnih vodenih disperzija i pomoćnih sredstava, dioničko druš</item>
    </izvorni_sadrzaj>
    <derivirana_varijabla naziv="DomainObject.Predmet.ProtuStrankaListNazivFormated_1">
      <item>CHROMOS ORGANSKE BOJE, proizvodnja i plasman organskih boja, pigmentnih vodenih disperzija i pomoćnih sredstava, dioničko druš</item>
    </derivirana_varijabla>
  </DomainObject.Predmet.ProtuStrankaListNazivFormated>
  <DomainObject.Predmet.ProtuStrankaListNaziv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NazivFormatedOIB_1">
      <item>CHROMOS ORGANSKE BOJE, proizvodnja i plasman organskih boja, pigmentnih vodenih disperzija i pomoćnih sredstava, dioničko druš, OIB 27166383413</item>
    </derivirana_varijabla>
  </DomainObject.Predmet.ProtuStrankaListNazivFormatedOIB>
  <DomainObject.Predmet.OstaliListFormated>
    <izvorni_sadrzaj>
      <item>Grad Zagreb</item>
      <item>Jure Marušić</item>
    </izvorni_sadrzaj>
    <derivirana_varijabla naziv="DomainObject.Predmet.OstaliListFormated_1">
      <item>Grad Zagreb</item>
      <item>Jure Marušić</item>
    </derivirana_varijabla>
  </DomainObject.Predmet.OstaliListFormated>
  <DomainObject.Predmet.OstaliListFormatedOIB>
    <izvorni_sadrzaj>
      <item>Grad Zagreb</item>
      <item>Jure Marušić, OIB 52703189678</item>
    </izvorni_sadrzaj>
    <derivirana_varijabla naziv="DomainObject.Predmet.OstaliListFormatedOIB_1">
      <item>Grad Zagreb</item>
      <item>Jure Marušić, OIB 52703189678</item>
    </derivirana_varijabla>
  </DomainObject.Predmet.OstaliListFormatedOIB>
  <DomainObject.Predmet.OstaliListFormatedWithAdress>
    <izvorni_sadrzaj>
      <item>Grad Zagreb, Trg S. Radića 1, 10000 Zagreb</item>
      <item>Jure Marušić, Bleiweisova 21, 10000 Zagreb</item>
    </izvorni_sadrzaj>
    <derivirana_varijabla naziv="DomainObject.Predmet.OstaliListFormatedWithAdress_1">
      <item>Grad Zagreb, Trg S. Radića 1, 10000 Zagreb</item>
      <item>Jure Marušić, Bleiweisova 21, 10000 Zagreb</item>
    </derivirana_varijabla>
  </DomainObject.Predmet.OstaliListFormatedWithAdress>
  <DomainObject.Predmet.OstaliListFormatedWithAdressOIB>
    <izvorni_sadrzaj>
      <item>Grad Zagreb, Trg S. Radića 1, 10000 Zagreb</item>
      <item>Jure Marušić, OIB 52703189678, Bleiweisova 21, 10000 Zagreb</item>
    </izvorni_sadrzaj>
    <derivirana_varijabla naziv="DomainObject.Predmet.OstaliListFormatedWithAdressOIB_1">
      <item>Grad Zagreb, Trg S. Radića 1, 10000 Zagreb</item>
      <item>Jure Marušić, OIB 52703189678, Bleiweisova 21, 10000 Zagreb</item>
    </derivirana_varijabla>
  </DomainObject.Predmet.OstaliListFormatedWithAdressOIB>
  <DomainObject.Predmet.OstaliListNazivFormated>
    <izvorni_sadrzaj>
      <item>Grad Zagreb</item>
      <item>Jure Marušić</item>
    </izvorni_sadrzaj>
    <derivirana_varijabla naziv="DomainObject.Predmet.OstaliListNazivFormated_1">
      <item>Grad Zagreb</item>
      <item>Jure Marušić</item>
    </derivirana_varijabla>
  </DomainObject.Predmet.OstaliListNazivFormated>
  <DomainObject.Predmet.OstaliListNazivFormatedOIB>
    <izvorni_sadrzaj>
      <item>Grad Zagreb</item>
      <item>Jure Marušić, OIB 52703189678</item>
    </izvorni_sadrzaj>
    <derivirana_varijabla naziv="DomainObject.Predmet.OstaliListNazivFormatedOIB_1">
      <item>Grad Zagreb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OŽEGOVIĆ</izvorni_sadrzaj>
    <derivirana_varijabla naziv="DomainObject.Predmet.StrankaIDrugi_1">ŽELJKO OŽEGOVIĆ</derivirana_varijabla>
  </DomainObject.Predmet.StrankaIDrugi>
  <DomainObject.Predmet.ProtustrankaIDrugi>
    <izvorni_sadrzaj>CHROMOS ORGANSKE BOJE, proizvodnja i plasman organskih boja, pigmentnih vodenih disperzija i pomoćnih sredstava, dioničko druš</izvorni_sadrzaj>
    <derivirana_varijabla naziv="DomainObject.Predmet.ProtustrankaIDrugi_1">CHROMOS ORGANSKE BOJE, proizvodnja i plasman organskih boja, pigmentnih vodenih disperzija i pomoćnih sredstava, dioničko druš</derivirana_varijabla>
  </DomainObject.Predmet.ProtustrankaIDrugi>
  <DomainObject.Predmet.StrankaIDrugiAdressOIB>
    <izvorni_sadrzaj>ŽELJKO OŽEGOVIĆ, OIB 04810959427, DRAGE GERVAISA 10, 10000 Zagreb</izvorni_sadrzaj>
    <derivirana_varijabla naziv="DomainObject.Predmet.StrankaIDrugiAdressOIB_1">ŽELJKO OŽEGOVIĆ, OIB 04810959427, DRAGE GERVAISA 10, 10000 Zagreb</derivirana_varijabla>
  </DomainObject.Predmet.StrankaIDrugiAdressOIB>
  <DomainObject.Predmet.ProtustrankaIDrugi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IDrugiAdressOIB_1">CHROMOS ORGANSKE BOJE, proizvodnja i plasman organskih boja, pigmentnih vodenih disperzija i pomoćnih sredstava, dioničko druš, OIB 27166383413,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CHROMOS ORGANSKE BOJE, proizvodnja i plasman organskih boja, pigmentnih vodenih disperzija i pomoćnih sredstava, dioničko druš</item>
      <item>ŽELJKO OŽEGOVIĆ</item>
      <item>Grad Zagreb</item>
      <item>Jure Marušić</item>
    </izvorni_sadrzaj>
    <derivirana_varijabla naziv="DomainObject.Predmet.SudioniciListNaziv_1">
      <item>CHROMOS ORGANSKE BOJE, proizvodnja i plasman organskih boja, pigmentnih vodenih disperzija i pomoćnih sredstava, dioničko druš</item>
      <item>ŽELJKO OŽEGOVIĆ</item>
      <item>Grad Zagreb</item>
      <item>Jure Marušić</item>
    </derivirana_varijabla>
  </DomainObject.Predmet.SudioniciListNaziv>
  <DomainObject.Predmet.SudioniciListAdressOIB>
    <izvorni_sadrzaj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izvorni_sadrzaj>
    <derivirana_varijabla naziv="DomainObject.Predmet.SudioniciListAdressOIB_1"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27166383413</item>
      <item>, OIB 04810959427</item>
      <item>, OIB null</item>
      <item>, OIB 52703189678</item>
    </izvorni_sadrzaj>
    <derivirana_varijabla naziv="DomainObject.Predmet.SudioniciListNazivOIB_1">
      <item>, OIB 27166383413</item>
      <item>, OIB 04810959427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868</properties:Characters>
  <properties:Lines>43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 Ovr-79/06-33</vt:lpstr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2016-05-25T11:31:00Z</dcterms:created>
  <dc:creator>Mihael Kovačić</dc:creator>
  <cp:lastModifiedBy>Sonja Pilić</cp:lastModifiedBy>
  <cp:lastPrinted>2016-05-25T11:34:00Z</cp:lastPrinted>
  <dcterms:modified xmlns:xsi="http://www.w3.org/2001/XMLSchema-instance" xsi:type="dcterms:W3CDTF">2016-05-25T11:34:00Z</dcterms:modified>
  <cp:revision>4</cp:revision>
  <dc:title>III Ovr-79/06-33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