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f1fe" w14:paraId="e6af1fe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086162">
        <w:t>užnikom BELLA LUCIJA d.o.o., Kolodvorska 52, Donji Kraljevec, OIB: 52070286174</w:t>
      </w:r>
      <w:r w:rsidR="001B05AE">
        <w:t>,</w:t>
      </w:r>
      <w:r w:rsidR="00CA760E">
        <w:t xml:space="preserve"> </w:t>
      </w:r>
      <w:r w:rsidR="00F82D16">
        <w:t>dana</w:t>
      </w:r>
      <w:r w:rsidR="00147705">
        <w:t xml:space="preserve"> 25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086162" w:rsidRPr="00086162">
        <w:t xml:space="preserve"> </w:t>
      </w:r>
      <w:r w:rsidR="00086162">
        <w:t>BELLA LUCIJA d.o.o., Kolodvorska 52, Donji Kraljevec, OIB: 52070286174</w:t>
      </w:r>
      <w:r w:rsidR="00147705">
        <w:rPr>
          <w:szCs w:val="24"/>
        </w:rPr>
        <w:t>, s danom 25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7714A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246FD2">
        <w:rPr>
          <w:szCs w:val="24"/>
        </w:rPr>
        <w:t xml:space="preserve"> dužnikom</w:t>
      </w:r>
      <w:r w:rsidR="00213DB3">
        <w:rPr>
          <w:szCs w:val="24"/>
        </w:rPr>
        <w:t xml:space="preserve"> </w:t>
      </w:r>
      <w:r w:rsidR="00086162">
        <w:t>BELLA LUCIJA d.o.o., Kolodvorska 52, Donji Kraljevec, OIB: 52070286174.</w:t>
      </w:r>
    </w:p>
    <w:p w:rsidRDefault="00086162" w:rsidP="00BD5D5B" w:rsidR="00086162">
      <w:pPr>
        <w:ind w:hanging="708" w:left="1413"/>
        <w:jc w:val="both"/>
      </w:pPr>
    </w:p>
    <w:p w:rsidRDefault="00BD5D5B" w:rsidP="00447746" w:rsidR="00447746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447746">
        <w:t>David Jakovljević, Kašinska 7, Sesvete, OIB: 63014812654.</w:t>
      </w:r>
    </w:p>
    <w:p w:rsidRDefault="00721059" w:rsidP="00721059" w:rsidR="00721059">
      <w:pPr>
        <w:ind w:hanging="705" w:left="1410"/>
        <w:jc w:val="both"/>
      </w:pPr>
    </w:p>
    <w:p w:rsidRDefault="00447746" w:rsidP="00447746" w:rsidR="00213DB3">
      <w:pPr>
        <w:jc w:val="both"/>
        <w:rPr>
          <w:szCs w:val="24"/>
        </w:rPr>
      </w:pPr>
      <w:r>
        <w:t xml:space="preserve">   </w:t>
      </w:r>
      <w:r>
        <w:tab/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086162" w:rsidRPr="00086162">
        <w:t xml:space="preserve"> </w:t>
      </w:r>
      <w:r w:rsidR="00086162">
        <w:t>BELLA LUCIJA d.o.o., Kolodvorska 52, Donji Kraljevec, OIB: 52070286174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147705">
        <w:rPr>
          <w:szCs w:val="24"/>
        </w:rPr>
        <w:t xml:space="preserve"> 25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3C1D4C" w:rsidR="00B61545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B61545" w:rsidP="00B34390" w:rsidR="00B61545">
      <w:pPr>
        <w:rPr>
          <w:szCs w:val="24"/>
        </w:rPr>
      </w:pPr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086162">
        <w:t>BELLA LUCIJA d.o.o., Kolodvorska 52, 40320 Donji Kraljevec</w:t>
      </w:r>
    </w:p>
    <w:p w:rsidRDefault="00AC315C" w:rsidP="0017714A" w:rsidR="00AC315C" w:rsidRPr="0017714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086162">
        <w:rPr>
          <w:szCs w:val="24"/>
        </w:rPr>
        <w:t xml:space="preserve">Zvonimir Recek, Gornji kraj 103, </w:t>
      </w:r>
      <w:r w:rsidR="00086162">
        <w:t>40320 Donji Kraljevec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08616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086162">
        <w:rPr>
          <w:szCs w:val="24"/>
        </w:rPr>
        <w:t>O. Keršovanija</w:t>
      </w:r>
      <w:r w:rsidR="005D6699">
        <w:rPr>
          <w:szCs w:val="24"/>
        </w:rPr>
        <w:t xml:space="preserve"> </w:t>
      </w:r>
      <w:r w:rsidR="003E0D32">
        <w:rPr>
          <w:szCs w:val="24"/>
        </w:rPr>
        <w:t>1</w:t>
      </w:r>
      <w:r w:rsidR="00086162">
        <w:rPr>
          <w:szCs w:val="24"/>
        </w:rPr>
        <w:t>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447746">
        <w:t>David Jakovljević, Kašinska 7, 10360 Sesvete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447746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3D7" w:rsidP="006E5853" w:rsidR="003273D7">
      <w:r>
        <w:separator/>
      </w:r>
    </w:p>
  </w:endnote>
  <w:endnote w:id="0" w:type="continuationSeparator">
    <w:p w:rsidRDefault="003273D7" w:rsidP="006E5853" w:rsidR="00327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3D7" w:rsidP="006E5853" w:rsidR="003273D7">
      <w:r>
        <w:separator/>
      </w:r>
    </w:p>
  </w:footnote>
  <w:footnote w:id="0" w:type="continuationSeparator">
    <w:p w:rsidRDefault="003273D7" w:rsidP="006E5853" w:rsidR="00327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05" w:rsidP="006E5853" w:rsidR="00BD5D5B">
    <w:pPr>
      <w:pStyle w:val="Zaglavlje"/>
      <w:jc w:val="right"/>
    </w:pPr>
    <w:r>
      <w:t>Poslovni broj: St-4</w:t>
    </w:r>
    <w:r w:rsidR="00086162">
      <w:t>50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86162"/>
    <w:rsid w:val="00095F63"/>
    <w:rsid w:val="000A16EA"/>
    <w:rsid w:val="000A5903"/>
    <w:rsid w:val="000E130B"/>
    <w:rsid w:val="000F3268"/>
    <w:rsid w:val="000F3387"/>
    <w:rsid w:val="00100876"/>
    <w:rsid w:val="00122FE0"/>
    <w:rsid w:val="00147705"/>
    <w:rsid w:val="0017714A"/>
    <w:rsid w:val="001B05AE"/>
    <w:rsid w:val="001B1C67"/>
    <w:rsid w:val="001D29D2"/>
    <w:rsid w:val="00213DB3"/>
    <w:rsid w:val="002435BA"/>
    <w:rsid w:val="002439C7"/>
    <w:rsid w:val="00246FD2"/>
    <w:rsid w:val="00262923"/>
    <w:rsid w:val="002D73E5"/>
    <w:rsid w:val="003273D7"/>
    <w:rsid w:val="00335D24"/>
    <w:rsid w:val="00356B59"/>
    <w:rsid w:val="003828EB"/>
    <w:rsid w:val="003B48FF"/>
    <w:rsid w:val="003B5347"/>
    <w:rsid w:val="003C1D4C"/>
    <w:rsid w:val="003E0D32"/>
    <w:rsid w:val="00436A5A"/>
    <w:rsid w:val="00447746"/>
    <w:rsid w:val="00481521"/>
    <w:rsid w:val="004E2CB1"/>
    <w:rsid w:val="005371AA"/>
    <w:rsid w:val="00564CD4"/>
    <w:rsid w:val="005A3EFC"/>
    <w:rsid w:val="005D6699"/>
    <w:rsid w:val="0062693C"/>
    <w:rsid w:val="00670F24"/>
    <w:rsid w:val="006842AE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B1B2D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A760E"/>
    <w:rsid w:val="00D03264"/>
    <w:rsid w:val="00D25C15"/>
    <w:rsid w:val="00D463E2"/>
    <w:rsid w:val="00D4718D"/>
    <w:rsid w:val="00D52DE1"/>
    <w:rsid w:val="00D907BF"/>
    <w:rsid w:val="00DD056A"/>
    <w:rsid w:val="00DE457C"/>
    <w:rsid w:val="00E21DDE"/>
    <w:rsid w:val="00E274EB"/>
    <w:rsid w:val="00E3440B"/>
    <w:rsid w:val="00E42A7F"/>
    <w:rsid w:val="00E74DF1"/>
    <w:rsid w:val="00F27948"/>
    <w:rsid w:val="00F32A5F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9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9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9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9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9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9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9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9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St-450/2015-5</izvorni_sadrzaj>
    <derivirana_varijabla naziv="DomainObject.Oznaka_1">St-450/2015-5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LUCIJA društvo s ograničenom odgovornošću za trgovinu i usluge zastupanog po punomoćniku Zvonimir Recek</izvorni_sadrzaj>
    <derivirana_varijabla naziv="DomainObject.Predmet.ProtustrankaFormated_1">  BELLA LUCIJA društvo s ograničenom odgovornošću za trgovinu i usluge zastupanog po punomoćniku Zvonimir Recek</derivirana_varijabla>
  </DomainObject.Predmet.ProtustrankaFormated>
  <DomainObject.Predmet.ProtustrankaFormatedOIB>
    <izvorni_sadrzaj>  BELLA LUCIJA društvo s ograničenom odgovornošću za trgovinu i usluge, OIB 52070286174 zastupanog po punomoćniku Zvonimir Recek</izvorni_sadrzaj>
    <derivirana_varijabla naziv="DomainObject.Predmet.ProtustrankaFormatedOIB_1">  BELLA LUCIJA društvo s ograničenom odgovornošću za trgovinu i usluge, OIB 52070286174 zastupanog po punomoćniku Zvonimir Recek</derivirana_varijabla>
  </DomainObject.Predmet.ProtustrankaFormatedOIB>
  <DomainObject.Predmet.ProtustrankaFormatedWithAdress>
    <izvorni_sadrzaj> BELLA LUCIJA društvo s ograničenom odgovornošću za trgovinu i usluge, Kolodvorska 52/D, 40320 Donji Kraljevec zastupanog po punomoćniku Zvonimir Recek</izvorni_sadrzaj>
    <derivirana_varijabla naziv="DomainObject.Predmet.ProtustrankaFormatedWithAdress_1"> BELLA LUCIJA društvo s ograničenom odgovornošću za trgovinu i usluge, Kolodvorska 52/D, 40320 Donji Kraljevec zastupanog po punomoćniku Zvonimir Recek</derivirana_varijabla>
  </DomainObject.Predmet.ProtustrankaFormatedWithAdress>
  <DomainObject.Predmet.ProtustrankaFormatedWithAdressOIB>
    <izvorni_sadrzaj> BELLA LUCIJA društvo s ograničenom odgovornošću za trgovinu i usluge, OIB 52070286174, Kolodvorska 52/D, 40320 Donji Kraljevec zastupanog po punomoćniku Zvonimir Recek</izvorni_sadrzaj>
    <derivirana_varijabla naziv="DomainObject.Predmet.ProtustrankaFormatedWithAdressOIB_1"> BELLA LUCIJA društvo s ograničenom odgovornošću za trgovinu i usluge, OIB 52070286174, Kolodvorska 52/D, 40320 Donji Kraljevec zastupanog po punomoćniku Zvonimir Recek</derivirana_varijabla>
  </DomainObject.Predmet.ProtustrankaFormatedWithAdressOIB>
  <DomainObject.Predmet.ProtustrankaWithAdress>
    <izvorni_sadrzaj>BELLA LUCIJA društvo s ograničenom odgovornošću za trgovinu i usluge Kolodvorska 52/D, 40320 Donji Kraljevec</izvorni_sadrzaj>
    <derivirana_varijabla naziv="DomainObject.Predmet.ProtustrankaWithAdress_1">BELLA LUCIJA društvo s ograničenom odgovornošću za trgovinu i usluge Kolodvorska 52/D, 40320 Donji Kraljevec</derivirana_varijabla>
  </DomainObject.Predmet.ProtustrankaWithAdress>
  <DomainObject.Predmet.ProtustrankaWithAdressOIB>
    <izvorni_sadrzaj>BELLA LUCIJA društvo s ograničenom odgovornošću za trgovinu i usluge, OIB 52070286174, Kolodvorska 52/D, 40320 Donji Kraljevec</izvorni_sadrzaj>
    <derivirana_varijabla naziv="DomainObject.Predmet.ProtustrankaWithAdressOIB_1">BELLA LUCIJA društvo s ograničenom odgovornošću za trgovinu i usluge, OIB 52070286174, Kolodvorska 52/D, 40320 Donji Kraljevec</derivirana_varijabla>
  </DomainObject.Predmet.ProtustrankaWithAdressOIB>
  <DomainObject.Predmet.ProtustrankaNazivFormated>
    <izvorni_sadrzaj>BELLA LUCIJA društvo s ograničenom odgovornošću za trgovinu i usluge</izvorni_sadrzaj>
    <derivirana_varijabla naziv="DomainObject.Predmet.ProtustrankaNazivFormated_1">BELLA LUCIJA društvo s ograničenom odgovornošću za trgovinu i usluge</derivirana_varijabla>
  </DomainObject.Predmet.ProtustrankaNazivFormated>
  <DomainObject.Predmet.ProtustrankaNazivFormatedOIB>
    <izvorni_sadrzaj>BELLA LUCIJA društvo s ograničenom odgovornošću za trgovinu i usluge, OIB 52070286174</izvorni_sadrzaj>
    <derivirana_varijabla naziv="DomainObject.Predmet.ProtustrankaNazivFormatedOIB_1">BELLA LUCIJA društvo s ograničenom odgovornošću za trgovinu i usluge, OIB 52070286174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306084.75</izvorni_sadrzaj>
    <derivirana_varijabla naziv="DomainObject.Predmet.TrenutnaVrijednost_1">306084.75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 LUCIJA društvo s ograničenom odgovornošću za trgovinu i usluge zastupanog po punomoćniku Zvonimir Recek</item>
    </izvorni_sadrzaj>
    <derivirana_varijabla naziv="DomainObject.Predmet.ProtuStrankaListFormated_1">
      <item>BELLA LUCIJA društvo s ograničenom odgovornošću za trgovinu i usluge zastupanog po punomoćniku Zvonimir Recek</item>
    </derivirana_varijabla>
  </DomainObject.Predmet.ProtuStrankaListFormated>
  <DomainObject.Predmet.ProtuStrankaListFormatedOIB>
    <izvorni_sadrzaj>
      <item>BELLA LUCIJA društvo s ograničenom odgovornošću za trgovinu i usluge, OIB 52070286174 zastupanog po punomoćniku Zvonimir Recek</item>
    </izvorni_sadrzaj>
    <derivirana_varijabla naziv="DomainObject.Predmet.ProtuStrankaListFormatedOIB_1">
      <item>BELLA LUCIJA društvo s ograničenom odgovornošću za trgovinu i usluge, OIB 52070286174 zastupanog po punomoćniku Zvonimir Recek</item>
    </derivirana_varijabla>
  </DomainObject.Predmet.ProtuStrankaListFormatedOIB>
  <DomainObject.Predmet.ProtuStrankaListFormatedWithAdress>
    <izvorni_sadrzaj>
      <item>BELLA LUCIJA društvo s ograničenom odgovornošću za trgovinu i usluge, Kolodvorska 52/D, 40320 Donji Kraljevec zastupanog po punomoćniku Zvonimir Recek</item>
    </izvorni_sadrzaj>
    <derivirana_varijabla naziv="DomainObject.Predmet.ProtuStrankaListFormatedWithAdress_1">
      <item>BELLA LUCIJA društvo s ograničenom odgovornošću za trgovinu i usluge, Kolodvorska 52/D, 40320 Donji Kraljevec zastupanog po punomoćniku Zvonimir Recek</item>
    </derivirana_varijabla>
  </DomainObject.Predmet.ProtuStrankaListFormatedWithAdress>
  <DomainObject.Predmet.ProtuStrankaListFormatedWithAdressOIB>
    <izvorni_sadrzaj>
      <item>BELLA LUCIJA društvo s ograničenom odgovornošću za trgovinu i usluge, OIB 52070286174, Kolodvorska 52/D, 40320 Donji Kraljevec zastupanog po punomoćniku Zvonimir Recek</item>
    </izvorni_sadrzaj>
    <derivirana_varijabla naziv="DomainObject.Predmet.ProtuStrankaListFormatedWithAdressOIB_1">
      <item>BELLA LUCIJA društvo s ograničenom odgovornošću za trgovinu i usluge, OIB 52070286174, Kolodvorska 52/D, 40320 Donji Kraljevec zastupanog po punomoćniku Zvonimir Recek</item>
    </derivirana_varijabla>
  </DomainObject.Predmet.ProtuStrankaListFormatedWithAdressOIB>
  <DomainObject.Predmet.ProtuStrankaListNazivFormated>
    <izvorni_sadrzaj>
      <item>BELLA LUCIJA društvo s ograničenom odgovornošću za trgovinu i usluge</item>
    </izvorni_sadrzaj>
    <derivirana_varijabla naziv="DomainObject.Predmet.ProtuStrankaListNazivFormated_1">
      <item>BELLA LUCIJA društvo s ograničenom odgovornošću za trgovinu i usluge</item>
    </derivirana_varijabla>
  </DomainObject.Predmet.ProtuStrankaListNazivFormated>
  <DomainObject.Predmet.ProtuStrankaListNazivFormatedOIB>
    <izvorni_sadrzaj>
      <item>BELLA LUCIJA društvo s ograničenom odgovornošću za trgovinu i usluge, OIB 52070286174</item>
    </izvorni_sadrzaj>
    <derivirana_varijabla naziv="DomainObject.Predmet.ProtuStrankaListNazivFormatedOIB_1">
      <item>BELLA LUCIJA društvo s ograničenom odgovornošću za trgovinu i usluge, OIB 52070286174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Zvonimir Recek punomoćnik sudionika u postupku BELLA LUCIJA društvo s ograničenom odgovornošću za trgovinu i usluge</item>
    </izvorni_sadrzaj>
    <derivirana_varijabla naziv="DomainObject.Predmet.OstaliListFormated_1">
      <item>E-oglasna ploča ovog suda</item>
      <item>Sudski registar, Trgovački sud u Varaždinu</item>
      <item>Zvonimir Recek punomoćnik sudionika u postupku BELLA LUCIJA društvo s ograničenom odgovornošću za trgovinu i usluge</item>
    </derivirana_varijabla>
  </DomainObject.Predmet.OstaliListFormated>
  <DomainObject.Predmet.OstaliListFormatedOIB>
    <izvorni_sadrzaj>
      <item>E-oglasna ploča ovog suda</item>
      <item>Sudski registar, Trgovački sud u Varaždinu</item>
      <item>Zvonimir Recek, OIB 63405017870 punomoćnik sudionika u postupku BELLA LUCIJA društvo s ograničenom odgovornošću za trgovinu i usluge</item>
    </izvorni_sadrzaj>
    <derivirana_varijabla naziv="DomainObject.Predmet.OstaliListFormatedOIB_1">
      <item>E-oglasna ploča ovog suda</item>
      <item>Sudski registar, Trgovački sud u Varaždinu</item>
      <item>Zvonimir Recek, OIB 63405017870 punomoćnik sudionika u postupku BELLA LUCIJA društvo s ograničenom odgovornošću za trgovinu i usluge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Zvonimir Recek, Ulica Gornji Kraj 103, 40320 Donji Kraljevec punomoćnik sudionika u postupku BELLA LUCIJA društvo s ograničenom odgovornošću za trgovinu i usluge</item>
    </izvorni_sadrzaj>
    <derivirana_varijabla naziv="DomainObject.Predmet.OstaliListFormatedWithAdress_1">
      <item>E-oglasna ploča ovog suda</item>
      <item>Sudski registar, Trgovački sud u Varaždinu</item>
      <item>Zvonimir Recek, Ulica Gornji Kraj 103, 40320 Donji Kraljevec punomoćnik sudionika u postupku BELLA LUCIJA društvo s ograničenom odgovornošću za trgovinu i usluge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Zvonimir Recek, OIB 63405017870, Ulica Gornji Kraj 103, 40320 Donji Kraljevec punomoćnik sudionika u postupku BELLA LUCIJA društvo s ograničenom odgovornošću za trgovinu i usluge</item>
    </izvorni_sadrzaj>
    <derivirana_varijabla naziv="DomainObject.Predmet.OstaliListFormatedWithAdressOIB_1">
      <item>E-oglasna ploča ovog suda</item>
      <item>Sudski registar, Trgovački sud u Varaždinu</item>
      <item>Zvonimir Recek, OIB 63405017870, Ulica Gornji Kraj 103, 40320 Donji Kraljevec punomoćnik sudionika u postupku BELLA LUCIJA društvo s ograničenom odgovornošću za trgovinu i usluge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Zvonimir Recek</item>
    </izvorni_sadrzaj>
    <derivirana_varijabla naziv="DomainObject.Predmet.OstaliListNazivFormated_1">
      <item>E-oglasna ploča ovog suda</item>
      <item>Sudski registar, Trgovački sud u Varaždinu</item>
      <item>Zvonimir Recek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Zvonimir Recek, OIB 63405017870</item>
    </izvorni_sadrzaj>
    <derivirana_varijabla naziv="DomainObject.Predmet.OstaliListNazivFormatedOIB_1">
      <item>E-oglasna ploča ovog suda</item>
      <item>Sudski registar, Trgovački sud u Varaždinu</item>
      <item>Zvonimir Recek, OIB 63405017870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St-450/2015-5</izvorni_sadrzaj>
    <derivirana_varijabla naziv="DomainObject.PoslovniBrojDokumenta_1">St-450/2015-5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 LUCIJA društvo s ograničenom odgovornošću za trgovinu i usluge</izvorni_sadrzaj>
    <derivirana_varijabla naziv="DomainObject.Predmet.ProtustrankaIDrugi_1">BELLA LUCIJA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BELLA LUCIJA društvo s ograničenom odgovornošću za trgovinu i usluge, OIB 52070286174, Kolodvorska 52/D, 40320 Donji Kraljevec</izvorni_sadrzaj>
    <derivirana_varijabla naziv="DomainObject.Predmet.ProtustrankaIDrugiAdressOIB_1">BELLA LUCIJA društvo s ograničenom odgovornošću za trgovinu i usluge, OIB 52070286174, Kolodvorska 52/D,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BELLA LUCIJA društvo s ograničenom odgovornošću za trgovinu i usluge</item>
      <item>E-oglasna ploča ovog suda</item>
      <item>Sudski registar, Trgovački sud u Varaždinu</item>
      <item>Zvonimir Recek</item>
    </izvorni_sadrzaj>
    <derivirana_varijabla naziv="DomainObject.Predmet.SudioniciListNaziv_1">
      <item>Financijska agencija</item>
      <item>BELLA LUCIJA društvo s ograničenom odgovornošću za trgovinu i usluge</item>
      <item>E-oglasna ploča ovog suda</item>
      <item>Sudski registar, Trgovački sud u Varaždinu</item>
      <item>Zvonimir Recek</item>
    </derivirana_varijabla>
  </DomainObject.Predmet.SudioniciListNaziv>
  <DomainObject.Predmet.SudioniciListAdressOIB>
    <izvorni_sadrzaj>
      <item>Financijska agencija, OIB 85821130368, A. Cesarca 2,42000 Varaždin</item>
      <item>BELLA LUCIJA društvo s ograničenom odgovornošću za trgovinu i usluge, OIB 52070286174, Kolodvorska 52/D,40320 Donji Kraljevec</item>
      <item>E-oglasna ploča ovog suda</item>
      <item>Sudski registar, Trgovački sud u Varaždinu</item>
      <item>Zvonimir Recek, OIB 63405017870, Ulica Gornji Kraj 103,40320 Donji Kraljevec</item>
    </izvorni_sadrzaj>
    <derivirana_varijabla naziv="DomainObject.Predmet.SudioniciListAdressOIB_1">
      <item>Financijska agencija, OIB 85821130368, A. Cesarca 2,42000 Varaždin</item>
      <item>BELLA LUCIJA društvo s ograničenom odgovornošću za trgovinu i usluge, OIB 52070286174, Kolodvorska 52/D,40320 Donji Kraljevec</item>
      <item>E-oglasna ploča ovog suda</item>
      <item>Sudski registar, Trgovački sud u Varaždinu</item>
      <item>Zvonimir Recek, OIB 63405017870, Ulica Gornji Kraj 103,40320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52070286174</item>
      <item>, OIB null</item>
      <item>, OIB null</item>
      <item>, OIB 63405017870</item>
    </izvorni_sadrzaj>
    <derivirana_varijabla naziv="DomainObject.Predmet.SudioniciListNazivOIB_1">
      <item>, OIB 85821130368</item>
      <item>, OIB 52070286174</item>
      <item>, OIB null</item>
      <item>, OIB null</item>
      <item>, OIB 63405017870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2873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2016-01-25T09:26:00Z</dcterms:created>
  <dc:creator>Ljubica Makovec</dc:creator>
  <cp:lastModifiedBy>Maja Marčec</cp:lastModifiedBy>
  <cp:lastPrinted>2016-01-25T10:56:00Z</cp:lastPrinted>
  <dcterms:modified xmlns:xsi="http://www.w3.org/2001/XMLSchema-instance" xsi:type="dcterms:W3CDTF">2016-01-25T10:59:00Z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