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04D88" w:rsidR="00EB362C" w:rsidRPr="00EB362C">
        <w:trPr>
          <w:gridAfter w:val="1"/>
          <w:wAfter w:type="dxa" w:w="284"/>
        </w:trPr>
        <w:tc>
          <w:tcPr>
            <w:tcW w:type="dxa" w:w="2943"/>
          </w:tcPr>
          <w:p w:rsidRDefault="00EB362C" w:rsidP="00EB362C" w:rsidR="00EB362C" w:rsidRPr="00EB362C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EB362C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04D88" w:rsidR="00EB362C" w:rsidRPr="00EB362C">
        <w:tc>
          <w:tcPr>
            <w:tcW w:type="dxa" w:w="3227"/>
            <w:gridSpan w:val="2"/>
          </w:tcPr>
          <w:p w:rsidRDefault="00EB362C" w:rsidP="00EB362C" w:rsidR="00EB362C" w:rsidRPr="00EB362C">
            <w:pPr>
              <w:jc w:val="center"/>
              <w:rPr>
                <w:rFonts w:cs="Times New Roman" w:hAnsi="Times New Roman" w:ascii="Times New Roman"/>
              </w:rPr>
            </w:pPr>
            <w:r w:rsidRPr="00EB362C">
              <w:rPr>
                <w:rFonts w:cs="Times New Roman" w:hAnsi="Times New Roman" w:ascii="Times New Roman"/>
              </w:rPr>
              <w:t>Republika Hrvatska</w:t>
            </w:r>
          </w:p>
          <w:p w:rsidRDefault="00EB362C" w:rsidP="00EB362C" w:rsidR="00EB362C" w:rsidRPr="00EB362C">
            <w:pPr>
              <w:jc w:val="center"/>
              <w:rPr>
                <w:rFonts w:cs="Times New Roman" w:hAnsi="Times New Roman" w:ascii="Times New Roman"/>
              </w:rPr>
            </w:pPr>
            <w:r w:rsidRPr="00EB362C">
              <w:rPr>
                <w:rFonts w:cs="Times New Roman" w:hAnsi="Times New Roman" w:ascii="Times New Roman"/>
              </w:rPr>
              <w:t>Trgovački sud u Zadru</w:t>
            </w:r>
          </w:p>
          <w:p w:rsidRDefault="00EB362C" w:rsidP="00EB362C" w:rsidR="00EB362C" w:rsidRPr="00EB362C">
            <w:pPr>
              <w:jc w:val="center"/>
              <w:rPr>
                <w:rFonts w:cs="Times New Roman" w:hAnsi="Times New Roman" w:ascii="Times New Roman"/>
              </w:rPr>
            </w:pPr>
            <w:r w:rsidRPr="00EB362C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ef46a2b" w14:paraId="ef46a2b" w:rsidRDefault="00B56DD1" w:rsidP="00AB7880" w:rsidR="00B56DD1" w:rsidRPr="00127F49">
      <w:pPr>
        <w15:collapsed w:val="false"/>
      </w:pPr>
    </w:p>
    <w:p w:rsidRDefault="00A066D0" w:rsidP="00EB362C" w:rsidR="00AB7880" w:rsidRPr="00EB362C">
      <w:r w:rsidRPr="00127F49">
        <w:t xml:space="preserve">  </w:t>
      </w:r>
    </w:p>
    <w:p w:rsidRDefault="00546865" w:rsidP="00546865" w:rsidR="00546865" w:rsidRPr="00127F49">
      <w:pPr>
        <w:jc w:val="right"/>
      </w:pPr>
      <w:r w:rsidRPr="00127F49">
        <w:t xml:space="preserve">FINA </w:t>
      </w:r>
    </w:p>
    <w:p w:rsidRDefault="007505B7" w:rsidP="00811733" w:rsidR="007505B7" w:rsidRPr="00127F49">
      <w:pPr>
        <w:tabs>
          <w:tab w:pos="3555" w:val="left"/>
        </w:tabs>
      </w:pPr>
    </w:p>
    <w:p w:rsidRDefault="00B56DD1" w:rsidP="00811733" w:rsidR="00B56DD1" w:rsidRPr="00127F49">
      <w:pPr>
        <w:tabs>
          <w:tab w:pos="3555" w:val="left"/>
        </w:tabs>
      </w:pPr>
    </w:p>
    <w:p w:rsidRDefault="00660C80" w:rsidP="00DF3513" w:rsidR="00660C80" w:rsidRPr="00127F49">
      <w:pPr>
        <w:jc w:val="center"/>
      </w:pPr>
    </w:p>
    <w:p w:rsidRDefault="00756F19" w:rsidP="000471FB" w:rsidR="000471FB" w:rsidRPr="00127F49">
      <w:pPr>
        <w:jc w:val="both"/>
      </w:pPr>
      <w:r w:rsidRPr="00127F49">
        <w:tab/>
      </w:r>
      <w:r w:rsidR="008B1F41" w:rsidRPr="00127F49">
        <w:t xml:space="preserve">Za potrebe utvrđivanja </w:t>
      </w:r>
      <w:r w:rsidR="0056041E" w:rsidRPr="00127F49">
        <w:t>pretpostavki</w:t>
      </w:r>
      <w:r w:rsidR="008B1F41" w:rsidRPr="00127F49">
        <w:t xml:space="preserve"> za otvaranje stečajnog postupka nad </w:t>
      </w:r>
      <w:r w:rsidR="007505B7" w:rsidRPr="00127F49">
        <w:t>stečajnim dužnikom</w:t>
      </w:r>
      <w:r w:rsidR="000471FB" w:rsidRPr="00127F49">
        <w:t xml:space="preserve"> </w:t>
      </w:r>
      <w:r w:rsidR="00127F49" w:rsidRPr="00127F49">
        <w:rPr>
          <w:lang w:val="en-AU"/>
        </w:rPr>
        <w:t>ISLAND COMMUNICATIONS d.o.o., Lukoran, Marinka Zorića 1, OIB: 74806896016</w:t>
      </w:r>
      <w:r w:rsidR="00EB362C">
        <w:t xml:space="preserve">, </w:t>
      </w:r>
      <w:r w:rsidR="008B1F41" w:rsidRPr="00127F49">
        <w:t xml:space="preserve">potrebno je </w:t>
      </w:r>
      <w:r w:rsidR="00EB362C">
        <w:t xml:space="preserve">da </w:t>
      </w:r>
      <w:r w:rsidR="001A2481" w:rsidRPr="00127F49">
        <w:t xml:space="preserve">temeljem čl. </w:t>
      </w:r>
      <w:r w:rsidR="005D151D" w:rsidRPr="00127F49">
        <w:t>123</w:t>
      </w:r>
      <w:r w:rsidR="001A2481" w:rsidRPr="00127F49">
        <w:t xml:space="preserve">. Stečajnog zakona </w:t>
      </w:r>
      <w:r w:rsidR="008B1F41" w:rsidRPr="00127F49">
        <w:t>dostavit</w:t>
      </w:r>
      <w:r w:rsidR="00EB362C">
        <w:t>e</w:t>
      </w:r>
      <w:r w:rsidR="001A2481" w:rsidRPr="00127F49">
        <w:t xml:space="preserve"> podatke</w:t>
      </w:r>
      <w:r w:rsidR="000471FB" w:rsidRPr="00127F49">
        <w:t xml:space="preserve"> iz O</w:t>
      </w:r>
      <w:r w:rsidR="00DE78C2" w:rsidRPr="00127F49">
        <w:t xml:space="preserve">čevidnika redoslijeda plaćanja odnosno stanju blokade </w:t>
      </w:r>
      <w:r w:rsidR="001A2481" w:rsidRPr="00127F49">
        <w:t xml:space="preserve">trgovačkog društva </w:t>
      </w:r>
      <w:r w:rsidR="00127F49" w:rsidRPr="00127F49">
        <w:rPr>
          <w:lang w:val="en-AU"/>
        </w:rPr>
        <w:t>ISLAND COMMUNICATIONS d.o.o., Lukoran, Marinka Zorića 1, OIB: 74806896016</w:t>
      </w:r>
      <w:r w:rsidR="000471FB" w:rsidRPr="00127F49">
        <w:t>.</w:t>
      </w:r>
    </w:p>
    <w:p w:rsidRDefault="001A2481" w:rsidP="008B1F41" w:rsidR="001A2481" w:rsidRPr="00127F49">
      <w:pPr>
        <w:jc w:val="both"/>
      </w:pPr>
    </w:p>
    <w:p w:rsidRDefault="008B1F41" w:rsidP="00CF1CBE" w:rsidR="008B1F41" w:rsidRPr="00127F49">
      <w:pPr>
        <w:jc w:val="both"/>
      </w:pPr>
      <w:r w:rsidRPr="00127F49">
        <w:tab/>
        <w:t>Podatke možete dostaviti i fax-om na broj 023/</w:t>
      </w:r>
      <w:r w:rsidR="007E10DD" w:rsidRPr="00127F49">
        <w:t>292</w:t>
      </w:r>
      <w:r w:rsidRPr="00127F49">
        <w:t>-</w:t>
      </w:r>
      <w:r w:rsidR="007E10DD" w:rsidRPr="00127F49">
        <w:t>055</w:t>
      </w:r>
      <w:r w:rsidR="006E086C" w:rsidRPr="00127F49">
        <w:t xml:space="preserve"> ili e-mail</w:t>
      </w:r>
      <w:r w:rsidRPr="00127F49">
        <w:t xml:space="preserve">, najkasnije do </w:t>
      </w:r>
      <w:r w:rsidR="001A2481" w:rsidRPr="00127F49">
        <w:t>12,00</w:t>
      </w:r>
      <w:r w:rsidRPr="00127F49">
        <w:t xml:space="preserve"> sati</w:t>
      </w:r>
      <w:r w:rsidR="006E086C" w:rsidRPr="00127F49">
        <w:t xml:space="preserve"> </w:t>
      </w:r>
      <w:r w:rsidR="00EB362C">
        <w:t xml:space="preserve">28. ožujka 2018. </w:t>
      </w:r>
    </w:p>
    <w:p w:rsidRDefault="00DB704B" w:rsidP="00DB704B" w:rsidR="00DB704B" w:rsidRPr="00127F49"/>
    <w:p w:rsidRDefault="00AB7880" w:rsidP="00CF1CBE" w:rsidR="00AB7880" w:rsidRPr="00127F49">
      <w:pPr>
        <w:jc w:val="center"/>
      </w:pPr>
      <w:r w:rsidRPr="00127F49">
        <w:t>U Zadru</w:t>
      </w:r>
      <w:r w:rsidR="00B77233">
        <w:t xml:space="preserve"> </w:t>
      </w:r>
      <w:r w:rsidR="00EB362C">
        <w:t xml:space="preserve">15. ožujka 2018. </w:t>
      </w:r>
      <w:r w:rsidR="001A2481" w:rsidRPr="00127F49">
        <w:t xml:space="preserve"> </w:t>
      </w:r>
    </w:p>
    <w:p w:rsidRDefault="00AB7880" w:rsidP="00AB7880" w:rsidR="00AB7880" w:rsidRPr="00127F49"/>
    <w:p w:rsidRDefault="002352C6" w:rsidP="00EB362C" w:rsidR="002352C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Sutkinja</w:t>
      </w:r>
    </w:p>
    <w:p w:rsidRDefault="00EB362C" w:rsidP="00EB362C" w:rsidR="002352C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</w:t>
      </w:r>
    </w:p>
    <w:p w:rsidRDefault="005D0B2D" w:rsidP="005D0B2D" w:rsidR="005D0B2D" w:rsidRPr="00127F49"/>
    <w:p w:rsidRDefault="00AB7880" w:rsidP="005D0B2D" w:rsidR="00AB7880" w:rsidRPr="00127F49">
      <w:pPr>
        <w:jc w:val="right"/>
      </w:pPr>
    </w:p>
    <w:sectPr w:rsidR="00AB7880" w:rsidRPr="00127F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127F49">
      <w:t>539</w:t>
    </w:r>
    <w:r w:rsidR="000471FB">
      <w:t>/</w:t>
    </w:r>
    <w:r w:rsidR="00EB362C">
      <w:t>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A2481"/>
    <w:rsid w:val="001C3DA0"/>
    <w:rsid w:val="002043A2"/>
    <w:rsid w:val="002352C6"/>
    <w:rsid w:val="00237CCD"/>
    <w:rsid w:val="0024291D"/>
    <w:rsid w:val="002570FB"/>
    <w:rsid w:val="002658E8"/>
    <w:rsid w:val="00272AC2"/>
    <w:rsid w:val="00316E90"/>
    <w:rsid w:val="003339B2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2198C"/>
    <w:rsid w:val="00B4528C"/>
    <w:rsid w:val="00B56DD1"/>
    <w:rsid w:val="00B57362"/>
    <w:rsid w:val="00B74966"/>
    <w:rsid w:val="00B74C24"/>
    <w:rsid w:val="00B77233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362C"/>
    <w:rsid w:val="00EB5F26"/>
    <w:rsid w:val="00ED021C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B362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3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9B2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39B2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39B2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39B2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B362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3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9B2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39B2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39B2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39B2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64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ISLAND COMMUNICATIONS d.o.o. za savjetovanje i usluge</izvorni_sadrzaj>
    <derivirana_varijabla naziv="DomainObject.Predmet.ProtustrankaFormated_1">  ISLAND COMMUNICATIONS d.o.o. za savjetovanje i usluge</derivirana_varijabla>
  </DomainObject.Predmet.ProtustrankaFormated>
  <DomainObject.Predmet.ProtustrankaFormatedOIB>
    <izvorni_sadrzaj>  ISLAND COMMUNICATIONS d.o.o. za savjetovanje i usluge, OIB 74806896016</izvorni_sadrzaj>
    <derivirana_varijabla naziv="DomainObject.Predmet.ProtustrankaFormatedOIB_1">  ISLAND COMMUNICATIONS d.o.o. za savjetovanje i usluge, OIB 74806896016</derivirana_varijabla>
  </DomainObject.Predmet.ProtustrankaFormatedOIB>
  <DomainObject.Predmet.ProtustrankaFormatedWithAdress>
    <izvorni_sadrzaj> ISLAND COMMUNICATIONS d.o.o. za savjetovanje i usluge, Marinka Zorića 1, 23273 Lukoran</izvorni_sadrzaj>
    <derivirana_varijabla naziv="DomainObject.Predmet.ProtustrankaFormatedWithAdress_1"> ISLAND COMMUNICATIONS d.o.o. za savjetovanje i usluge, Marinka Zorića 1, 23273 Lukoran</derivirana_varijabla>
  </DomainObject.Predmet.ProtustrankaFormatedWithAdress>
  <DomainObject.Predmet.ProtustrankaFormatedWithAdressOIB>
    <izvorni_sadrzaj> ISLAND COMMUNICATIONS d.o.o. za savjetovanje i usluge, OIB 74806896016, Marinka Zorića 1, 23273 Lukoran</izvorni_sadrzaj>
    <derivirana_varijabla naziv="DomainObject.Predmet.ProtustrankaFormatedWithAdressOIB_1"> ISLAND COMMUNICATIONS d.o.o. za savjetovanje i usluge, OIB 74806896016, Marinka Zorića 1, 23273 Lukoran</derivirana_varijabla>
  </DomainObject.Predmet.ProtustrankaFormatedWithAdressOIB>
  <DomainObject.Predmet.ProtustrankaWithAdress>
    <izvorni_sadrzaj>ISLAND COMMUNICATIONS d.o.o. za savjetovanje i usluge Marinka Zorića 1, 23273 Lukoran</izvorni_sadrzaj>
    <derivirana_varijabla naziv="DomainObject.Predmet.ProtustrankaWithAdress_1">ISLAND COMMUNICATIONS d.o.o. za savjetovanje i usluge Marinka Zorića 1, 23273 Lukoran</derivirana_varijabla>
  </DomainObject.Predmet.ProtustrankaWithAdress>
  <DomainObject.Predmet.ProtustrankaWithAdressOIB>
    <izvorni_sadrzaj>ISLAND COMMUNICATIONS d.o.o. za savjetovanje i usluge, OIB 74806896016, Marinka Zorića 1, 23273 Lukoran</izvorni_sadrzaj>
    <derivirana_varijabla naziv="DomainObject.Predmet.ProtustrankaWithAdressOIB_1">ISLAND COMMUNICATIONS d.o.o. za savjetovanje i usluge, OIB 74806896016, Marinka Zorića 1, 23273 Lukoran</derivirana_varijabla>
  </DomainObject.Predmet.ProtustrankaWithAdressOIB>
  <DomainObject.Predmet.ProtustrankaNazivFormated>
    <izvorni_sadrzaj>ISLAND COMMUNICATIONS d.o.o. za savjetovanje i usluge</izvorni_sadrzaj>
    <derivirana_varijabla naziv="DomainObject.Predmet.ProtustrankaNazivFormated_1">ISLAND COMMUNICATIONS d.o.o. za savjetovanje i usluge</derivirana_varijabla>
  </DomainObject.Predmet.ProtustrankaNazivFormated>
  <DomainObject.Predmet.ProtustrankaNazivFormatedOIB>
    <izvorni_sadrzaj>ISLAND COMMUNICATIONS d.o.o. za savjetovanje i usluge, OIB 74806896016</izvorni_sadrzaj>
    <derivirana_varijabla naziv="DomainObject.Predmet.ProtustrankaNazivFormatedOIB_1">ISLAND COMMUNICATIONS d.o.o. za savjetovanje i usluge, OIB 74806896016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ISLAND COMMUNICATIONS d.o.o. za savjetovanje i usluge</item>
    </izvorni_sadrzaj>
    <derivirana_varijabla naziv="DomainObject.Predmet.ProtuStrankaListFormated_1">
      <item>ISLAND COMMUNICATIONS d.o.o. za savjetovanje i usluge</item>
    </derivirana_varijabla>
  </DomainObject.Predmet.ProtuStrankaListFormated>
  <DomainObject.Predmet.ProtuStrankaListFormatedOIB>
    <izvorni_sadrzaj>
      <item>ISLAND COMMUNICATIONS d.o.o. za savjetovanje i usluge, OIB 74806896016</item>
    </izvorni_sadrzaj>
    <derivirana_varijabla naziv="DomainObject.Predmet.ProtuStrankaListFormatedOIB_1">
      <item>ISLAND COMMUNICATIONS d.o.o. za savjetovanje i usluge, OIB 74806896016</item>
    </derivirana_varijabla>
  </DomainObject.Predmet.ProtuStrankaListFormatedOIB>
  <DomainObject.Predmet.ProtuStrankaListFormatedWithAdress>
    <izvorni_sadrzaj>
      <item>ISLAND COMMUNICATIONS d.o.o. za savjetovanje i usluge, Marinka Zorića 1, 23273 Lukoran</item>
    </izvorni_sadrzaj>
    <derivirana_varijabla naziv="DomainObject.Predmet.ProtuStrankaListFormatedWithAdress_1">
      <item>ISLAND COMMUNICATIONS d.o.o. za savjetovanje i usluge, Marinka Zorića 1, 23273 Lukoran</item>
    </derivirana_varijabla>
  </DomainObject.Predmet.ProtuStrankaListFormatedWithAdress>
  <DomainObject.Predmet.ProtuStrankaListFormatedWithAdressOIB>
    <izvorni_sadrzaj>
      <item>ISLAND COMMUNICATIONS d.o.o. za savjetovanje i usluge, OIB 74806896016, Marinka Zorića 1, 23273 Lukoran</item>
    </izvorni_sadrzaj>
    <derivirana_varijabla naziv="DomainObject.Predmet.ProtuStrankaListFormatedWithAdressOIB_1">
      <item>ISLAND COMMUNICATIONS d.o.o. za savjetovanje i usluge, OIB 74806896016, Marinka Zorića 1, 23273 Lukoran</item>
    </derivirana_varijabla>
  </DomainObject.Predmet.ProtuStrankaListFormatedWithAdressOIB>
  <DomainObject.Predmet.ProtuStrankaListNazivFormated>
    <izvorni_sadrzaj>
      <item>ISLAND COMMUNICATIONS d.o.o. za savjetovanje i usluge</item>
    </izvorni_sadrzaj>
    <derivirana_varijabla naziv="DomainObject.Predmet.ProtuStrankaListNazivFormated_1">
      <item>ISLAND COMMUNICATIONS d.o.o. za savjetovanje i usluge</item>
    </derivirana_varijabla>
  </DomainObject.Predmet.ProtuStrankaListNazivFormated>
  <DomainObject.Predmet.ProtuStrankaListNazivFormatedOIB>
    <izvorni_sadrzaj>
      <item>ISLAND COMMUNICATIONS d.o.o. za savjetovanje i usluge, OIB 74806896016</item>
    </izvorni_sadrzaj>
    <derivirana_varijabla naziv="DomainObject.Predmet.ProtuStrankaListNazivFormatedOIB_1">
      <item>ISLAND COMMUNICATIONS d.o.o. za savjetovanje i usluge, OIB 74806896016</item>
    </derivirana_varijabla>
  </DomainObject.Predmet.ProtuStrankaListNazivFormatedOIB>
  <DomainObject.Predmet.OstaliListFormated>
    <izvorni_sadrzaj>
      <item>Natalija Eckhardt</item>
      <item>Roman Eckhardt</item>
    </izvorni_sadrzaj>
    <derivirana_varijabla naziv="DomainObject.Predmet.OstaliListFormated_1">
      <item>Natalija Eckhardt</item>
      <item>Roman Eckhardt</item>
    </derivirana_varijabla>
  </DomainObject.Predmet.OstaliListFormated>
  <DomainObject.Predmet.OstaliListFormatedOIB>
    <izvorni_sadrzaj>
      <item>Natalija Eckhardt, OIB 66071774633</item>
      <item>Roman Eckhardt, OIB 27123734946</item>
    </izvorni_sadrzaj>
    <derivirana_varijabla naziv="DomainObject.Predmet.OstaliListFormatedOIB_1">
      <item>Natalija Eckhardt, OIB 66071774633</item>
      <item>Roman Eckhardt, OIB 27123734946</item>
    </derivirana_varijabla>
  </DomainObject.Predmet.OstaliListFormatedOIB>
  <DomainObject.Predmet.OstaliListFormatedWithAdress>
    <izvorni_sadrzaj>
      <item>Natalija Eckhardt, Marinka Lovrića 1, 23273 Lukoran</item>
      <item>Roman Eckhardt, Ulica Miljenka Zorića 1, 23273 Lukoran</item>
    </izvorni_sadrzaj>
    <derivirana_varijabla naziv="DomainObject.Predmet.OstaliListFormatedWithAdress_1">
      <item>Natalija Eckhardt, Marinka Lovrića 1, 23273 Lukoran</item>
      <item>Roman Eckhardt, Ulica Miljenka Zorića 1, 23273 Lukoran</item>
    </derivirana_varijabla>
  </DomainObject.Predmet.OstaliListFormatedWithAdress>
  <DomainObject.Predmet.OstaliListFormatedWithAdressOIB>
    <izvorni_sadrzaj>
      <item>Natalija Eckhardt, OIB 66071774633, Marinka Lovrića 1, 23273 Lukoran</item>
      <item>Roman Eckhardt, OIB 27123734946, Ulica Miljenka Zorića 1, 23273 Lukoran</item>
    </izvorni_sadrzaj>
    <derivirana_varijabla naziv="DomainObject.Predmet.OstaliListFormatedWithAdressOIB_1">
      <item>Natalija Eckhardt, OIB 66071774633, Marinka Lovrića 1, 23273 Lukoran</item>
      <item>Roman Eckhardt, OIB 27123734946, Ulica Miljenka Zorića 1, 23273 Lukoran</item>
    </derivirana_varijabla>
  </DomainObject.Predmet.OstaliListFormatedWithAdressOIB>
  <DomainObject.Predmet.OstaliListNazivFormated>
    <izvorni_sadrzaj>
      <item>Natalija Eckhardt</item>
      <item>Roman Eckhardt</item>
    </izvorni_sadrzaj>
    <derivirana_varijabla naziv="DomainObject.Predmet.OstaliListNazivFormated_1">
      <item>Natalija Eckhardt</item>
      <item>Roman Eckhardt</item>
    </derivirana_varijabla>
  </DomainObject.Predmet.OstaliListNazivFormated>
  <DomainObject.Predmet.OstaliListNazivFormatedOIB>
    <izvorni_sadrzaj>
      <item>Natalija Eckhardt, OIB 66071774633</item>
      <item>Roman Eckhardt, OIB 27123734946</item>
    </izvorni_sadrzaj>
    <derivirana_varijabla naziv="DomainObject.Predmet.OstaliListNazivFormatedOIB_1">
      <item>Natalija Eckhardt, OIB 66071774633</item>
      <item>Roman Eckhardt, OIB 27123734946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ISLAND COMMUNICATIONS d.o.o. za savjetovanje i usluge</izvorni_sadrzaj>
    <derivirana_varijabla naziv="DomainObject.Predmet.ProtustrankaIDrugi_1">ISLAND COMMUNICATIONS d.o.o. za savjetovanje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ISLAND COMMUNICATIONS d.o.o. za savjetovanje i usluge, OIB 74806896016, Marinka Zorića 1, 23273 Lukoran</izvorni_sadrzaj>
    <derivirana_varijabla naziv="DomainObject.Predmet.ProtustrankaIDrugiAdressOIB_1">ISLAND COMMUNICATIONS d.o.o. za savjetovanje i usluge, OIB 74806896016, Marinka Zorića 1,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ISLAND COMMUNICATIONS d.o.o. za savjetovanje i usluge</item>
      <item>Natalija Eckhardt</item>
      <item>Roman Eckhardt</item>
    </izvorni_sadrzaj>
    <derivirana_varijabla naziv="DomainObject.Predmet.SudioniciListNaziv_1">
      <item>FINA</item>
      <item>ISLAND COMMUNICATIONS d.o.o. za savjetovanje i usluge</item>
      <item>Natalija Eckhardt</item>
      <item>Roman Eckhardt</item>
    </derivirana_varijabla>
  </DomainObject.Predmet.SudioniciListNaziv>
  <DomainObject.Predmet.SudioniciListAdressOIB>
    <izvorni_sadrzaj>
      <item>FINA, OIB 85821130368</item>
      <item>ISLAND COMMUNICATIONS d.o.o. za savjetovanje i usluge, OIB 74806896016, Marinka Zorića 1,23273 Lukoran</item>
      <item>Natalija Eckhardt, OIB 66071774633, Marinka Lovrića 1,23273 Lukoran</item>
      <item>Roman Eckhardt, OIB 27123734946, Ulica Miljenka Zorića 1,23273 Lukoran</item>
    </izvorni_sadrzaj>
    <derivirana_varijabla naziv="DomainObject.Predmet.SudioniciListAdressOIB_1">
      <item>FINA, OIB 85821130368</item>
      <item>ISLAND COMMUNICATIONS d.o.o. za savjetovanje i usluge, OIB 74806896016, Marinka Zorića 1,23273 Lukoran</item>
      <item>Natalija Eckhardt, OIB 66071774633, Marinka Lovrića 1,23273 Lukoran</item>
      <item>Roman Eckhardt, OIB 27123734946, Ulica Miljenka Zorića 1,23273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74806896016</item>
      <item>, OIB 66071774633</item>
      <item>, OIB 27123734946</item>
    </izvorni_sadrzaj>
    <derivirana_varijabla naziv="DomainObject.Predmet.SudioniciListNazivOIB_1">
      <item>, OIB 85821130368</item>
      <item>, OIB 74806896016</item>
      <item>, OIB 66071774633</item>
      <item>, OIB 27123734946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53476F-DE90-40A3-A6F6-1479B9A0C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85</properties:Words>
  <properties:Characters>529</properties:Characters>
  <properties:Lines>24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2018-03-14T13:17:00Z</dcterms:created>
  <dc:creator>Administrator</dc:creator>
  <cp:lastModifiedBy>Anita Ivandić</cp:lastModifiedBy>
  <cp:lastPrinted>2018-03-14T13:17:00Z</cp:lastPrinted>
  <dcterms:modified xmlns:xsi="http://www.w3.org/2001/XMLSchema-instance" xsi:type="dcterms:W3CDTF">2018-03-15T12:56:00Z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(St-539-17  fina stanje računa -15.3..docx)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