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347c" w14:paraId="14e347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A92044">
        <w:t>502</w:t>
      </w:r>
      <w:r w:rsidR="00F45899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056792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A92044" w:rsidRPr="00A92044">
        <w:rPr>
          <w:lang w:val="pt-BR"/>
        </w:rPr>
        <w:t>DARIUS CARS j.d.o.o., Sesvete, Dubečka ulica 69, OIB: 52613489893</w:t>
      </w:r>
      <w:r w:rsidRPr="00B7228A">
        <w:rPr>
          <w:lang w:val="pt-BR"/>
        </w:rPr>
        <w:t xml:space="preserve">, </w:t>
      </w:r>
      <w:r w:rsidR="00292779">
        <w:t>3</w:t>
      </w:r>
      <w:r w:rsidR="003A552B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92044" w:rsidRPr="00A92044">
        <w:rPr>
          <w:lang w:val="pt-BR"/>
        </w:rPr>
        <w:t xml:space="preserve">DARIUS CARS j.d.o.o., Sesvete, Dubečka ulica 69, </w:t>
      </w:r>
      <w:r w:rsidRPr="00586DD5">
        <w:t xml:space="preserve">za dan </w:t>
      </w:r>
      <w:r w:rsidR="00292779">
        <w:t>6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A92044">
        <w:t>10.10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292779">
        <w:t>3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056792" w:rsidP="00F213B6" w:rsidR="00056792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5679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56792" w:rsidP="006B708C" w:rsidR="00056792"/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056792" w:rsidP="006B708C" w:rsidR="00056792"/>
    <w:p w:rsidRDefault="00056792" w:rsidP="006B708C" w:rsidR="00056792"/>
    <w:p w:rsidRDefault="00056792" w:rsidP="002C6293" w:rsidR="00056792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056792" w:rsidP="002C6293" w:rsidR="00056792">
      <w:pPr>
        <w:jc w:val="both"/>
      </w:pPr>
      <w:r>
        <w:t xml:space="preserve">               Katica Franjić</w:t>
      </w:r>
    </w:p>
    <w:p w:rsidRDefault="00B639DE" w:rsidP="00056792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56792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A92044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7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7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7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7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7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7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7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7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DARIUS CARS j.d.o.o. za trgovinu i usluge zastupanog po punomoćniku Dario Buden</izvorni_sadrzaj>
    <derivirana_varijabla naziv="DomainObject.Predmet.ProtustrankaFormated_1">  DARIUS CARS j.d.o.o. za trgovinu i usluge zastupanog po punomoćniku Dario Buden</derivirana_varijabla>
  </DomainObject.Predmet.ProtustrankaFormated>
  <DomainObject.Predmet.ProtustrankaFormatedOIB>
    <izvorni_sadrzaj>  DARIUS CARS j.d.o.o. za trgovinu i usluge, OIB 52613489893 zastupanog po punomoćniku Dario Buden</izvorni_sadrzaj>
    <derivirana_varijabla naziv="DomainObject.Predmet.ProtustrankaFormatedOIB_1">  DARIUS CARS j.d.o.o. za trgovinu i usluge, OIB 52613489893 zastupanog po punomoćniku Dario Buden</derivirana_varijabla>
  </DomainObject.Predmet.ProtustrankaFormatedOIB>
  <DomainObject.Predmet.ProtustrankaFormatedWithAdress>
    <izvorni_sadrzaj> DARIUS CARS j.d.o.o. za trgovinu i usluge, Dubečka ulica 69, 10360 Sesvete zastupanog po punomoćniku Dario Buden</izvorni_sadrzaj>
    <derivirana_varijabla naziv="DomainObject.Predmet.ProtustrankaFormatedWithAdress_1"> DARIUS CARS j.d.o.o. za trgovinu i usluge, Dubečka ulica 69, 10360 Sesvete zastupanog po punomoćniku Dario Buden</derivirana_varijabla>
  </DomainObject.Predmet.ProtustrankaFormatedWithAdress>
  <DomainObject.Predmet.ProtustrankaFormatedWithAdressOIB>
    <izvorni_sadrzaj> DARIUS CARS j.d.o.o. za trgovinu i usluge, OIB 52613489893, Dubečka ulica 69, 10360 Sesvete zastupanog po punomoćniku Dario Buden</izvorni_sadrzaj>
    <derivirana_varijabla naziv="DomainObject.Predmet.ProtustrankaFormatedWithAdressOIB_1"> DARIUS CARS j.d.o.o. za trgovinu i usluge, OIB 52613489893, Dubečka ulica 69, 10360 Sesvete zastupanog po punomoćniku Dario Buden</derivirana_varijabla>
  </DomainObject.Predmet.ProtustrankaFormatedWithAdressOIB>
  <DomainObject.Predmet.ProtustrankaWithAdress>
    <izvorni_sadrzaj>DARIUS CARS j.d.o.o. za trgovinu i usluge Dubečka ulica 69, 10360 Sesvete</izvorni_sadrzaj>
    <derivirana_varijabla naziv="DomainObject.Predmet.ProtustrankaWithAdress_1">DARIUS CARS j.d.o.o. za trgovinu i usluge Dubečka ulica 69, 10360 Sesvete</derivirana_varijabla>
  </DomainObject.Predmet.ProtustrankaWithAdress>
  <DomainObject.Predmet.ProtustrankaWithAdressOIB>
    <izvorni_sadrzaj>DARIUS CARS j.d.o.o. za trgovinu i usluge, OIB 52613489893, Dubečka ulica 69, 10360 Sesvete</izvorni_sadrzaj>
    <derivirana_varijabla naziv="DomainObject.Predmet.ProtustrankaWithAdressOIB_1">DARIUS CARS j.d.o.o. za trgovinu i usluge, OIB 52613489893, Dubečka ulica 69, 10360 Sesvete</derivirana_varijabla>
  </DomainObject.Predmet.ProtustrankaWithAdressOIB>
  <DomainObject.Predmet.ProtustrankaNazivFormated>
    <izvorni_sadrzaj>DARIUS CARS j.d.o.o. za trgovinu i usluge</izvorni_sadrzaj>
    <derivirana_varijabla naziv="DomainObject.Predmet.ProtustrankaNazivFormated_1">DARIUS CARS j.d.o.o. za trgovinu i usluge</derivirana_varijabla>
  </DomainObject.Predmet.ProtustrankaNazivFormated>
  <DomainObject.Predmet.ProtustrankaNazivFormatedOIB>
    <izvorni_sadrzaj>DARIUS CARS j.d.o.o. za trgovinu i usluge, OIB 52613489893</izvorni_sadrzaj>
    <derivirana_varijabla naziv="DomainObject.Predmet.ProtustrankaNazivFormatedOIB_1">DARIUS CARS j.d.o.o. za trgovinu i usluge, OIB 52613489893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Buden</izvorni_sadrzaj>
    <derivirana_varijabla naziv="DomainObject.Predmet.StrankaFormated_1">  FINA Regionalni centar Zagreb; Dario Buden</derivirana_varijabla>
  </DomainObject.Predmet.StrankaFormated>
  <DomainObject.Predmet.StrankaFormatedOIB>
    <izvorni_sadrzaj>  FINA Regionalni centar Zagreb, OIB 85821130368; Dario Buden, OIB 65806610574</izvorni_sadrzaj>
    <derivirana_varijabla naziv="DomainObject.Predmet.StrankaFormatedOIB_1">  FINA Regionalni centar Zagreb, OIB 85821130368; Dario Buden, OIB 65806610574</derivirana_varijabla>
  </DomainObject.Predmet.StrankaFormatedOIB>
  <DomainObject.Predmet.StrankaFormatedWithAdress>
    <izvorni_sadrzaj> FINA Regionalni centar Zagreb, Trg svibanjskih žrtava 1995. br. 1, 10000 Zagreb; Dario Buden, Dubečka 69, 10360 Sesvete</izvorni_sadrzaj>
    <derivirana_varijabla naziv="DomainObject.Predmet.StrankaFormatedWithAdress_1"> FINA Regionalni centar Zagreb, Trg svibanjskih žrtava 1995. br. 1, 10000 Zagreb; Dario Buden, Dubečka 69, 10360 Sesvete</derivirana_varijabla>
  </DomainObject.Predmet.StrankaFormatedWithAdress>
  <DomainObject.Predmet.StrankaFormatedWithAdressOIB>
    <izvorni_sadrzaj> FINA Regionalni centar Zagreb, OIB 85821130368, Trg svibanjskih žrtava 1995. br. 1, 10000 Zagreb; Dario Buden, OIB 65806610574, Dubečka 69, 10360 Sesvete</izvorni_sadrzaj>
    <derivirana_varijabla naziv="DomainObject.Predmet.StrankaFormatedWithAdressOIB_1"> FINA Regionalni centar Zagreb, OIB 85821130368, Trg svibanjskih žrtava 1995. br. 1, 10000 Zagreb; Dario Buden, OIB 65806610574, Dubečka 69, 10360 Sesvete</derivirana_varijabla>
  </DomainObject.Predmet.StrankaFormatedWithAdressOIB>
  <DomainObject.Predmet.StrankaWithAdress>
    <izvorni_sadrzaj>FINA Regionalni centar Zagreb Trg svibanjskih žrtava 1995. br. 1,10000 Zagreb,Dario Buden Dubečka 69,10360 Sesvete</izvorni_sadrzaj>
    <derivirana_varijabla naziv="DomainObject.Predmet.StrankaWithAdress_1">FINA Regionalni centar Zagreb Trg svibanjskih žrtava 1995. br. 1,10000 Zagreb,Dario Buden Dubečka 69,10360 Sesvete</derivirana_varijabla>
  </DomainObject.Predmet.StrankaWithAdress>
  <DomainObject.Predmet.StrankaWithAdressOIB>
    <izvorni_sadrzaj>FINA Regionalni centar Zagreb, OIB 85821130368, Trg svibanjskih žrtava 1995. br. 1,10000 Zagreb,Dario Buden, OIB 65806610574, Dubečka 69,10360 Sesvete</izvorni_sadrzaj>
    <derivirana_varijabla naziv="DomainObject.Predmet.StrankaWithAdressOIB_1">FINA Regionalni centar Zagreb, OIB 85821130368, Trg svibanjskih žrtava 1995. br. 1,10000 Zagreb,Dario Buden, OIB 65806610574, Dubečka 69,10360 Sesvete</derivirana_varijabla>
  </DomainObject.Predmet.StrankaWithAdressOIB>
  <DomainObject.Predmet.StrankaNazivFormated>
    <izvorni_sadrzaj>FINA Regionalni centar Zagreb,Dario Buden</izvorni_sadrzaj>
    <derivirana_varijabla naziv="DomainObject.Predmet.StrankaNazivFormated_1">FINA Regionalni centar Zagreb,Dario Buden</derivirana_varijabla>
  </DomainObject.Predmet.StrankaNazivFormated>
  <DomainObject.Predmet.StrankaNazivFormatedOIB>
    <izvorni_sadrzaj>FINA Regionalni centar Zagreb, OIB 85821130368,Dario Buden, OIB 65806610574</izvorni_sadrzaj>
    <derivirana_varijabla naziv="DomainObject.Predmet.StrankaNazivFormatedOIB_1">FINA Regionalni centar Zagreb, OIB 85821130368,Dario Buden, OIB 65806610574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Dario Buden</item>
    </izvorni_sadrzaj>
    <derivirana_varijabla naziv="DomainObject.Predmet.StrankaListFormated_1">
      <item>FINA Regionalni centar Zagreb</item>
      <item>Dario Buden</item>
    </derivirana_varijabla>
  </DomainObject.Predmet.StrankaListFormated>
  <DomainObject.Predmet.StrankaListFormatedOIB>
    <izvorni_sadrzaj>
      <item>FINA Regionalni centar Zagreb, OIB 85821130368</item>
      <item>Dario Buden, OIB 65806610574</item>
    </izvorni_sadrzaj>
    <derivirana_varijabla naziv="DomainObject.Predmet.StrankaListFormatedOIB_1">
      <item>FINA Regionalni centar Zagreb, OIB 85821130368</item>
      <item>Dario Buden, OIB 65806610574</item>
    </derivirana_varijabla>
  </DomainObject.Predmet.StrankaListFormatedOIB>
  <DomainObject.Predmet.StrankaListFormatedWithAdress>
    <izvorni_sadrzaj>
      <item>FINA Regionalni centar Zagreb, Trg svibanjskih žrtava 1995. br. 1, 10000 Zagreb</item>
      <item>Dario Buden, Dubečka 69, 10360 Sesvete</item>
    </izvorni_sadrzaj>
    <derivirana_varijabla naziv="DomainObject.Predmet.StrankaListFormatedWithAdress_1">
      <item>FINA Regionalni centar Zagreb, Trg svibanjskih žrtava 1995. br. 1, 10000 Zagreb</item>
      <item>Dario Buden, Dubečka 69,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Dario Buden, OIB 65806610574, Dubečka 69, 10360 Sesvete</item>
    </izvorni_sadrzaj>
    <derivirana_varijabla naziv="DomainObject.Predmet.StrankaListFormatedWithAdressOIB_1">
      <item>FINA Regionalni centar Zagreb, OIB 85821130368, Trg svibanjskih žrtava 1995. br. 1, 10000 Zagreb</item>
      <item>Dario Buden, OIB 65806610574, Dubečka 69, 10360 Sesvete</item>
    </derivirana_varijabla>
  </DomainObject.Predmet.StrankaListFormatedWithAdressOIB>
  <DomainObject.Predmet.StrankaListNazivFormated>
    <izvorni_sadrzaj>
      <item>FINA Regionalni centar Zagreb</item>
      <item>Dario Buden</item>
    </izvorni_sadrzaj>
    <derivirana_varijabla naziv="DomainObject.Predmet.StrankaListNazivFormated_1">
      <item>FINA Regionalni centar Zagreb</item>
      <item>Dario Buden</item>
    </derivirana_varijabla>
  </DomainObject.Predmet.StrankaListNazivFormated>
  <DomainObject.Predmet.StrankaListNazivFormatedOIB>
    <izvorni_sadrzaj>
      <item>FINA Regionalni centar Zagreb, OIB 85821130368</item>
      <item>Dario Buden, OIB 65806610574</item>
    </izvorni_sadrzaj>
    <derivirana_varijabla naziv="DomainObject.Predmet.StrankaListNazivFormatedOIB_1">
      <item>FINA Regionalni centar Zagreb, OIB 85821130368</item>
      <item>Dario Buden, OIB 65806610574</item>
    </derivirana_varijabla>
  </DomainObject.Predmet.StrankaListNazivFormatedOIB>
  <DomainObject.Predmet.ProtuStrankaListFormated>
    <izvorni_sadrzaj>
      <item>DARIUS CARS j.d.o.o. za trgovinu i usluge zastupanog po punomoćniku Dario Buden</item>
    </izvorni_sadrzaj>
    <derivirana_varijabla naziv="DomainObject.Predmet.ProtuStrankaListFormated_1">
      <item>DARIUS CARS j.d.o.o. za trgovinu i usluge zastupanog po punomoćniku Dario Buden</item>
    </derivirana_varijabla>
  </DomainObject.Predmet.ProtuStrankaListFormated>
  <DomainObject.Predmet.ProtuStrankaListFormatedOIB>
    <izvorni_sadrzaj>
      <item>DARIUS CARS j.d.o.o. za trgovinu i usluge, OIB 52613489893 zastupanog po punomoćniku Dario Buden</item>
    </izvorni_sadrzaj>
    <derivirana_varijabla naziv="DomainObject.Predmet.ProtuStrankaListFormatedOIB_1">
      <item>DARIUS CARS j.d.o.o. za trgovinu i usluge, OIB 52613489893 zastupanog po punomoćniku Dario Buden</item>
    </derivirana_varijabla>
  </DomainObject.Predmet.ProtuStrankaListFormatedOIB>
  <DomainObject.Predmet.ProtuStrankaListFormatedWithAdress>
    <izvorni_sadrzaj>
      <item>DARIUS CARS j.d.o.o. za trgovinu i usluge, Dubečka ulica 69, 10360 Sesvete zastupanog po punomoćniku Dario Buden</item>
    </izvorni_sadrzaj>
    <derivirana_varijabla naziv="DomainObject.Predmet.ProtuStrankaListFormatedWithAdress_1">
      <item>DARIUS CARS j.d.o.o. za trgovinu i usluge, Dubečka ulica 69, 10360 Sesvete zastupanog po punomoćniku Dario Buden</item>
    </derivirana_varijabla>
  </DomainObject.Predmet.ProtuStrankaListFormatedWithAdress>
  <DomainObject.Predmet.ProtuStrankaListFormatedWithAdressOIB>
    <izvorni_sadrzaj>
      <item>DARIUS CARS j.d.o.o. za trgovinu i usluge, OIB 52613489893, Dubečka ulica 69, 10360 Sesvete zastupanog po punomoćniku Dario Buden</item>
    </izvorni_sadrzaj>
    <derivirana_varijabla naziv="DomainObject.Predmet.ProtuStrankaListFormatedWithAdressOIB_1">
      <item>DARIUS CARS j.d.o.o. za trgovinu i usluge, OIB 52613489893, Dubečka ulica 69, 10360 Sesvete zastupanog po punomoćniku Dario Buden</item>
    </derivirana_varijabla>
  </DomainObject.Predmet.ProtuStrankaListFormatedWithAdressOIB>
  <DomainObject.Predmet.ProtuStrankaListNazivFormated>
    <izvorni_sadrzaj>
      <item>DARIUS CARS j.d.o.o. za trgovinu i usluge</item>
    </izvorni_sadrzaj>
    <derivirana_varijabla naziv="DomainObject.Predmet.ProtuStrankaListNazivFormated_1">
      <item>DARIUS CARS j.d.o.o. za trgovinu i usluge</item>
    </derivirana_varijabla>
  </DomainObject.Predmet.ProtuStrankaListNazivFormated>
  <DomainObject.Predmet.ProtuStrankaListNazivFormatedOIB>
    <izvorni_sadrzaj>
      <item>DARIUS CARS j.d.o.o. za trgovinu i usluge, OIB 52613489893</item>
    </izvorni_sadrzaj>
    <derivirana_varijabla naziv="DomainObject.Predmet.ProtuStrankaListNazivFormatedOIB_1">
      <item>DARIUS CARS j.d.o.o. za trgovinu i usluge, OIB 52613489893</item>
    </derivirana_varijabla>
  </DomainObject.Predmet.ProtuStrankaListNazivFormatedOIB>
  <DomainObject.Predmet.OstaliListFormated>
    <izvorni_sadrzaj>
      <item>Dario Buden punomoćnik sudionika u postupku DARIUS CARS j.d.o.o. za trgovinu i usluge</item>
      <item>Splitska banka d.d.</item>
    </izvorni_sadrzaj>
    <derivirana_varijabla naziv="DomainObject.Predmet.OstaliListFormated_1">
      <item>Dario Buden punomoćnik sudionika u postupku DARIUS CARS j.d.o.o. za trgovinu i usluge</item>
      <item>Splitska banka d.d.</item>
    </derivirana_varijabla>
  </DomainObject.Predmet.OstaliListFormated>
  <DomainObject.Predmet.OstaliListFormatedOIB>
    <izvorni_sadrzaj>
      <item>Dario Buden, OIB 65806610574 punomoćnik sudionika u postupku DARIUS CARS j.d.o.o. za trgovinu i usluge</item>
      <item>Splitska banka d.d.</item>
    </izvorni_sadrzaj>
    <derivirana_varijabla naziv="DomainObject.Predmet.OstaliListFormatedOIB_1">
      <item>Dario Buden, OIB 65806610574 punomoćnik sudionika u postupku DARIUS CARS j.d.o.o. za trgovinu i usluge</item>
      <item>Splitska banka d.d.</item>
    </derivirana_varijabla>
  </DomainObject.Predmet.OstaliListFormatedOIB>
  <DomainObject.Predmet.OstaliListFormatedWithAdress>
    <izvorni_sadrzaj>
      <item>Dario Buden, Dubečka 69, 10360 Sesvete punomoćnik sudionika u postupku DARIUS CARS j.d.o.o. za trgovinu i usluge</item>
      <item>Splitska banka d.d., Ruđera Boškovića 16, 21000 Split</item>
    </izvorni_sadrzaj>
    <derivirana_varijabla naziv="DomainObject.Predmet.OstaliListFormatedWithAdress_1">
      <item>Dario Buden, Dubečka 69, 10360 Sesvete punomoćnik sudionika u postupku DARIUS CARS j.d.o.o. za trgovinu i usluge</item>
      <item>Splitska banka d.d., Ruđera Boškovića 16, 21000 Split</item>
    </derivirana_varijabla>
  </DomainObject.Predmet.OstaliListFormatedWithAdress>
  <DomainObject.Predmet.OstaliListFormatedWithAdressOIB>
    <izvorni_sadrzaj>
      <item>Dario Buden, OIB 65806610574, Dubečka 69, 10360 Sesvete punomoćnik sudionika u postupku DARIUS CARS j.d.o.o. za trgovinu i usluge</item>
      <item>Splitska banka d.d., Ruđera Boškovića 16, 21000 Split</item>
    </izvorni_sadrzaj>
    <derivirana_varijabla naziv="DomainObject.Predmet.OstaliListFormatedWithAdressOIB_1">
      <item>Dario Buden, OIB 65806610574, Dubečka 69, 10360 Sesvete punomoćnik sudionika u postupku DARIUS CARS j.d.o.o. za trgovinu i usluge</item>
      <item>Splitska banka d.d., Ruđera Boškovića 16, 21000 Split</item>
    </derivirana_varijabla>
  </DomainObject.Predmet.OstaliListFormatedWithAdressOIB>
  <DomainObject.Predmet.OstaliListNazivFormated>
    <izvorni_sadrzaj>
      <item>Dario Buden</item>
      <item>Splitska banka d.d.</item>
    </izvorni_sadrzaj>
    <derivirana_varijabla naziv="DomainObject.Predmet.OstaliListNazivFormated_1">
      <item>Dario Buden</item>
      <item>Splitska banka d.d.</item>
    </derivirana_varijabla>
  </DomainObject.Predmet.OstaliListNazivFormated>
  <DomainObject.Predmet.OstaliListNazivFormatedOIB>
    <izvorni_sadrzaj>
      <item>Dario Buden, OIB 65806610574</item>
      <item>Splitska banka d.d.</item>
    </izvorni_sadrzaj>
    <derivirana_varijabla naziv="DomainObject.Predmet.OstaliListNazivFormatedOIB_1">
      <item>Dario Buden, OIB 65806610574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DARIUS CARS j.d.o.o. za trgovinu i usluge</izvorni_sadrzaj>
    <derivirana_varijabla naziv="DomainObject.Predmet.ProtustrankaIDrugi_1">DARIUS CARS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DARIUS CARS j.d.o.o. za trgovinu i usluge, OIB 52613489893, Dubečka ulica 69, 10360 Sesvete</izvorni_sadrzaj>
    <derivirana_varijabla naziv="DomainObject.Predmet.ProtustrankaIDrugiAdressOIB_1">DARIUS CARS j.d.o.o. za trgovinu i usluge, OIB 52613489893, Dubečka ulica 69,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DARIUS CARS j.d.o.o. za trgovinu i usluge</item>
      <item>Dario Buden</item>
      <item>Dario Buden</item>
      <item>Splitska banka d.d.</item>
    </izvorni_sadrzaj>
    <derivirana_varijabla naziv="DomainObject.Predmet.SudioniciListNaziv_1">
      <item>FINA Regionalni centar Zagreb</item>
      <item>DARIUS CARS j.d.o.o. za trgovinu i usluge</item>
      <item>Dario Buden</item>
      <item>Dario Buden</item>
      <item>Splitska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DARIUS CARS j.d.o.o. za trgovinu i usluge, OIB 52613489893, Dubečka ulica 69,10360 Sesvete</item>
      <item>Dario Buden, OIB 65806610574, Dubečka 69,10360 Sesvete</item>
      <item>Dario Buden, OIB 65806610574, Dubečka 69,10360 Sesvete</item>
      <item>Splitska banka d.d., Ruđera Boškovića 16,21000 Split</item>
    </izvorni_sadrzaj>
    <derivirana_varijabla naziv="DomainObject.Predmet.SudioniciListAdressOIB_1">
      <item>FINA Regionalni centar Zagreb, OIB 85821130368, Trg svibanjskih žrtava 1995. br. 1,10000 Zagreb</item>
      <item>DARIUS CARS j.d.o.o. za trgovinu i usluge, OIB 52613489893, Dubečka ulica 69,10360 Sesvete</item>
      <item>Dario Buden, OIB 65806610574, Dubečka 69,10360 Sesvete</item>
      <item>Dario Buden, OIB 65806610574, Dubečka 69,10360 Sesvete</item>
      <item>Splitska banka d.d.,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52613489893</item>
      <item>, OIB 65806610574</item>
      <item>, OIB 65806610574</item>
      <item>, OIB null</item>
    </izvorni_sadrzaj>
    <derivirana_varijabla naziv="DomainObject.Predmet.SudioniciListNazivOIB_1">
      <item>, OIB 85821130368</item>
      <item>, OIB 52613489893</item>
      <item>, OIB 65806610574</item>
      <item>, OIB 65806610574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835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2017-05-03T07:20:00Z</dcterms:created>
  <dc:creator>nmarkovic</dc:creator>
  <cp:lastModifiedBy>Katica Franjić</cp:lastModifiedBy>
  <cp:lastPrinted>2017-05-03T12:39:00Z</cp:lastPrinted>
  <dcterms:modified xmlns:xsi="http://www.w3.org/2001/XMLSchema-instance" xsi:type="dcterms:W3CDTF">2017-05-03T12:40:00Z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