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9778" w14:paraId="cbe9778" w:rsidRDefault="00AE649C" w:rsidP="00FA5B5E" w:rsidR="00AE649C" w:rsidRPr="00B76F3C">
      <w:pPr>
        <w:pStyle w:val="Naslov3"/>
        <w15:collapsed w:val="false"/>
      </w:pPr>
    </w:p>
    <w:p w:rsidRDefault="00EE0DC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E0DC6" w:rsidP="00EE0DC6" w:rsidR="00EE0DC6" w:rsidRPr="00EE0DC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E0DC6" w:rsidP="00EE0DC6" w:rsidR="00EE0DC6" w:rsidRPr="00EE0DC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E0DC6" w:rsidP="00EE0DC6" w:rsidR="00EE0DC6" w:rsidRPr="00EE0DC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E0DC6" w:rsidP="00EE0DC6" w:rsidR="00EE0DC6" w:rsidRPr="00EE0DC6">
      <w:pPr>
        <w:spacing w:after="0"/>
        <w:ind w:firstLine="708"/>
        <w:rPr>
          <w:rFonts w:cs="Times New Roman" w:eastAsia="Times New Roman"/>
          <w:lang w:eastAsia="hr-HR"/>
        </w:rPr>
      </w:pPr>
      <w:r w:rsidRPr="00EE0DC6">
        <w:rPr>
          <w:rFonts w:cs="Times New Roman" w:eastAsia="Times New Roman"/>
          <w:lang w:eastAsia="hr-HR"/>
        </w:rPr>
        <w:t xml:space="preserve">REPUBLIKA HRVATSKA </w:t>
      </w:r>
      <w:r w:rsidRPr="00EE0DC6">
        <w:rPr>
          <w:rFonts w:cs="Times New Roman" w:eastAsia="Times New Roman"/>
          <w:lang w:eastAsia="hr-HR"/>
        </w:rPr>
        <w:tab/>
      </w:r>
      <w:r w:rsidRPr="00EE0DC6">
        <w:rPr>
          <w:rFonts w:cs="Times New Roman" w:eastAsia="Times New Roman"/>
          <w:lang w:eastAsia="hr-HR"/>
        </w:rPr>
        <w:tab/>
      </w:r>
      <w:r w:rsidRPr="00EE0DC6">
        <w:rPr>
          <w:rFonts w:cs="Times New Roman" w:eastAsia="Times New Roman"/>
          <w:lang w:eastAsia="hr-HR"/>
        </w:rPr>
        <w:tab/>
      </w:r>
      <w:r w:rsidRPr="00EE0DC6">
        <w:rPr>
          <w:rFonts w:cs="Times New Roman" w:eastAsia="Times New Roman"/>
          <w:lang w:eastAsia="hr-HR"/>
        </w:rPr>
        <w:tab/>
        <w:t xml:space="preserve">   Poslovni broj 3. St-773/2016-1</w:t>
      </w:r>
    </w:p>
    <w:p w:rsidRDefault="00EE0DC6" w:rsidP="00EE0DC6" w:rsidR="00EE0DC6" w:rsidRPr="00EE0DC6">
      <w:pPr>
        <w:spacing w:after="0"/>
        <w:ind w:firstLine="708"/>
        <w:rPr>
          <w:rFonts w:cs="Times New Roman" w:eastAsia="Times New Roman"/>
          <w:lang w:eastAsia="hr-HR"/>
        </w:rPr>
      </w:pPr>
      <w:r w:rsidRPr="00EE0DC6">
        <w:rPr>
          <w:rFonts w:cs="Times New Roman" w:eastAsia="Times New Roman"/>
          <w:lang w:eastAsia="hr-HR"/>
        </w:rPr>
        <w:t>TRGOVAČKI SUD U ZADRU</w:t>
      </w:r>
      <w:r w:rsidRPr="00EE0DC6">
        <w:rPr>
          <w:rFonts w:cs="Times New Roman" w:eastAsia="Times New Roman"/>
          <w:lang w:eastAsia="hr-HR"/>
        </w:rPr>
        <w:tab/>
      </w:r>
    </w:p>
    <w:p w:rsidRDefault="00EE0DC6" w:rsidP="00EE0DC6" w:rsidR="00EE0DC6" w:rsidRPr="00EE0DC6">
      <w:pPr>
        <w:spacing w:after="0"/>
        <w:ind w:firstLine="708"/>
        <w:rPr>
          <w:rFonts w:cs="Times New Roman" w:eastAsia="Times New Roman"/>
          <w:lang w:eastAsia="hr-HR"/>
        </w:rPr>
      </w:pPr>
      <w:r w:rsidRPr="00EE0DC6">
        <w:rPr>
          <w:rFonts w:cs="Times New Roman" w:eastAsia="Times New Roman"/>
          <w:lang w:eastAsia="hr-HR"/>
        </w:rPr>
        <w:t>Zadar, Dr. Franje Tuđmana 35</w:t>
      </w:r>
      <w:r w:rsidRPr="00EE0DC6">
        <w:rPr>
          <w:rFonts w:cs="Times New Roman" w:eastAsia="Times New Roman"/>
          <w:lang w:eastAsia="hr-HR"/>
        </w:rPr>
        <w:tab/>
      </w:r>
      <w:r w:rsidRPr="00EE0DC6">
        <w:rPr>
          <w:rFonts w:cs="Times New Roman" w:eastAsia="Times New Roman"/>
          <w:lang w:eastAsia="hr-HR"/>
        </w:rPr>
        <w:tab/>
      </w:r>
      <w:r w:rsidRPr="00EE0DC6">
        <w:rPr>
          <w:rFonts w:cs="Times New Roman" w:eastAsia="Times New Roman"/>
          <w:lang w:eastAsia="hr-HR"/>
        </w:rPr>
        <w:tab/>
      </w:r>
      <w:r w:rsidRPr="00EE0DC6">
        <w:rPr>
          <w:rFonts w:cs="Times New Roman" w:eastAsia="Times New Roman"/>
          <w:lang w:eastAsia="hr-HR"/>
        </w:rPr>
        <w:tab/>
      </w:r>
      <w:r w:rsidRPr="00EE0DC6">
        <w:rPr>
          <w:rFonts w:cs="Times New Roman" w:eastAsia="Times New Roman"/>
          <w:lang w:eastAsia="hr-HR"/>
        </w:rPr>
        <w:tab/>
      </w:r>
    </w:p>
    <w:p w:rsidRDefault="00EE0DC6" w:rsidP="00EE0DC6" w:rsidR="00EE0DC6" w:rsidRPr="00EE0DC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E0DC6" w:rsidP="00EE0DC6" w:rsidR="00EE0DC6" w:rsidRPr="00EE0DC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E0DC6" w:rsidP="00EE0DC6" w:rsidR="00EE0DC6" w:rsidRPr="00EE0DC6">
      <w:pPr>
        <w:spacing w:after="0"/>
        <w:jc w:val="center"/>
        <w:rPr>
          <w:rFonts w:cs="Times New Roman" w:eastAsia="Times New Roman"/>
          <w:lang w:eastAsia="hr-HR"/>
        </w:rPr>
      </w:pPr>
      <w:r w:rsidRPr="00EE0DC6">
        <w:rPr>
          <w:rFonts w:cs="Times New Roman" w:eastAsia="Times New Roman"/>
          <w:lang w:eastAsia="hr-HR"/>
        </w:rPr>
        <w:t xml:space="preserve">R E P U B L I K A  H R V A T S KA </w:t>
      </w:r>
    </w:p>
    <w:p w:rsidRDefault="00EE0DC6" w:rsidP="00EE0DC6" w:rsidR="00EE0DC6" w:rsidRPr="00EE0DC6">
      <w:pPr>
        <w:spacing w:after="0"/>
        <w:rPr>
          <w:rFonts w:cs="Times New Roman" w:eastAsia="Times New Roman"/>
          <w:lang w:eastAsia="hr-HR"/>
        </w:rPr>
      </w:pPr>
    </w:p>
    <w:p w:rsidRDefault="00EE0DC6" w:rsidP="00EE0DC6" w:rsidR="00EE0DC6" w:rsidRPr="00EE0DC6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EE0DC6">
        <w:rPr>
          <w:rFonts w:cs="Times New Roman" w:eastAsia="Times New Roman"/>
          <w:lang w:eastAsia="hr-HR"/>
        </w:rPr>
        <w:tab/>
        <w:t>R J E Š E N J E</w:t>
      </w:r>
      <w:r w:rsidRPr="00EE0DC6">
        <w:rPr>
          <w:rFonts w:cs="Times New Roman" w:eastAsia="Times New Roman"/>
          <w:lang w:eastAsia="hr-HR"/>
        </w:rPr>
        <w:tab/>
      </w:r>
    </w:p>
    <w:p w:rsidRDefault="00EE0DC6" w:rsidP="00EE0DC6" w:rsidR="00EE0DC6" w:rsidRPr="00EE0DC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0DC6" w:rsidP="00EE0DC6" w:rsidR="00EE0DC6" w:rsidRPr="00EE0DC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EE0DC6">
        <w:rPr>
          <w:rFonts w:cs="Times New Roman" w:eastAsia="Times New Roman"/>
          <w:lang w:eastAsia="hr-HR"/>
        </w:rPr>
        <w:t xml:space="preserve">Trgovački sud u Zadru, OIB: 39670464653, po sutkinji Tini Grgas, postupajući po zahtjevu Financijske agencije, Regionalnog centra Splita, Podružnice Zadar, Ivana Danila 4, Zadar za provedbu skraćenoga stečajnog postupka nad dužnikom FERAL d.o.o. sa sjedištem u Slivnici, (Općina Posedarje), Slivnica Donja 12, OIB: 81380539725, zastupanom po članu uprave Josipu Grgin, Slivnica ulica II br. 13 B, Slivnica, 20. svibnja 2016. </w:t>
      </w:r>
    </w:p>
    <w:p w:rsidRDefault="00EE0DC6" w:rsidP="00EE0DC6" w:rsidR="00EE0DC6" w:rsidRPr="00EE0D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E0DC6">
        <w:rPr>
          <w:rFonts w:cs="Times New Roman" w:eastAsia="Times New Roman"/>
          <w:lang w:eastAsia="hr-HR"/>
        </w:rPr>
        <w:t xml:space="preserve"> </w:t>
      </w:r>
    </w:p>
    <w:p w:rsidRDefault="00EE0DC6" w:rsidP="00EE0DC6" w:rsidR="00EE0DC6" w:rsidRPr="00EE0DC6">
      <w:pPr>
        <w:spacing w:after="0"/>
        <w:jc w:val="center"/>
        <w:rPr>
          <w:rFonts w:cs="Times New Roman" w:eastAsia="Times New Roman"/>
          <w:lang w:eastAsia="hr-HR"/>
        </w:rPr>
      </w:pPr>
      <w:r w:rsidRPr="00EE0DC6">
        <w:rPr>
          <w:rFonts w:cs="Times New Roman" w:eastAsia="Times New Roman"/>
          <w:lang w:eastAsia="hr-HR"/>
        </w:rPr>
        <w:t>r i j e š i o  j e</w:t>
      </w:r>
    </w:p>
    <w:p w:rsidRDefault="00EE0DC6" w:rsidP="00EE0DC6" w:rsidR="00EE0DC6" w:rsidRPr="00EE0DC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E0DC6" w:rsidP="00EE0DC6" w:rsidR="00EE0DC6" w:rsidRPr="00EE0D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E0DC6">
        <w:rPr>
          <w:rFonts w:cs="Times New Roman" w:eastAsia="Times New Roman"/>
          <w:lang w:eastAsia="hr-HR"/>
        </w:rPr>
        <w:t>I. Pokreće se prethodni postupak radi utvrđivanja pretpostavki za otvaranje stečajnoga postupka nad dužnikom FERAL d.o.o. sa sjedištem u Slivnici, (Općina Posedarje), Slivnica Donja 12, OIB: 81380539725.</w:t>
      </w:r>
    </w:p>
    <w:p w:rsidRDefault="00EE0DC6" w:rsidP="00EE0DC6" w:rsidR="00EE0DC6" w:rsidRPr="00EE0D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E0DC6" w:rsidP="00EE0DC6" w:rsidR="00EE0DC6" w:rsidRPr="00EE0D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E0DC6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7. lipnja 2016. u 9,20 sati u zgradi ovog suda, sudnica broj 34/I. </w:t>
      </w:r>
    </w:p>
    <w:p w:rsidRDefault="00EE0DC6" w:rsidP="00EE0DC6" w:rsidR="00EE0DC6" w:rsidRPr="00EE0DC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0DC6" w:rsidP="00EE0DC6" w:rsidR="00EE0DC6" w:rsidRPr="00EE0D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E0DC6">
        <w:rPr>
          <w:rFonts w:cs="Times New Roman" w:eastAsia="Times New Roman"/>
          <w:lang w:eastAsia="hr-HR"/>
        </w:rPr>
        <w:t>III. Na ročište se pozivaju osoba ovlaštena za zastupanje dužnika po zakonu, podnositelj prijedloga te pravna osoba koja obavlja poslove platnog prometa za dužnika.</w:t>
      </w:r>
    </w:p>
    <w:p w:rsidRDefault="00EE0DC6" w:rsidP="00EE0DC6" w:rsidR="00EE0DC6" w:rsidRPr="00EE0D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E0DC6" w:rsidP="00EE0DC6" w:rsidR="00EE0DC6" w:rsidRPr="00EE0DC6">
      <w:pPr>
        <w:spacing w:after="0"/>
        <w:jc w:val="center"/>
        <w:rPr>
          <w:rFonts w:cs="Times New Roman" w:eastAsia="Times New Roman"/>
          <w:lang w:eastAsia="hr-HR"/>
        </w:rPr>
      </w:pPr>
      <w:r w:rsidRPr="00EE0DC6">
        <w:rPr>
          <w:rFonts w:cs="Times New Roman" w:eastAsia="Times New Roman"/>
          <w:lang w:eastAsia="hr-HR"/>
        </w:rPr>
        <w:t>Obrazloženje</w:t>
      </w:r>
    </w:p>
    <w:p w:rsidRDefault="00EE0DC6" w:rsidP="00EE0DC6" w:rsidR="00EE0DC6" w:rsidRPr="00EE0DC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E0DC6" w:rsidP="00EE0DC6" w:rsidR="00EE0DC6" w:rsidRPr="00EE0DC6">
      <w:pPr>
        <w:spacing w:after="0"/>
        <w:jc w:val="both"/>
        <w:rPr>
          <w:rFonts w:cs="Times New Roman" w:eastAsia="Times New Roman"/>
          <w:lang w:eastAsia="hr-HR"/>
        </w:rPr>
      </w:pPr>
      <w:r w:rsidRPr="00EE0DC6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EE0DC6" w:rsidP="00EE0DC6" w:rsidR="00EE0DC6" w:rsidRPr="00EE0D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E0DC6">
        <w:rPr>
          <w:rFonts w:cs="Times New Roman" w:eastAsia="Times New Roman"/>
          <w:lang w:eastAsia="hr-HR"/>
        </w:rPr>
        <w:t xml:space="preserve">Oglasom objavljenim na e-Oglasnoj ploči suda od 8. veljače 2016.,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EE0DC6" w:rsidP="00EE0DC6" w:rsidR="00EE0DC6" w:rsidRPr="00EE0D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E0DC6">
        <w:rPr>
          <w:rFonts w:cs="Times New Roman" w:eastAsia="Times New Roman"/>
          <w:lang w:eastAsia="hr-HR"/>
        </w:rPr>
        <w:t xml:space="preserve">Vjerovnik Republika Hrvatska, Ministarstvo financija-Porezna uprava, Područni ured Dalmacija je u propisanom roku podnijela ovom sudu prijedlog za otvaranje stečajnog </w:t>
      </w:r>
      <w:r w:rsidRPr="00EE0DC6">
        <w:rPr>
          <w:rFonts w:cs="Times New Roman" w:eastAsia="Times New Roman"/>
          <w:lang w:eastAsia="hr-HR"/>
        </w:rPr>
        <w:lastRenderedPageBreak/>
        <w:t xml:space="preserve">postupka nad dužnikom te dostavila isprave kojim je učinila vjerojatnim postojanje svoje tražbine i iz kojih je razvidno da isti ima imovine. </w:t>
      </w:r>
    </w:p>
    <w:p w:rsidRDefault="00EE0DC6" w:rsidP="00EE0DC6" w:rsidR="00EE0DC6" w:rsidRPr="00EE0D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E0DC6" w:rsidP="00EE0DC6" w:rsidR="00EE0DC6" w:rsidRPr="00EE0D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E0DC6">
        <w:rPr>
          <w:rFonts w:cs="Times New Roman" w:eastAsia="Times New Roman"/>
          <w:lang w:eastAsia="hr-HR"/>
        </w:rPr>
        <w:t>Slijedom navedenog, a budući u konkretnom slučaju nisu ispunjene zakonske pretpostavke za istodobno otvaranje i zaključenje skraćenoga stečajnog postupka nad dužnikom iz čl. iz 431. st. 1. i 2. SZ-a, to je rješenjem ovog suda posl.  br. 3St-959/15-8 od 19. travnja 2016. obustavljen skraćeni stečajni postupak nad dužnikom.</w:t>
      </w:r>
    </w:p>
    <w:p w:rsidRDefault="00EE0DC6" w:rsidP="00EE0DC6" w:rsidR="00EE0DC6" w:rsidRPr="00EE0D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E0DC6">
        <w:rPr>
          <w:rFonts w:cs="Times New Roman" w:eastAsia="Times New Roman"/>
          <w:lang w:eastAsia="hr-HR"/>
        </w:rPr>
        <w:t xml:space="preserve">S obzirom da je potonje rješenje postalo pravomoćno, to je temeljem odredbe čl. 433. SZ-a donesena odluka kao u izreci ovog rješenja. </w:t>
      </w:r>
    </w:p>
    <w:p w:rsidRDefault="00EE0DC6" w:rsidP="00EE0DC6" w:rsidR="00EE0DC6" w:rsidRPr="00EE0DC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E0DC6" w:rsidP="00EE0DC6" w:rsidR="00EE0DC6" w:rsidRPr="00EE0DC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0DC6" w:rsidP="00EE0DC6" w:rsidR="00EE0DC6" w:rsidRPr="00EE0DC6">
      <w:pPr>
        <w:spacing w:after="0"/>
        <w:jc w:val="center"/>
        <w:rPr>
          <w:rFonts w:cs="Times New Roman" w:eastAsia="Times New Roman"/>
          <w:lang w:eastAsia="hr-HR"/>
        </w:rPr>
      </w:pPr>
      <w:r w:rsidRPr="00EE0DC6">
        <w:rPr>
          <w:rFonts w:cs="Times New Roman" w:eastAsia="Times New Roman"/>
          <w:lang w:eastAsia="hr-HR"/>
        </w:rPr>
        <w:t xml:space="preserve">U Zadru 20. svibnja 2016. </w:t>
      </w:r>
    </w:p>
    <w:p w:rsidRDefault="00EE0DC6" w:rsidP="00EE0DC6" w:rsidR="00EE0DC6" w:rsidRPr="00EE0DC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E0DC6" w:rsidP="00EE0DC6" w:rsidR="00EE0DC6" w:rsidRPr="00EE0DC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E0DC6" w:rsidP="00EE0DC6" w:rsidR="00EE0DC6" w:rsidRPr="00EE0DC6">
      <w:pPr>
        <w:spacing w:after="0"/>
        <w:jc w:val="right"/>
        <w:rPr>
          <w:rFonts w:cs="Times New Roman" w:eastAsia="Times New Roman"/>
          <w:lang w:eastAsia="hr-HR"/>
        </w:rPr>
      </w:pPr>
      <w:r w:rsidRPr="00EE0DC6">
        <w:rPr>
          <w:rFonts w:cs="Times New Roman" w:eastAsia="Times New Roman"/>
          <w:lang w:eastAsia="hr-HR"/>
        </w:rPr>
        <w:t xml:space="preserve">                                                     Sutkinja:</w:t>
      </w:r>
    </w:p>
    <w:p w:rsidRDefault="00EE0DC6" w:rsidP="00EE0DC6" w:rsidR="00EE0DC6" w:rsidRPr="00EE0DC6">
      <w:pPr>
        <w:spacing w:after="0"/>
        <w:jc w:val="right"/>
        <w:rPr>
          <w:rFonts w:cs="Times New Roman" w:eastAsia="Times New Roman"/>
          <w:lang w:eastAsia="hr-HR"/>
        </w:rPr>
      </w:pPr>
      <w:r w:rsidRPr="00EE0DC6">
        <w:rPr>
          <w:rFonts w:cs="Times New Roman" w:eastAsia="Times New Roman"/>
          <w:lang w:eastAsia="hr-HR"/>
        </w:rPr>
        <w:t xml:space="preserve">                                                                                         Tina Grgas</w:t>
      </w:r>
    </w:p>
    <w:p w:rsidRDefault="00EE0DC6" w:rsidP="00EE0DC6" w:rsidR="00EE0DC6" w:rsidRPr="00EE0DC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E0DC6" w:rsidP="00EE0DC6" w:rsidR="00EE0DC6" w:rsidRPr="00EE0DC6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EE0DC6" w:rsidP="00EE0DC6" w:rsidR="00EE0DC6" w:rsidRPr="00EE0DC6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EE0DC6" w:rsidP="00EE0DC6" w:rsidR="00EE0DC6" w:rsidRPr="00EE0DC6">
      <w:pPr>
        <w:spacing w:after="0"/>
        <w:ind w:firstLine="360"/>
        <w:rPr>
          <w:rFonts w:cs="Times New Roman" w:eastAsia="Times New Roman"/>
          <w:lang w:eastAsia="hr-HR"/>
        </w:rPr>
      </w:pPr>
      <w:r w:rsidRPr="00EE0DC6">
        <w:rPr>
          <w:rFonts w:cs="Times New Roman" w:eastAsia="Times New Roman"/>
          <w:lang w:eastAsia="hr-HR"/>
        </w:rPr>
        <w:t xml:space="preserve">UPUTA O PRAVNOM LIJEKU:  </w:t>
      </w:r>
    </w:p>
    <w:p w:rsidRDefault="00EE0DC6" w:rsidP="00EE0DC6" w:rsidR="00EE0DC6" w:rsidRPr="00EE0DC6">
      <w:pPr>
        <w:spacing w:after="0"/>
        <w:ind w:firstLine="360"/>
        <w:rPr>
          <w:rFonts w:cs="Times New Roman" w:eastAsia="Times New Roman"/>
          <w:lang w:eastAsia="hr-HR"/>
        </w:rPr>
      </w:pPr>
      <w:r w:rsidRPr="00EE0DC6">
        <w:rPr>
          <w:rFonts w:cs="Times New Roman" w:eastAsia="Times New Roman"/>
          <w:lang w:eastAsia="hr-HR"/>
        </w:rPr>
        <w:t>Protiv ovog rješenja nije dopuštena žalba.</w:t>
      </w:r>
    </w:p>
    <w:p w:rsidRDefault="00EE0DC6" w:rsidP="00EE0DC6" w:rsidR="00EE0DC6" w:rsidRPr="00EE0DC6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EE0DC6" w:rsidP="00EE0DC6" w:rsidR="00EE0DC6" w:rsidRPr="00EE0DC6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EE0DC6" w:rsidP="00EE0DC6" w:rsidR="00EE0DC6" w:rsidRPr="00EE0DC6">
      <w:pPr>
        <w:spacing w:after="0"/>
        <w:ind w:firstLine="360"/>
        <w:rPr>
          <w:rFonts w:cs="Times New Roman" w:eastAsia="Times New Roman"/>
          <w:lang w:eastAsia="hr-HR"/>
        </w:rPr>
      </w:pPr>
      <w:r w:rsidRPr="00EE0DC6">
        <w:rPr>
          <w:rFonts w:cs="Times New Roman" w:eastAsia="Times New Roman"/>
          <w:lang w:eastAsia="hr-HR"/>
        </w:rPr>
        <w:t xml:space="preserve">Dostaviti: </w:t>
      </w:r>
    </w:p>
    <w:p w:rsidRDefault="00EE0DC6" w:rsidP="00EE0DC6" w:rsidR="00EE0DC6" w:rsidRPr="00EE0DC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E0DC6">
        <w:rPr>
          <w:rFonts w:cs="Times New Roman" w:eastAsia="Times New Roman"/>
          <w:lang w:eastAsia="hr-HR"/>
        </w:rPr>
        <w:t>Dužniku putem e-Oglasne ploče suda</w:t>
      </w:r>
    </w:p>
    <w:p w:rsidRDefault="00EE0DC6" w:rsidP="00EE0DC6" w:rsidR="00EE0DC6" w:rsidRPr="00EE0DC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E0DC6">
        <w:rPr>
          <w:rFonts w:cs="Times New Roman" w:eastAsia="Times New Roman"/>
          <w:lang w:eastAsia="hr-HR"/>
        </w:rPr>
        <w:t xml:space="preserve">Članu uprave dužnika s upozorenjem, poštanskim putem na adresu dužnika i putem e-Oglasne ploče suda </w:t>
      </w:r>
    </w:p>
    <w:p w:rsidRDefault="00EE0DC6" w:rsidP="00EE0DC6" w:rsidR="00EE0DC6" w:rsidRPr="00EE0DC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E0DC6">
        <w:rPr>
          <w:rFonts w:cs="Times New Roman" w:eastAsia="Times New Roman"/>
          <w:lang w:eastAsia="hr-HR"/>
        </w:rPr>
        <w:t>FINA-elektronskim putem</w:t>
      </w:r>
    </w:p>
    <w:p w:rsidRDefault="00EE0DC6" w:rsidP="00EE0DC6" w:rsidR="00EE0DC6" w:rsidRPr="00EE0DC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E0DC6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EE0DC6" w:rsidP="00EE0DC6" w:rsidR="00EE0DC6" w:rsidRPr="00EE0DC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E0DC6">
        <w:rPr>
          <w:rFonts w:cs="Times New Roman" w:eastAsia="Times New Roman"/>
          <w:lang w:eastAsia="hr-HR"/>
        </w:rPr>
        <w:t>U spis</w:t>
      </w:r>
    </w:p>
    <w:p w:rsidRDefault="00EE0DC6" w:rsidP="00EE0DC6" w:rsidR="00EE0DC6" w:rsidRPr="00EE0DC6">
      <w:pPr>
        <w:spacing w:after="0"/>
        <w:rPr>
          <w:rFonts w:cs="Times New Roman" w:eastAsia="Times New Roman"/>
          <w:lang w:eastAsia="hr-HR"/>
        </w:rPr>
      </w:pPr>
    </w:p>
    <w:p w:rsidRDefault="00EE0DC6" w:rsidP="00EE0DC6" w:rsidR="00EE0DC6" w:rsidRPr="00EE0DC6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0DC6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148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St-773/2016-2</izvorni_sadrzaj>
    <derivirana_varijabla naziv="DomainObject.Oznaka_1">St-773/2016-2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St-773/2016</izvorni_sadrzaj>
    <derivirana_varijabla naziv="DomainObject.Predmet.OznakaBroj_1">St-773/2016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FERAL d.o.o. za preradu ribe i usluge</izvorni_sadrzaj>
    <derivirana_varijabla naziv="DomainObject.Predmet.ProtustrankaFormated_1">  FERAL d.o.o. za preradu ribe i usluge</derivirana_varijabla>
  </DomainObject.Predmet.ProtustrankaFormated>
  <DomainObject.Predmet.ProtustrankaFormatedOIB>
    <izvorni_sadrzaj>  FERAL d.o.o. za preradu ribe i usluge, OIB 81380539725</izvorni_sadrzaj>
    <derivirana_varijabla naziv="DomainObject.Predmet.ProtustrankaFormatedOIB_1">  FERAL d.o.o. za preradu ribe i usluge, OIB 81380539725</derivirana_varijabla>
  </DomainObject.Predmet.ProtustrankaFormatedOIB>
  <DomainObject.Predmet.ProtustrankaFormatedWithAdress>
    <izvorni_sadrzaj> FERAL d.o.o. za preradu ribe i usluge, Slivnica Donja 12, 23242 Slivnica</izvorni_sadrzaj>
    <derivirana_varijabla naziv="DomainObject.Predmet.ProtustrankaFormatedWithAdress_1"> FERAL d.o.o. za preradu ribe i usluge, Slivnica Donja 12, 23242 Slivnica</derivirana_varijabla>
  </DomainObject.Predmet.ProtustrankaFormatedWithAdress>
  <DomainObject.Predmet.ProtustrankaFormatedWithAdressOIB>
    <izvorni_sadrzaj> FERAL d.o.o. za preradu ribe i usluge, OIB 81380539725, Slivnica Donja 12, 23242 Slivnica</izvorni_sadrzaj>
    <derivirana_varijabla naziv="DomainObject.Predmet.ProtustrankaFormatedWithAdressOIB_1"> FERAL d.o.o. za preradu ribe i usluge, OIB 81380539725, Slivnica Donja 12, 23242 Slivnica</derivirana_varijabla>
  </DomainObject.Predmet.ProtustrankaFormatedWithAdressOIB>
  <DomainObject.Predmet.ProtustrankaWithAdress>
    <izvorni_sadrzaj>FERAL d.o.o. za preradu ribe i usluge Slivnica Donja 12, 23242 Slivnica</izvorni_sadrzaj>
    <derivirana_varijabla naziv="DomainObject.Predmet.ProtustrankaWithAdress_1">FERAL d.o.o. za preradu ribe i usluge Slivnica Donja 12, 23242 Slivnica</derivirana_varijabla>
  </DomainObject.Predmet.ProtustrankaWithAdress>
  <DomainObject.Predmet.ProtustrankaWithAdressOIB>
    <izvorni_sadrzaj>FERAL d.o.o. za preradu ribe i usluge, OIB 81380539725, Slivnica Donja 12, 23242 Slivnica</izvorni_sadrzaj>
    <derivirana_varijabla naziv="DomainObject.Predmet.ProtustrankaWithAdressOIB_1">FERAL d.o.o. za preradu ribe i usluge, OIB 81380539725, Slivnica Donja 12, 23242 Slivnica</derivirana_varijabla>
  </DomainObject.Predmet.ProtustrankaWithAdressOIB>
  <DomainObject.Predmet.ProtustrankaNazivFormated>
    <izvorni_sadrzaj>FERAL d.o.o. za preradu ribe i usluge</izvorni_sadrzaj>
    <derivirana_varijabla naziv="DomainObject.Predmet.ProtustrankaNazivFormated_1">FERAL d.o.o. za preradu ribe i usluge</derivirana_varijabla>
  </DomainObject.Predmet.ProtustrankaNazivFormated>
  <DomainObject.Predmet.ProtustrankaNazivFormatedOIB>
    <izvorni_sadrzaj>FERAL d.o.o. za preradu ribe i usluge, OIB 81380539725</izvorni_sadrzaj>
    <derivirana_varijabla naziv="DomainObject.Predmet.ProtustrankaNazivFormatedOIB_1">FERAL d.o.o. za preradu ribe i usluge, OIB 81380539725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FERAL d.o.o. za preradu ribe i usluge</item>
    </izvorni_sadrzaj>
    <derivirana_varijabla naziv="DomainObject.Predmet.ProtuStrankaListFormated_1">
      <item>FERAL d.o.o. za preradu ribe i usluge</item>
    </derivirana_varijabla>
  </DomainObject.Predmet.ProtuStrankaListFormated>
  <DomainObject.Predmet.ProtuStrankaListFormatedOIB>
    <izvorni_sadrzaj>
      <item>FERAL d.o.o. za preradu ribe i usluge, OIB 81380539725</item>
    </izvorni_sadrzaj>
    <derivirana_varijabla naziv="DomainObject.Predmet.ProtuStrankaListFormatedOIB_1">
      <item>FERAL d.o.o. za preradu ribe i usluge, OIB 81380539725</item>
    </derivirana_varijabla>
  </DomainObject.Predmet.ProtuStrankaListFormatedOIB>
  <DomainObject.Predmet.ProtuStrankaListFormatedWithAdress>
    <izvorni_sadrzaj>
      <item>FERAL d.o.o. za preradu ribe i usluge, Slivnica Donja 12, 23242 Slivnica</item>
    </izvorni_sadrzaj>
    <derivirana_varijabla naziv="DomainObject.Predmet.ProtuStrankaListFormatedWithAdress_1">
      <item>FERAL d.o.o. za preradu ribe i usluge, Slivnica Donja 12, 23242 Slivnica</item>
    </derivirana_varijabla>
  </DomainObject.Predmet.ProtuStrankaListFormatedWithAdress>
  <DomainObject.Predmet.ProtuStrankaListFormatedWithAdressOIB>
    <izvorni_sadrzaj>
      <item>FERAL d.o.o. za preradu ribe i usluge, OIB 81380539725, Slivnica Donja 12, 23242 Slivnica</item>
    </izvorni_sadrzaj>
    <derivirana_varijabla naziv="DomainObject.Predmet.ProtuStrankaListFormatedWithAdressOIB_1">
      <item>FERAL d.o.o. za preradu ribe i usluge, OIB 81380539725, Slivnica Donja 12, 23242 Slivnica</item>
    </derivirana_varijabla>
  </DomainObject.Predmet.ProtuStrankaListFormatedWithAdressOIB>
  <DomainObject.Predmet.ProtuStrankaListNazivFormated>
    <izvorni_sadrzaj>
      <item>FERAL d.o.o. za preradu ribe i usluge</item>
    </izvorni_sadrzaj>
    <derivirana_varijabla naziv="DomainObject.Predmet.ProtuStrankaListNazivFormated_1">
      <item>FERAL d.o.o. za preradu ribe i usluge</item>
    </derivirana_varijabla>
  </DomainObject.Predmet.ProtuStrankaListNazivFormated>
  <DomainObject.Predmet.ProtuStrankaListNazivFormatedOIB>
    <izvorni_sadrzaj>
      <item>FERAL d.o.o. za preradu ribe i usluge, OIB 81380539725</item>
    </izvorni_sadrzaj>
    <derivirana_varijabla naziv="DomainObject.Predmet.ProtuStrankaListNazivFormatedOIB_1">
      <item>FERAL d.o.o. za preradu ribe i usluge, OIB 81380539725</item>
    </derivirana_varijabla>
  </DomainObject.Predmet.ProtuStrankaListNazivFormatedOIB>
  <DomainObject.Predmet.OstaliListFormated>
    <izvorni_sadrzaj>
      <item>Josip Grgin</item>
    </izvorni_sadrzaj>
    <derivirana_varijabla naziv="DomainObject.Predmet.OstaliListFormated_1">
      <item>Josip Grgin</item>
    </derivirana_varijabla>
  </DomainObject.Predmet.OstaliListFormated>
  <DomainObject.Predmet.OstaliListFormatedOIB>
    <izvorni_sadrzaj>
      <item>Josip Grgin, OIB 68386722966</item>
    </izvorni_sadrzaj>
    <derivirana_varijabla naziv="DomainObject.Predmet.OstaliListFormatedOIB_1">
      <item>Josip Grgin, OIB 68386722966</item>
    </derivirana_varijabla>
  </DomainObject.Predmet.OstaliListFormatedOIB>
  <DomainObject.Predmet.OstaliListFormatedWithAdress>
    <izvorni_sadrzaj>
      <item>Josip Grgin, SLIVNICA ULICA II 13 B (ranije: SLIVNICA, SLIVNICA DONJA, 12), 23242 Slivnica</item>
    </izvorni_sadrzaj>
    <derivirana_varijabla naziv="DomainObject.Predmet.OstaliListFormatedWithAdress_1">
      <item>Josip Grgin, SLIVNICA ULICA II 13 B (ranije: SLIVNICA, SLIVNICA DONJA, 12), 23242 Slivnica</item>
    </derivirana_varijabla>
  </DomainObject.Predmet.OstaliListFormatedWithAdress>
  <DomainObject.Predmet.OstaliListFormatedWithAdressOIB>
    <izvorni_sadrzaj>
      <item>Josip Grgin, OIB 68386722966, SLIVNICA ULICA II 13 B (ranije: SLIVNICA, SLIVNICA DONJA, 12), 23242 Slivnica</item>
    </izvorni_sadrzaj>
    <derivirana_varijabla naziv="DomainObject.Predmet.OstaliListFormatedWithAdressOIB_1">
      <item>Josip Grgin, OIB 68386722966, SLIVNICA ULICA II 13 B (ranije: SLIVNICA, SLIVNICA DONJA, 12), 23242 Slivnica</item>
    </derivirana_varijabla>
  </DomainObject.Predmet.OstaliListFormatedWithAdressOIB>
  <DomainObject.Predmet.OstaliListNazivFormated>
    <izvorni_sadrzaj>
      <item>Josip Grgin</item>
    </izvorni_sadrzaj>
    <derivirana_varijabla naziv="DomainObject.Predmet.OstaliListNazivFormated_1">
      <item>Josip Grgin</item>
    </derivirana_varijabla>
  </DomainObject.Predmet.OstaliListNazivFormated>
  <DomainObject.Predmet.OstaliListNazivFormatedOIB>
    <izvorni_sadrzaj>
      <item>Josip Grgin, OIB 68386722966</item>
    </izvorni_sadrzaj>
    <derivirana_varijabla naziv="DomainObject.Predmet.OstaliListNazivFormatedOIB_1">
      <item>Josip Grgin, OIB 68386722966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St-773/2016-2</izvorni_sadrzaj>
    <derivirana_varijabla naziv="DomainObject.PoslovniBrojDokumenta_1">St-773/2016-2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FERAL d.o.o. za preradu ribe i usluge</izvorni_sadrzaj>
    <derivirana_varijabla naziv="DomainObject.Predmet.ProtustrankaIDrugi_1">FERAL d.o.o. za preradu ribe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FERAL d.o.o. za preradu ribe i usluge, OIB 81380539725, Slivnica Donja 12, 23242 Slivnica</izvorni_sadrzaj>
    <derivirana_varijabla naziv="DomainObject.Predmet.ProtustrankaIDrugiAdressOIB_1">FERAL d.o.o. za preradu ribe i usluge, OIB 81380539725, Slivnica Donja 12,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FERAL d.o.o. za preradu ribe i usluge</item>
      <item>Financijska agencija</item>
      <item>Josip Grgin</item>
    </izvorni_sadrzaj>
    <derivirana_varijabla naziv="DomainObject.Predmet.SudioniciListNaziv_1">
      <item>FERAL d.o.o. za preradu ribe i usluge</item>
      <item>Financijska agencija</item>
      <item>Josip Grgin</item>
    </derivirana_varijabla>
  </DomainObject.Predmet.SudioniciListNaziv>
  <DomainObject.Predmet.SudioniciListAdressOIB>
    <izvorni_sadrzaj>
      <item>FERAL d.o.o. za preradu ribe i usluge, OIB 81380539725, Slivnica Donja 12,23242 Slivnica</item>
      <item>Financijska agencija, OIB 85821130368, Ivana Danila 4,23000 Zadar</item>
      <item>Josip Grgin, OIB 68386722966, SLIVNICA ULICA II 13 B (ranije: SLIVNICA, SLIVNICA DONJA, 12),23242 Slivnica</item>
    </izvorni_sadrzaj>
    <derivirana_varijabla naziv="DomainObject.Predmet.SudioniciListAdressOIB_1">
      <item>FERAL d.o.o. za preradu ribe i usluge, OIB 81380539725, Slivnica Donja 12,23242 Slivnica</item>
      <item>Financijska agencija, OIB 85821130368, Ivana Danila 4,23000 Zadar</item>
      <item>Josip Grgin, OIB 68386722966, SLIVNICA ULICA II 13 B (ranije: SLIVNICA, SLIVNICA DONJA, 12),23242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B0AB47-539A-44E2-8CF0-2E5FE5CA10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2567</properties:Characters>
  <properties:Lines>82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2016-05-20T11:53:00Z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St-773/2016-2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