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E7157" w:rsidP="00D35469" w:rsidRDefault="007E7157" w14:paraId="8887582" w14:textId="8887582">
      <w:pPr>
        <w:ind w:left="720" w:firstLine="414"/>
        <w15:collapsed w:val="false"/>
        <w:rPr>
          <w:color w:val="000000"/>
          <w:sz w:val="22"/>
          <w:szCs w:val="22"/>
        </w:rPr>
      </w:pPr>
      <w:bookmarkStart w:name="_GoBack" w:id="0"/>
      <w:bookmarkEnd w:id="0"/>
      <w:r>
        <w:rPr>
          <w:noProof/>
          <w:color w:val="0000FF"/>
          <w:sz w:val="22"/>
          <w:szCs w:val="22"/>
        </w:rPr>
        <w:drawing>
          <wp:inline distT="0" distB="0" distL="0" distR="0">
            <wp:extent cx="552450" cy="733425"/>
            <wp:effectExtent l="0" t="0" r="0" b="9525"/>
            <wp:docPr id="2" name="Slika 2"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52450" cy="733425"/>
                    </a:xfrm>
                    <a:prstGeom prst="rect">
                      <a:avLst/>
                    </a:prstGeom>
                    <a:noFill/>
                    <a:ln>
                      <a:noFill/>
                    </a:ln>
                  </pic:spPr>
                </pic:pic>
              </a:graphicData>
            </a:graphic>
          </wp:inline>
        </w:drawing>
      </w:r>
      <w:r w:rsidRPr="008D27E7">
        <w:rPr>
          <w:color w:val="000000"/>
          <w:sz w:val="22"/>
          <w:szCs w:val="22"/>
        </w:rPr>
        <w:t xml:space="preserve">        </w:t>
      </w:r>
    </w:p>
    <w:p w:rsidRPr="006F6ABC" w:rsidR="007E7157" w:rsidP="007E7157" w:rsidRDefault="007E7157">
      <w:pPr>
        <w:rPr>
          <w:b/>
          <w:sz w:val="24"/>
          <w:szCs w:val="24"/>
        </w:rPr>
      </w:pPr>
      <w:r>
        <w:rPr>
          <w:color w:val="000000"/>
          <w:sz w:val="22"/>
          <w:szCs w:val="22"/>
        </w:rPr>
        <w:t xml:space="preserve">        </w:t>
      </w:r>
      <w:r w:rsidRPr="006F6ABC">
        <w:rPr>
          <w:b/>
          <w:sz w:val="24"/>
          <w:szCs w:val="24"/>
        </w:rPr>
        <w:t>REPUBLIKA HRVATSKA</w:t>
      </w:r>
    </w:p>
    <w:p w:rsidRPr="006F6ABC" w:rsidR="007E7157" w:rsidP="007E7157" w:rsidRDefault="007E7157">
      <w:pPr>
        <w:rPr>
          <w:b/>
          <w:sz w:val="24"/>
          <w:szCs w:val="24"/>
        </w:rPr>
      </w:pPr>
      <w:r w:rsidRPr="006F6ABC">
        <w:rPr>
          <w:b/>
          <w:sz w:val="24"/>
          <w:szCs w:val="24"/>
        </w:rPr>
        <w:t>TRGOVAČKI SUD U DUBROVNIKU</w:t>
      </w:r>
    </w:p>
    <w:p w:rsidRPr="006F6ABC" w:rsidR="007E7157" w:rsidP="007E7157" w:rsidRDefault="007E7157">
      <w:pPr>
        <w:rPr>
          <w:b/>
          <w:sz w:val="24"/>
          <w:szCs w:val="24"/>
        </w:rPr>
      </w:pPr>
      <w:r w:rsidRPr="006F6ABC">
        <w:rPr>
          <w:b/>
          <w:sz w:val="24"/>
          <w:szCs w:val="24"/>
        </w:rPr>
        <w:t xml:space="preserve">     Dubrovnik, Dr. Ante Starčevića 23</w:t>
      </w:r>
    </w:p>
    <w:p w:rsidRPr="00873F7F" w:rsidR="007E7157" w:rsidP="007E7157" w:rsidRDefault="007E7157">
      <w:pPr>
        <w:jc w:val="right"/>
        <w:rPr>
          <w:b/>
          <w:sz w:val="24"/>
          <w:szCs w:val="24"/>
        </w:rPr>
      </w:pPr>
      <w:r w:rsidRPr="00873F7F">
        <w:rPr>
          <w:b/>
          <w:sz w:val="24"/>
          <w:szCs w:val="24"/>
        </w:rPr>
        <w:t>Posl. br. 6-St.</w:t>
      </w:r>
      <w:r w:rsidRPr="00873F7F" w:rsidR="00244BDB">
        <w:rPr>
          <w:b/>
          <w:sz w:val="24"/>
          <w:szCs w:val="24"/>
        </w:rPr>
        <w:t>114</w:t>
      </w:r>
      <w:r w:rsidRPr="00873F7F">
        <w:rPr>
          <w:b/>
          <w:sz w:val="24"/>
          <w:szCs w:val="24"/>
        </w:rPr>
        <w:t>/2019-</w:t>
      </w:r>
      <w:r w:rsidRPr="00873F7F" w:rsidR="00244BDB">
        <w:rPr>
          <w:b/>
          <w:sz w:val="24"/>
          <w:szCs w:val="24"/>
        </w:rPr>
        <w:t>137</w:t>
      </w:r>
    </w:p>
    <w:p w:rsidRPr="00873F7F" w:rsidR="007E7157" w:rsidP="007E7157" w:rsidRDefault="007E7157">
      <w:pPr>
        <w:jc w:val="right"/>
        <w:rPr>
          <w:b/>
          <w:sz w:val="24"/>
          <w:szCs w:val="24"/>
        </w:rPr>
      </w:pPr>
    </w:p>
    <w:p w:rsidRPr="00873F7F" w:rsidR="007E7157" w:rsidP="007E7157" w:rsidRDefault="007E7157">
      <w:pPr>
        <w:jc w:val="center"/>
        <w:rPr>
          <w:b/>
          <w:sz w:val="24"/>
          <w:szCs w:val="24"/>
        </w:rPr>
      </w:pPr>
    </w:p>
    <w:p w:rsidRPr="00873F7F" w:rsidR="007E7157" w:rsidP="007E7157" w:rsidRDefault="007E7157">
      <w:pPr>
        <w:jc w:val="center"/>
        <w:rPr>
          <w:b/>
          <w:sz w:val="24"/>
          <w:szCs w:val="24"/>
        </w:rPr>
      </w:pPr>
      <w:r w:rsidRPr="00873F7F">
        <w:rPr>
          <w:b/>
          <w:sz w:val="24"/>
          <w:szCs w:val="24"/>
        </w:rPr>
        <w:t>R E P U B L I K A   H R V A T S K A</w:t>
      </w:r>
    </w:p>
    <w:p w:rsidRPr="00873F7F" w:rsidR="007E7157" w:rsidP="007E7157" w:rsidRDefault="007E7157">
      <w:pPr>
        <w:jc w:val="center"/>
        <w:rPr>
          <w:b/>
          <w:sz w:val="24"/>
          <w:szCs w:val="24"/>
        </w:rPr>
      </w:pPr>
    </w:p>
    <w:p w:rsidRPr="00873F7F" w:rsidR="007E7157" w:rsidP="007E7157" w:rsidRDefault="007E7157">
      <w:pPr>
        <w:jc w:val="center"/>
        <w:rPr>
          <w:b/>
          <w:sz w:val="24"/>
          <w:szCs w:val="24"/>
        </w:rPr>
      </w:pPr>
      <w:r w:rsidRPr="00873F7F">
        <w:rPr>
          <w:b/>
          <w:sz w:val="24"/>
          <w:szCs w:val="24"/>
        </w:rPr>
        <w:t>R J E Š E N J E</w:t>
      </w:r>
    </w:p>
    <w:p w:rsidRPr="00873F7F" w:rsidR="007E7157" w:rsidP="007E7157" w:rsidRDefault="007E7157">
      <w:pPr>
        <w:jc w:val="center"/>
        <w:rPr>
          <w:b/>
          <w:sz w:val="24"/>
          <w:szCs w:val="24"/>
        </w:rPr>
      </w:pPr>
    </w:p>
    <w:p w:rsidRPr="00873F7F" w:rsidR="00BA74A7" w:rsidP="007E7157" w:rsidRDefault="00BA74A7">
      <w:pPr>
        <w:ind w:firstLine="720"/>
        <w:jc w:val="both"/>
        <w:rPr>
          <w:sz w:val="24"/>
          <w:szCs w:val="24"/>
        </w:rPr>
      </w:pPr>
    </w:p>
    <w:p w:rsidRPr="00873F7F" w:rsidR="00872A4C" w:rsidP="007E7157" w:rsidRDefault="00244BDB">
      <w:pPr>
        <w:ind w:firstLine="720"/>
        <w:jc w:val="both"/>
        <w:rPr>
          <w:sz w:val="24"/>
          <w:szCs w:val="24"/>
        </w:rPr>
      </w:pPr>
      <w:r w:rsidRPr="00873F7F">
        <w:rPr>
          <w:sz w:val="24"/>
          <w:szCs w:val="24"/>
        </w:rPr>
        <w:t xml:space="preserve">Trgovački sud u Dubrovniku, po sucu tog suda Srđanu Gavraniću kao stečajnom sucu u stečajnom postupku nad dužnikom </w:t>
      </w:r>
      <w:r w:rsidRPr="00873F7F">
        <w:rPr>
          <w:bCs/>
          <w:sz w:val="24"/>
          <w:szCs w:val="24"/>
          <w:lang w:val="en-AU"/>
        </w:rPr>
        <w:t xml:space="preserve">VREMEPLOV d.o.o. za usluge </w:t>
      </w:r>
      <w:r w:rsidRPr="00873F7F">
        <w:rPr>
          <w:bCs/>
          <w:sz w:val="24"/>
          <w:szCs w:val="24"/>
        </w:rPr>
        <w:t xml:space="preserve">"u stečaju", </w:t>
      </w:r>
      <w:r w:rsidRPr="00873F7F">
        <w:rPr>
          <w:bCs/>
          <w:sz w:val="24"/>
          <w:szCs w:val="24"/>
          <w:lang w:val="en-AU"/>
        </w:rPr>
        <w:t xml:space="preserve">Koprivno bb, Koprivno, MBS: 060210777, OIB: 77294055192, </w:t>
      </w:r>
      <w:r w:rsidRPr="00873F7F">
        <w:rPr>
          <w:bCs/>
          <w:sz w:val="24"/>
          <w:szCs w:val="24"/>
        </w:rPr>
        <w:t>zastupano po stečajnom upravitelju Zdravku Kuzmiću iz Zagreba</w:t>
      </w:r>
      <w:r w:rsidRPr="00873F7F">
        <w:rPr>
          <w:sz w:val="24"/>
          <w:szCs w:val="24"/>
        </w:rPr>
        <w:t>, izvan ročišta,</w:t>
      </w:r>
      <w:r w:rsidRPr="00873F7F" w:rsidR="00F77956">
        <w:rPr>
          <w:sz w:val="24"/>
          <w:szCs w:val="24"/>
        </w:rPr>
        <w:t xml:space="preserve"> dana </w:t>
      </w:r>
      <w:r w:rsidRPr="00873F7F">
        <w:rPr>
          <w:sz w:val="24"/>
          <w:szCs w:val="24"/>
        </w:rPr>
        <w:t>24</w:t>
      </w:r>
      <w:r w:rsidRPr="00873F7F" w:rsidR="00064036">
        <w:rPr>
          <w:sz w:val="24"/>
          <w:szCs w:val="24"/>
        </w:rPr>
        <w:t>. srpnja</w:t>
      </w:r>
      <w:r w:rsidRPr="00873F7F" w:rsidR="00872A4C">
        <w:rPr>
          <w:sz w:val="24"/>
          <w:szCs w:val="24"/>
        </w:rPr>
        <w:t xml:space="preserve"> 201</w:t>
      </w:r>
      <w:r w:rsidRPr="00873F7F" w:rsidR="008F7BC0">
        <w:rPr>
          <w:sz w:val="24"/>
          <w:szCs w:val="24"/>
        </w:rPr>
        <w:t>9</w:t>
      </w:r>
      <w:r w:rsidRPr="00873F7F" w:rsidR="00872A4C">
        <w:rPr>
          <w:sz w:val="24"/>
          <w:szCs w:val="24"/>
        </w:rPr>
        <w:t>. godine</w:t>
      </w:r>
    </w:p>
    <w:p w:rsidRPr="00873F7F" w:rsidR="00872A4C" w:rsidP="00872A4C" w:rsidRDefault="00872A4C">
      <w:pPr>
        <w:jc w:val="center"/>
        <w:rPr>
          <w:b/>
          <w:sz w:val="24"/>
          <w:szCs w:val="24"/>
        </w:rPr>
      </w:pPr>
    </w:p>
    <w:p w:rsidRPr="00873F7F" w:rsidR="005E1E1B" w:rsidP="00872A4C" w:rsidRDefault="005E1E1B">
      <w:pPr>
        <w:jc w:val="center"/>
        <w:rPr>
          <w:b/>
          <w:sz w:val="24"/>
          <w:szCs w:val="24"/>
        </w:rPr>
      </w:pPr>
    </w:p>
    <w:p w:rsidRPr="00873F7F" w:rsidR="00872A4C" w:rsidP="00872A4C" w:rsidRDefault="00872A4C">
      <w:pPr>
        <w:jc w:val="center"/>
        <w:rPr>
          <w:b/>
          <w:sz w:val="24"/>
          <w:szCs w:val="24"/>
        </w:rPr>
      </w:pPr>
      <w:r w:rsidRPr="00873F7F">
        <w:rPr>
          <w:b/>
          <w:sz w:val="24"/>
          <w:szCs w:val="24"/>
        </w:rPr>
        <w:t>r i j e š i o    j e</w:t>
      </w:r>
    </w:p>
    <w:p w:rsidRPr="00873F7F" w:rsidR="00872A4C" w:rsidP="00872A4C" w:rsidRDefault="00872A4C">
      <w:pPr>
        <w:jc w:val="center"/>
        <w:rPr>
          <w:b/>
          <w:sz w:val="24"/>
          <w:szCs w:val="24"/>
        </w:rPr>
      </w:pPr>
    </w:p>
    <w:p w:rsidRPr="00873F7F" w:rsidR="00872A4C" w:rsidP="00872A4C" w:rsidRDefault="00872A4C">
      <w:pPr>
        <w:jc w:val="center"/>
        <w:rPr>
          <w:b/>
          <w:sz w:val="24"/>
          <w:szCs w:val="24"/>
        </w:rPr>
      </w:pPr>
    </w:p>
    <w:p w:rsidRPr="00873F7F" w:rsidR="008E10A9" w:rsidP="008E10A9" w:rsidRDefault="00872A4C">
      <w:pPr>
        <w:numPr>
          <w:ilvl w:val="0"/>
          <w:numId w:val="7"/>
        </w:numPr>
        <w:tabs>
          <w:tab w:val="num" w:pos="709"/>
        </w:tabs>
        <w:ind w:left="709" w:hanging="709"/>
        <w:jc w:val="both"/>
        <w:rPr>
          <w:sz w:val="24"/>
          <w:szCs w:val="24"/>
        </w:rPr>
      </w:pPr>
      <w:r w:rsidRPr="00873F7F">
        <w:rPr>
          <w:sz w:val="24"/>
          <w:szCs w:val="24"/>
        </w:rPr>
        <w:t>Oglašava se nevažećom dosuda ponuditelju</w:t>
      </w:r>
      <w:r w:rsidRPr="00873F7F" w:rsidR="00F77956">
        <w:rPr>
          <w:sz w:val="24"/>
          <w:szCs w:val="24"/>
        </w:rPr>
        <w:t xml:space="preserve"> </w:t>
      </w:r>
      <w:r w:rsidRPr="00873F7F" w:rsidR="00244BDB">
        <w:rPr>
          <w:sz w:val="24"/>
          <w:szCs w:val="24"/>
        </w:rPr>
        <w:t>KRISTINA MALEŠ, Vukovarska 183, Split, OIB: 35893211423</w:t>
      </w:r>
      <w:r w:rsidRPr="00873F7F" w:rsidR="00E07738">
        <w:rPr>
          <w:sz w:val="24"/>
          <w:szCs w:val="24"/>
        </w:rPr>
        <w:t>,</w:t>
      </w:r>
      <w:r w:rsidRPr="00873F7F" w:rsidR="008E10A9">
        <w:rPr>
          <w:sz w:val="24"/>
          <w:szCs w:val="24"/>
        </w:rPr>
        <w:t xml:space="preserve"> imovine kao vlasništvo stečajnog dužnika i to nekretnine oznake: </w:t>
      </w:r>
    </w:p>
    <w:p w:rsidRPr="00873F7F" w:rsidR="00D97AB4" w:rsidP="00244BDB" w:rsidRDefault="00244BDB">
      <w:pPr>
        <w:ind w:left="709"/>
        <w:jc w:val="both"/>
        <w:rPr>
          <w:sz w:val="24"/>
          <w:szCs w:val="24"/>
        </w:rPr>
      </w:pPr>
      <w:r w:rsidRPr="00873F7F">
        <w:rPr>
          <w:sz w:val="24"/>
          <w:szCs w:val="24"/>
        </w:rPr>
        <w:t>- kat. čestice 310/40 pašnjak, površine 8.335 m2, z.ul. 421 k.o. ČAPORICE,</w:t>
      </w:r>
    </w:p>
    <w:p w:rsidRPr="00873F7F" w:rsidR="00994961" w:rsidP="00D97AB4" w:rsidRDefault="00994961">
      <w:pPr>
        <w:ind w:left="709"/>
        <w:jc w:val="both"/>
        <w:rPr>
          <w:sz w:val="24"/>
          <w:szCs w:val="24"/>
        </w:rPr>
      </w:pPr>
      <w:r w:rsidRPr="00873F7F">
        <w:rPr>
          <w:sz w:val="24"/>
          <w:szCs w:val="24"/>
        </w:rPr>
        <w:t xml:space="preserve">prema rješenju ovog suda posl.br. St. </w:t>
      </w:r>
      <w:r w:rsidRPr="00873F7F" w:rsidR="00EB45B7">
        <w:rPr>
          <w:sz w:val="24"/>
          <w:szCs w:val="24"/>
        </w:rPr>
        <w:t>144</w:t>
      </w:r>
      <w:r w:rsidRPr="00873F7F" w:rsidR="00967F8D">
        <w:rPr>
          <w:sz w:val="24"/>
          <w:szCs w:val="24"/>
        </w:rPr>
        <w:t>/2011-</w:t>
      </w:r>
      <w:r w:rsidRPr="00873F7F" w:rsidR="00EB45B7">
        <w:rPr>
          <w:sz w:val="24"/>
          <w:szCs w:val="24"/>
        </w:rPr>
        <w:t>122</w:t>
      </w:r>
      <w:r w:rsidRPr="00873F7F" w:rsidR="00967F8D">
        <w:rPr>
          <w:sz w:val="24"/>
          <w:szCs w:val="24"/>
        </w:rPr>
        <w:t xml:space="preserve"> </w:t>
      </w:r>
      <w:r w:rsidRPr="00873F7F">
        <w:rPr>
          <w:sz w:val="24"/>
          <w:szCs w:val="24"/>
        </w:rPr>
        <w:t xml:space="preserve">od </w:t>
      </w:r>
      <w:r w:rsidRPr="00873F7F" w:rsidR="00EB45B7">
        <w:rPr>
          <w:sz w:val="24"/>
          <w:szCs w:val="24"/>
        </w:rPr>
        <w:t>21. lipnja 2019. godine</w:t>
      </w:r>
      <w:r w:rsidRPr="00873F7F">
        <w:rPr>
          <w:sz w:val="24"/>
          <w:szCs w:val="24"/>
        </w:rPr>
        <w:t>.</w:t>
      </w:r>
    </w:p>
    <w:p w:rsidRPr="00873F7F" w:rsidR="00EB45B7" w:rsidP="00EB45B7" w:rsidRDefault="00EB45B7">
      <w:pPr>
        <w:ind w:left="709"/>
        <w:jc w:val="both"/>
        <w:rPr>
          <w:sz w:val="24"/>
          <w:szCs w:val="24"/>
        </w:rPr>
      </w:pPr>
      <w:r w:rsidRPr="00873F7F">
        <w:rPr>
          <w:sz w:val="24"/>
          <w:szCs w:val="24"/>
        </w:rPr>
        <w:t>Vrsta predmeta prodaje: pojedinačni predmet prodaje.</w:t>
      </w:r>
    </w:p>
    <w:p w:rsidRPr="00873F7F" w:rsidR="00EB45B7" w:rsidP="00EB45B7" w:rsidRDefault="00EB45B7">
      <w:pPr>
        <w:ind w:left="709"/>
        <w:jc w:val="both"/>
        <w:rPr>
          <w:sz w:val="24"/>
          <w:szCs w:val="24"/>
        </w:rPr>
      </w:pPr>
      <w:r w:rsidRPr="00873F7F">
        <w:rPr>
          <w:sz w:val="24"/>
          <w:szCs w:val="24"/>
        </w:rPr>
        <w:t xml:space="preserve">Identifikator nadmetanja: 14524.  </w:t>
      </w:r>
    </w:p>
    <w:p w:rsidRPr="00873F7F" w:rsidR="00967F8D" w:rsidP="00EB45B7" w:rsidRDefault="00EB45B7">
      <w:pPr>
        <w:ind w:left="709"/>
        <w:jc w:val="both"/>
        <w:rPr>
          <w:sz w:val="24"/>
          <w:szCs w:val="24"/>
        </w:rPr>
      </w:pPr>
      <w:r w:rsidRPr="00873F7F">
        <w:rPr>
          <w:sz w:val="24"/>
          <w:szCs w:val="24"/>
        </w:rPr>
        <w:t>Identifikator predmeta prodaje: 8926</w:t>
      </w:r>
      <w:r w:rsidRPr="00873F7F" w:rsidR="00967F8D">
        <w:rPr>
          <w:sz w:val="24"/>
          <w:szCs w:val="24"/>
        </w:rPr>
        <w:t>.</w:t>
      </w:r>
    </w:p>
    <w:p w:rsidRPr="00873F7F" w:rsidR="005E1E1B" w:rsidP="00D746CE" w:rsidRDefault="005E1E1B">
      <w:pPr>
        <w:tabs>
          <w:tab w:val="num" w:pos="0"/>
        </w:tabs>
        <w:jc w:val="both"/>
        <w:rPr>
          <w:sz w:val="24"/>
          <w:szCs w:val="24"/>
        </w:rPr>
      </w:pPr>
    </w:p>
    <w:p w:rsidRPr="00873F7F" w:rsidR="00A13E40" w:rsidP="00A13E40" w:rsidRDefault="00872A4C">
      <w:pPr>
        <w:tabs>
          <w:tab w:val="num" w:pos="709"/>
        </w:tabs>
        <w:ind w:left="705" w:hanging="705"/>
        <w:jc w:val="both"/>
        <w:rPr>
          <w:sz w:val="24"/>
          <w:szCs w:val="24"/>
        </w:rPr>
      </w:pPr>
      <w:r w:rsidRPr="00873F7F">
        <w:rPr>
          <w:b/>
          <w:sz w:val="24"/>
          <w:szCs w:val="24"/>
        </w:rPr>
        <w:t>II.</w:t>
      </w:r>
      <w:r w:rsidRPr="00873F7F">
        <w:rPr>
          <w:sz w:val="24"/>
          <w:szCs w:val="24"/>
        </w:rPr>
        <w:tab/>
      </w:r>
      <w:r w:rsidRPr="00873F7F" w:rsidR="00A13E40">
        <w:rPr>
          <w:sz w:val="24"/>
          <w:szCs w:val="24"/>
        </w:rPr>
        <w:t xml:space="preserve">Iz iznosa uplaćene jamčevine u iznosu od 0,10 kuna ponuditelja: </w:t>
      </w:r>
      <w:r w:rsidRPr="00873F7F" w:rsidR="00F54965">
        <w:rPr>
          <w:sz w:val="24"/>
          <w:szCs w:val="24"/>
        </w:rPr>
        <w:t>KRISTINA MALEŠ, Vukovarska 183, Split, OIB: 35893211423,</w:t>
      </w:r>
      <w:r w:rsidRPr="00873F7F" w:rsidR="00A13E40">
        <w:rPr>
          <w:sz w:val="24"/>
          <w:szCs w:val="24"/>
        </w:rPr>
        <w:t xml:space="preserve"> za kupnju nekretnina iz točke I. ove odluke, namiruje se razlika cijene između ponuđene cijene </w:t>
      </w:r>
      <w:r w:rsidRPr="00873F7F" w:rsidR="00F54965">
        <w:rPr>
          <w:sz w:val="24"/>
          <w:szCs w:val="24"/>
        </w:rPr>
        <w:t>Kristine Maleš</w:t>
      </w:r>
      <w:r w:rsidRPr="00873F7F" w:rsidR="00A13E40">
        <w:rPr>
          <w:sz w:val="24"/>
          <w:szCs w:val="24"/>
        </w:rPr>
        <w:t xml:space="preserve"> i novog ponuditelja za imovinu iz točke I. ove odluke.</w:t>
      </w:r>
    </w:p>
    <w:p w:rsidRPr="00873F7F" w:rsidR="00A13E40" w:rsidP="00BB1BF4" w:rsidRDefault="00A13E40">
      <w:pPr>
        <w:tabs>
          <w:tab w:val="num" w:pos="709"/>
        </w:tabs>
        <w:ind w:left="705" w:hanging="705"/>
        <w:jc w:val="both"/>
        <w:rPr>
          <w:sz w:val="24"/>
          <w:szCs w:val="24"/>
        </w:rPr>
      </w:pPr>
    </w:p>
    <w:p w:rsidRPr="00873F7F" w:rsidR="00BB1BF4" w:rsidP="005B6B67" w:rsidRDefault="00A13E40">
      <w:pPr>
        <w:ind w:left="705" w:hanging="705"/>
        <w:jc w:val="both"/>
        <w:rPr>
          <w:sz w:val="24"/>
          <w:szCs w:val="24"/>
        </w:rPr>
      </w:pPr>
      <w:r w:rsidRPr="00873F7F">
        <w:rPr>
          <w:b/>
          <w:sz w:val="24"/>
          <w:szCs w:val="24"/>
        </w:rPr>
        <w:t>III.</w:t>
      </w:r>
      <w:r w:rsidRPr="00873F7F" w:rsidR="00C53C15">
        <w:rPr>
          <w:sz w:val="24"/>
          <w:szCs w:val="24"/>
        </w:rPr>
        <w:tab/>
      </w:r>
      <w:r w:rsidRPr="00873F7F" w:rsidR="00BB1BF4">
        <w:rPr>
          <w:sz w:val="24"/>
          <w:szCs w:val="24"/>
        </w:rPr>
        <w:t xml:space="preserve">Ponuditelju: </w:t>
      </w:r>
      <w:r w:rsidRPr="00873F7F" w:rsidR="00375D95">
        <w:rPr>
          <w:sz w:val="24"/>
          <w:szCs w:val="24"/>
        </w:rPr>
        <w:t xml:space="preserve">ŽELJKO MALEŠ, Vukovarska 183 B, Split, OIB: </w:t>
      </w:r>
      <w:r w:rsidRPr="00873F7F" w:rsidR="005B6B67">
        <w:rPr>
          <w:sz w:val="24"/>
          <w:szCs w:val="24"/>
        </w:rPr>
        <w:t xml:space="preserve">10157455137, </w:t>
      </w:r>
      <w:r w:rsidRPr="00873F7F" w:rsidR="00277A8C">
        <w:rPr>
          <w:sz w:val="24"/>
          <w:szCs w:val="24"/>
        </w:rPr>
        <w:t>dosuđu</w:t>
      </w:r>
      <w:r w:rsidRPr="00873F7F" w:rsidR="00BB1BF4">
        <w:rPr>
          <w:sz w:val="24"/>
          <w:szCs w:val="24"/>
        </w:rPr>
        <w:t>je se imovina kao vlasništvo stečajnog dužnika i to nekretnine oznake :</w:t>
      </w:r>
    </w:p>
    <w:p w:rsidRPr="00873F7F" w:rsidR="00BB1BF4" w:rsidP="005B6B67" w:rsidRDefault="005B6B67">
      <w:pPr>
        <w:ind w:left="709"/>
        <w:jc w:val="both"/>
        <w:rPr>
          <w:sz w:val="24"/>
          <w:szCs w:val="24"/>
        </w:rPr>
      </w:pPr>
      <w:r w:rsidRPr="00873F7F">
        <w:rPr>
          <w:sz w:val="24"/>
          <w:szCs w:val="24"/>
        </w:rPr>
        <w:t>- kat. čestice 310/40 pašnjak, površine 8.335 m2, z.ul. 421 k.o. ČAPORICE</w:t>
      </w:r>
      <w:r w:rsidRPr="00873F7F" w:rsidR="00BB1BF4">
        <w:rPr>
          <w:sz w:val="24"/>
          <w:szCs w:val="24"/>
        </w:rPr>
        <w:t>.</w:t>
      </w:r>
    </w:p>
    <w:p w:rsidRPr="00873F7F" w:rsidR="005B6B67" w:rsidP="005B6B67" w:rsidRDefault="005B6B67">
      <w:pPr>
        <w:tabs>
          <w:tab w:val="num" w:pos="709"/>
        </w:tabs>
        <w:ind w:left="709" w:hanging="709"/>
        <w:jc w:val="both"/>
        <w:rPr>
          <w:sz w:val="24"/>
          <w:szCs w:val="24"/>
        </w:rPr>
      </w:pPr>
      <w:r w:rsidRPr="00873F7F">
        <w:rPr>
          <w:sz w:val="24"/>
          <w:szCs w:val="24"/>
        </w:rPr>
        <w:tab/>
        <w:t>Vrsta predmeta prodaje: pojedinačni predmet prodaje.</w:t>
      </w:r>
    </w:p>
    <w:p w:rsidRPr="00873F7F" w:rsidR="005B6B67" w:rsidP="005B6B67" w:rsidRDefault="005B6B67">
      <w:pPr>
        <w:tabs>
          <w:tab w:val="num" w:pos="709"/>
        </w:tabs>
        <w:ind w:left="709" w:hanging="709"/>
        <w:jc w:val="both"/>
        <w:rPr>
          <w:sz w:val="24"/>
          <w:szCs w:val="24"/>
        </w:rPr>
      </w:pPr>
      <w:r w:rsidRPr="00873F7F">
        <w:rPr>
          <w:sz w:val="24"/>
          <w:szCs w:val="24"/>
        </w:rPr>
        <w:tab/>
      </w:r>
      <w:r w:rsidRPr="00873F7F">
        <w:rPr>
          <w:sz w:val="24"/>
          <w:szCs w:val="24"/>
        </w:rPr>
        <w:tab/>
        <w:t xml:space="preserve">Identifikator nadmetanja: 14524.  </w:t>
      </w:r>
    </w:p>
    <w:p w:rsidRPr="00873F7F" w:rsidR="005E1E1B" w:rsidP="005B6B67" w:rsidRDefault="005B6B67">
      <w:pPr>
        <w:tabs>
          <w:tab w:val="num" w:pos="709"/>
        </w:tabs>
        <w:ind w:left="709" w:hanging="709"/>
        <w:jc w:val="both"/>
        <w:rPr>
          <w:sz w:val="24"/>
          <w:szCs w:val="24"/>
        </w:rPr>
      </w:pPr>
      <w:r w:rsidRPr="00873F7F">
        <w:rPr>
          <w:sz w:val="24"/>
          <w:szCs w:val="24"/>
        </w:rPr>
        <w:tab/>
        <w:t>Identifikator predmeta prodaje: 8926.</w:t>
      </w:r>
    </w:p>
    <w:p w:rsidRPr="00873F7F" w:rsidR="005B6B67" w:rsidP="005B6B67" w:rsidRDefault="005B6B67">
      <w:pPr>
        <w:tabs>
          <w:tab w:val="num" w:pos="709"/>
        </w:tabs>
        <w:ind w:left="709" w:hanging="709"/>
        <w:jc w:val="both"/>
        <w:rPr>
          <w:b/>
          <w:sz w:val="24"/>
          <w:szCs w:val="24"/>
        </w:rPr>
      </w:pPr>
    </w:p>
    <w:p w:rsidRPr="00873F7F" w:rsidR="00DB45AA" w:rsidP="00DB45AA" w:rsidRDefault="00D746CE">
      <w:pPr>
        <w:tabs>
          <w:tab w:val="num" w:pos="709"/>
        </w:tabs>
        <w:ind w:left="709" w:hanging="709"/>
        <w:jc w:val="both"/>
        <w:rPr>
          <w:sz w:val="24"/>
          <w:szCs w:val="24"/>
        </w:rPr>
      </w:pPr>
      <w:r w:rsidRPr="00873F7F">
        <w:rPr>
          <w:b/>
          <w:sz w:val="24"/>
          <w:szCs w:val="24"/>
        </w:rPr>
        <w:t>III.</w:t>
      </w:r>
      <w:r w:rsidRPr="00873F7F">
        <w:rPr>
          <w:b/>
          <w:sz w:val="24"/>
          <w:szCs w:val="24"/>
        </w:rPr>
        <w:tab/>
      </w:r>
      <w:r w:rsidRPr="00873F7F" w:rsidR="00DB45AA">
        <w:rPr>
          <w:sz w:val="24"/>
          <w:szCs w:val="24"/>
        </w:rPr>
        <w:t>Imovina iz točke I</w:t>
      </w:r>
      <w:r w:rsidRPr="00873F7F" w:rsidR="00F84EAF">
        <w:rPr>
          <w:sz w:val="24"/>
          <w:szCs w:val="24"/>
        </w:rPr>
        <w:t>II</w:t>
      </w:r>
      <w:r w:rsidRPr="00873F7F" w:rsidR="00DB45AA">
        <w:rPr>
          <w:sz w:val="24"/>
          <w:szCs w:val="24"/>
        </w:rPr>
        <w:t xml:space="preserve">. ove odluke predat će se ponuditelju </w:t>
      </w:r>
      <w:r w:rsidRPr="00873F7F" w:rsidR="00F84EAF">
        <w:rPr>
          <w:sz w:val="24"/>
          <w:szCs w:val="24"/>
        </w:rPr>
        <w:t>ŽELJKO MALEŠ, Vukovarska 183 B, Split, OIB: 10157455137</w:t>
      </w:r>
      <w:r w:rsidRPr="00873F7F" w:rsidR="00D65745">
        <w:rPr>
          <w:sz w:val="24"/>
          <w:szCs w:val="24"/>
        </w:rPr>
        <w:t>,</w:t>
      </w:r>
      <w:r w:rsidRPr="00873F7F" w:rsidR="00DB45AA">
        <w:rPr>
          <w:sz w:val="24"/>
          <w:szCs w:val="24"/>
        </w:rPr>
        <w:t xml:space="preserve">  nakon što u cijelosti u roku od 15 dana od primitka ovog rješenja položi iznos kupovnine od </w:t>
      </w:r>
      <w:r w:rsidRPr="00873F7F" w:rsidR="00F84EAF">
        <w:rPr>
          <w:sz w:val="24"/>
          <w:szCs w:val="24"/>
        </w:rPr>
        <w:t>547</w:t>
      </w:r>
      <w:r w:rsidRPr="00873F7F" w:rsidR="00DB45AA">
        <w:rPr>
          <w:sz w:val="24"/>
          <w:szCs w:val="24"/>
        </w:rPr>
        <w:t xml:space="preserve">.001,00 kuna </w:t>
      </w:r>
      <w:r w:rsidRPr="00873F7F" w:rsidR="00DB45AA">
        <w:rPr>
          <w:sz w:val="24"/>
          <w:szCs w:val="24"/>
        </w:rPr>
        <w:lastRenderedPageBreak/>
        <w:t>(slovima: pet-stotina-</w:t>
      </w:r>
      <w:r w:rsidRPr="00873F7F" w:rsidR="00F84EAF">
        <w:rPr>
          <w:sz w:val="24"/>
          <w:szCs w:val="24"/>
        </w:rPr>
        <w:t>četrdeset-sedam-tisuća-</w:t>
      </w:r>
      <w:r w:rsidRPr="00873F7F" w:rsidR="00DB45AA">
        <w:rPr>
          <w:sz w:val="24"/>
          <w:szCs w:val="24"/>
        </w:rPr>
        <w:t xml:space="preserve">jednu kunu) u korist računa IBAN: HR1123900011300028787 Model: HR11 poziv na broj (P1) </w:t>
      </w:r>
      <w:r w:rsidRPr="00873F7F" w:rsidR="00D617F5">
        <w:rPr>
          <w:sz w:val="24"/>
          <w:szCs w:val="24"/>
        </w:rPr>
        <w:t>145246</w:t>
      </w:r>
      <w:r w:rsidRPr="00873F7F" w:rsidR="00DB45AA">
        <w:rPr>
          <w:sz w:val="24"/>
          <w:szCs w:val="24"/>
        </w:rPr>
        <w:t xml:space="preserve">, te kao podatak drugi broj (P2) odvojen crticom (-) </w:t>
      </w:r>
      <w:r w:rsidRPr="00873F7F" w:rsidR="00F84EAF">
        <w:rPr>
          <w:sz w:val="24"/>
          <w:szCs w:val="24"/>
        </w:rPr>
        <w:t>80853</w:t>
      </w:r>
      <w:r w:rsidRPr="00873F7F" w:rsidR="00DB45AA">
        <w:rPr>
          <w:sz w:val="24"/>
          <w:szCs w:val="24"/>
        </w:rPr>
        <w:t>, a u polje 71A na swiftu ili u polje "Opcija troška" u nalogu za plaćanje naznači "OUR", a kao opis plaćanja uplata cijene za St-</w:t>
      </w:r>
      <w:r w:rsidRPr="00873F7F" w:rsidR="00D617F5">
        <w:rPr>
          <w:sz w:val="24"/>
          <w:szCs w:val="24"/>
        </w:rPr>
        <w:t>114</w:t>
      </w:r>
      <w:r w:rsidRPr="00873F7F" w:rsidR="00DB45AA">
        <w:rPr>
          <w:sz w:val="24"/>
          <w:szCs w:val="24"/>
        </w:rPr>
        <w:t xml:space="preserve">/2019 i nakon što </w:t>
      </w:r>
      <w:r w:rsidRPr="00873F7F" w:rsidR="00EF7930">
        <w:rPr>
          <w:sz w:val="24"/>
          <w:szCs w:val="24"/>
        </w:rPr>
        <w:t>ovo rješenje postane pravomoćno</w:t>
      </w:r>
      <w:r w:rsidRPr="00873F7F" w:rsidR="00DB45AA">
        <w:rPr>
          <w:sz w:val="24"/>
          <w:szCs w:val="24"/>
        </w:rPr>
        <w:t>.</w:t>
      </w:r>
    </w:p>
    <w:p w:rsidRPr="00873F7F" w:rsidR="00DB45AA" w:rsidP="00DB45AA" w:rsidRDefault="00DB45AA">
      <w:pPr>
        <w:tabs>
          <w:tab w:val="num" w:pos="709"/>
        </w:tabs>
        <w:ind w:left="709" w:hanging="709"/>
        <w:jc w:val="both"/>
        <w:rPr>
          <w:sz w:val="24"/>
          <w:szCs w:val="24"/>
        </w:rPr>
      </w:pPr>
      <w:r w:rsidRPr="00873F7F">
        <w:rPr>
          <w:b/>
          <w:sz w:val="24"/>
          <w:szCs w:val="24"/>
        </w:rPr>
        <w:tab/>
      </w:r>
      <w:r w:rsidRPr="00873F7F">
        <w:rPr>
          <w:sz w:val="24"/>
          <w:szCs w:val="24"/>
        </w:rPr>
        <w:t>Primitak ovog rješenja računa se sukladno čl. 103. Ovršnog zakona u vezi s čl. 247. Stečajnog zakona istekom trećeg dana od dana objave na e-Oglasnoj ploči.</w:t>
      </w:r>
    </w:p>
    <w:p w:rsidRPr="00873F7F" w:rsidR="00DB45AA" w:rsidP="00DB45AA" w:rsidRDefault="00DB45AA">
      <w:pPr>
        <w:tabs>
          <w:tab w:val="num" w:pos="709"/>
        </w:tabs>
        <w:ind w:left="709" w:hanging="709"/>
        <w:jc w:val="both"/>
        <w:rPr>
          <w:sz w:val="24"/>
          <w:szCs w:val="24"/>
        </w:rPr>
      </w:pPr>
      <w:r w:rsidRPr="00873F7F">
        <w:rPr>
          <w:sz w:val="24"/>
          <w:szCs w:val="24"/>
        </w:rPr>
        <w:tab/>
        <w:t>Uplaćena jamčevina u iznosu od 0,10 kuna (slovima: deset lipa) uračunava se u kupovninu.</w:t>
      </w:r>
    </w:p>
    <w:p w:rsidRPr="00873F7F" w:rsidR="00872A4C" w:rsidP="00872A4C" w:rsidRDefault="00872A4C">
      <w:pPr>
        <w:pStyle w:val="Tijeloteksta"/>
        <w:rPr>
          <w:szCs w:val="24"/>
        </w:rPr>
      </w:pPr>
    </w:p>
    <w:p w:rsidRPr="00873F7F" w:rsidR="00CE5601" w:rsidP="00DB45AA" w:rsidRDefault="00872A4C">
      <w:pPr>
        <w:tabs>
          <w:tab w:val="num" w:pos="709"/>
        </w:tabs>
        <w:ind w:left="709" w:hanging="709"/>
        <w:jc w:val="both"/>
        <w:rPr>
          <w:sz w:val="24"/>
          <w:szCs w:val="24"/>
        </w:rPr>
      </w:pPr>
      <w:r w:rsidRPr="00873F7F">
        <w:rPr>
          <w:b/>
          <w:sz w:val="24"/>
          <w:szCs w:val="24"/>
        </w:rPr>
        <w:t>I</w:t>
      </w:r>
      <w:r w:rsidRPr="00873F7F" w:rsidR="003045B8">
        <w:rPr>
          <w:b/>
          <w:sz w:val="24"/>
          <w:szCs w:val="24"/>
        </w:rPr>
        <w:t>V</w:t>
      </w:r>
      <w:r w:rsidRPr="00873F7F">
        <w:rPr>
          <w:b/>
          <w:sz w:val="24"/>
          <w:szCs w:val="24"/>
        </w:rPr>
        <w:t>.</w:t>
      </w:r>
      <w:r w:rsidRPr="00873F7F">
        <w:rPr>
          <w:sz w:val="24"/>
          <w:szCs w:val="24"/>
        </w:rPr>
        <w:tab/>
      </w:r>
      <w:r w:rsidRPr="00873F7F" w:rsidR="00FE0129">
        <w:rPr>
          <w:sz w:val="24"/>
          <w:szCs w:val="24"/>
        </w:rPr>
        <w:t>Ako ponuditelj koji je ponudio veću cijenu u roku koji je određen u točki I</w:t>
      </w:r>
      <w:r w:rsidRPr="00873F7F" w:rsidR="00EF7930">
        <w:rPr>
          <w:sz w:val="24"/>
          <w:szCs w:val="24"/>
        </w:rPr>
        <w:t>II</w:t>
      </w:r>
      <w:r w:rsidRPr="00873F7F" w:rsidR="00FE0129">
        <w:rPr>
          <w:sz w:val="24"/>
          <w:szCs w:val="24"/>
        </w:rPr>
        <w:t>.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Pr="00873F7F" w:rsidR="00872A4C" w:rsidP="00872A4C" w:rsidRDefault="00872A4C">
      <w:pPr>
        <w:pStyle w:val="Tijeloteksta"/>
        <w:ind w:left="720" w:hanging="720"/>
        <w:rPr>
          <w:szCs w:val="24"/>
        </w:rPr>
      </w:pPr>
    </w:p>
    <w:p w:rsidRPr="00873F7F" w:rsidR="00D1672D" w:rsidP="00D1672D" w:rsidRDefault="00872A4C">
      <w:pPr>
        <w:tabs>
          <w:tab w:val="num" w:pos="709"/>
        </w:tabs>
        <w:ind w:left="709" w:hanging="709"/>
        <w:jc w:val="both"/>
        <w:rPr>
          <w:sz w:val="24"/>
          <w:szCs w:val="24"/>
        </w:rPr>
      </w:pPr>
      <w:r w:rsidRPr="00873F7F">
        <w:rPr>
          <w:b/>
          <w:sz w:val="24"/>
          <w:szCs w:val="24"/>
        </w:rPr>
        <w:t>V.</w:t>
      </w:r>
      <w:r w:rsidRPr="00873F7F">
        <w:rPr>
          <w:b/>
          <w:sz w:val="24"/>
          <w:szCs w:val="24"/>
        </w:rPr>
        <w:tab/>
      </w:r>
      <w:r w:rsidRPr="00873F7F" w:rsidR="00FE0129">
        <w:rPr>
          <w:sz w:val="24"/>
          <w:szCs w:val="24"/>
        </w:rPr>
        <w:t>Zaključkom o predaji nekretnine odredit će se upis prava vlasništva u zemljišnim knjigama na ime kupca i brisanje svih dosadašnjih upisa u zemljišnim knjigama na prodanim nekretninama.</w:t>
      </w:r>
    </w:p>
    <w:p w:rsidRPr="00873F7F" w:rsidR="00D1672D" w:rsidP="00D1672D" w:rsidRDefault="00D1672D">
      <w:pPr>
        <w:pStyle w:val="Tijeloteksta"/>
        <w:ind w:left="720" w:hanging="720"/>
        <w:rPr>
          <w:b/>
          <w:szCs w:val="24"/>
        </w:rPr>
      </w:pPr>
    </w:p>
    <w:p w:rsidRPr="00873F7F" w:rsidR="00D1672D" w:rsidP="00D1672D" w:rsidRDefault="00D1672D">
      <w:pPr>
        <w:pStyle w:val="Tijeloteksta"/>
        <w:ind w:left="720" w:hanging="720"/>
        <w:rPr>
          <w:szCs w:val="24"/>
        </w:rPr>
      </w:pPr>
      <w:r w:rsidRPr="00873F7F">
        <w:rPr>
          <w:b/>
          <w:szCs w:val="24"/>
        </w:rPr>
        <w:t>V</w:t>
      </w:r>
      <w:r w:rsidRPr="00873F7F" w:rsidR="00FB3212">
        <w:rPr>
          <w:b/>
          <w:szCs w:val="24"/>
        </w:rPr>
        <w:t>I</w:t>
      </w:r>
      <w:r w:rsidRPr="00873F7F">
        <w:rPr>
          <w:b/>
          <w:szCs w:val="24"/>
        </w:rPr>
        <w:t>.</w:t>
      </w:r>
      <w:r w:rsidRPr="00873F7F">
        <w:rPr>
          <w:b/>
          <w:szCs w:val="24"/>
        </w:rPr>
        <w:tab/>
      </w:r>
      <w:r w:rsidRPr="00873F7F" w:rsidR="00FE0129">
        <w:rPr>
          <w:szCs w:val="24"/>
        </w:rPr>
        <w:t xml:space="preserve">Nalaže se ovu dosudu prodanih nekretnina zabilježiti u zemljišnim knjigama Općinskog suda u Dubrovniku, zemljišnoknjižni odjel </w:t>
      </w:r>
      <w:r w:rsidRPr="00873F7F" w:rsidR="00D617F5">
        <w:rPr>
          <w:szCs w:val="24"/>
        </w:rPr>
        <w:t>Sinj</w:t>
      </w:r>
      <w:r w:rsidRPr="00873F7F" w:rsidR="00FE0129">
        <w:rPr>
          <w:szCs w:val="24"/>
        </w:rPr>
        <w:t>.</w:t>
      </w:r>
    </w:p>
    <w:p w:rsidRPr="00873F7F" w:rsidR="00D1672D" w:rsidP="00D1672D" w:rsidRDefault="00D1672D">
      <w:pPr>
        <w:pStyle w:val="Tijeloteksta"/>
        <w:ind w:left="720" w:hanging="720"/>
        <w:rPr>
          <w:szCs w:val="24"/>
        </w:rPr>
      </w:pPr>
    </w:p>
    <w:p w:rsidRPr="00873F7F" w:rsidR="00D1672D" w:rsidP="00D1672D" w:rsidRDefault="00D1672D">
      <w:pPr>
        <w:pStyle w:val="Tijeloteksta"/>
        <w:ind w:left="720" w:hanging="720"/>
        <w:rPr>
          <w:szCs w:val="24"/>
        </w:rPr>
      </w:pPr>
      <w:r w:rsidRPr="00873F7F">
        <w:rPr>
          <w:b/>
          <w:szCs w:val="24"/>
        </w:rPr>
        <w:t>V</w:t>
      </w:r>
      <w:r w:rsidRPr="00873F7F" w:rsidR="00FB3212">
        <w:rPr>
          <w:b/>
          <w:szCs w:val="24"/>
        </w:rPr>
        <w:t>II</w:t>
      </w:r>
      <w:r w:rsidRPr="00873F7F">
        <w:rPr>
          <w:b/>
          <w:szCs w:val="24"/>
        </w:rPr>
        <w:t>.</w:t>
      </w:r>
      <w:r w:rsidRPr="00873F7F">
        <w:rPr>
          <w:szCs w:val="24"/>
        </w:rPr>
        <w:tab/>
      </w:r>
      <w:r w:rsidRPr="00873F7F" w:rsidR="00FE0129">
        <w:rPr>
          <w:szCs w:val="24"/>
        </w:rPr>
        <w:t>Žalba protiv ovog rješenja ne zadržava provedbu rješenja-</w:t>
      </w:r>
    </w:p>
    <w:p w:rsidRPr="00873F7F" w:rsidR="00FE0129" w:rsidP="00D1672D" w:rsidRDefault="00FE0129">
      <w:pPr>
        <w:pStyle w:val="Tijeloteksta"/>
        <w:ind w:left="720" w:hanging="720"/>
        <w:rPr>
          <w:szCs w:val="24"/>
        </w:rPr>
      </w:pPr>
    </w:p>
    <w:p w:rsidRPr="00873F7F" w:rsidR="00872A4C" w:rsidP="00FE0129" w:rsidRDefault="00872A4C">
      <w:pPr>
        <w:pStyle w:val="Tijeloteksta"/>
        <w:rPr>
          <w:szCs w:val="24"/>
        </w:rPr>
      </w:pPr>
      <w:r w:rsidRPr="00873F7F">
        <w:rPr>
          <w:szCs w:val="24"/>
        </w:rPr>
        <w:t xml:space="preserve">  </w:t>
      </w:r>
    </w:p>
    <w:p w:rsidRPr="00873F7F" w:rsidR="00872A4C" w:rsidP="00872A4C" w:rsidRDefault="00872A4C">
      <w:pPr>
        <w:pStyle w:val="Tijeloteksta"/>
        <w:jc w:val="center"/>
        <w:rPr>
          <w:b/>
          <w:szCs w:val="24"/>
        </w:rPr>
      </w:pPr>
      <w:r w:rsidRPr="00873F7F">
        <w:rPr>
          <w:b/>
          <w:szCs w:val="24"/>
        </w:rPr>
        <w:t>Obrazloženje</w:t>
      </w:r>
    </w:p>
    <w:p w:rsidRPr="00873F7F" w:rsidR="005E1E1B" w:rsidP="000B1911" w:rsidRDefault="005E1E1B">
      <w:pPr>
        <w:ind w:firstLine="708"/>
        <w:jc w:val="both"/>
        <w:rPr>
          <w:sz w:val="24"/>
          <w:szCs w:val="24"/>
        </w:rPr>
      </w:pPr>
    </w:p>
    <w:p w:rsidRPr="000125FD" w:rsidR="000125FD" w:rsidP="000125FD" w:rsidRDefault="000125FD">
      <w:pPr>
        <w:ind w:firstLine="708"/>
        <w:jc w:val="both"/>
        <w:rPr>
          <w:sz w:val="24"/>
          <w:szCs w:val="24"/>
        </w:rPr>
      </w:pPr>
      <w:r w:rsidRPr="000125FD">
        <w:rPr>
          <w:sz w:val="24"/>
          <w:szCs w:val="24"/>
        </w:rPr>
        <w:t>Rješenjem ovog suda St.1509/2016-24 od 2. kolovoza 2017. godine otvoren je stečajni postupak nad stečajnim dužnikom. U stečajnoj masi nalazi se imovina pobliže opisana u točki I. izreke ovog rješenja zajedno sa teretima tj. pravom odvojenog namirenja (razlučnim pravom) u korist: REPUBLIKA HRVATSKA, Ministarstvo financija, Porezna uprava.</w:t>
      </w:r>
    </w:p>
    <w:p w:rsidRPr="000125FD" w:rsidR="000125FD" w:rsidP="000125FD" w:rsidRDefault="000125FD">
      <w:pPr>
        <w:ind w:firstLine="708"/>
        <w:jc w:val="both"/>
        <w:rPr>
          <w:sz w:val="24"/>
          <w:szCs w:val="24"/>
        </w:rPr>
      </w:pPr>
    </w:p>
    <w:p w:rsidRPr="00873F7F" w:rsidR="00781E76" w:rsidP="000125FD" w:rsidRDefault="000125FD">
      <w:pPr>
        <w:jc w:val="both"/>
        <w:rPr>
          <w:sz w:val="24"/>
          <w:szCs w:val="24"/>
        </w:rPr>
      </w:pPr>
      <w:r w:rsidRPr="000125FD">
        <w:rPr>
          <w:sz w:val="24"/>
          <w:szCs w:val="24"/>
        </w:rPr>
        <w:tab/>
        <w:t>Rješenjem posl.br. St. 1509/2016-42 od 27. studenog 2017. godine odlučeno je o prodaji imovine u stečajnom postupku na usmenoj javnoj dražbi</w:t>
      </w:r>
      <w:r w:rsidRPr="00873F7F" w:rsidR="00781E76">
        <w:rPr>
          <w:sz w:val="24"/>
          <w:szCs w:val="24"/>
        </w:rPr>
        <w:t>.</w:t>
      </w:r>
    </w:p>
    <w:p w:rsidRPr="00873F7F" w:rsidR="00781E76" w:rsidP="000125FD" w:rsidRDefault="00781E76">
      <w:pPr>
        <w:jc w:val="both"/>
        <w:rPr>
          <w:sz w:val="24"/>
          <w:szCs w:val="24"/>
        </w:rPr>
      </w:pPr>
    </w:p>
    <w:p w:rsidRPr="000125FD" w:rsidR="000125FD" w:rsidP="00781E76" w:rsidRDefault="00781E76">
      <w:pPr>
        <w:ind w:firstLine="709"/>
        <w:jc w:val="both"/>
        <w:rPr>
          <w:sz w:val="24"/>
          <w:szCs w:val="24"/>
        </w:rPr>
      </w:pPr>
      <w:r w:rsidRPr="00873F7F">
        <w:rPr>
          <w:sz w:val="24"/>
          <w:szCs w:val="24"/>
        </w:rPr>
        <w:t>Z</w:t>
      </w:r>
      <w:r w:rsidRPr="000125FD" w:rsidR="000125FD">
        <w:rPr>
          <w:sz w:val="24"/>
          <w:szCs w:val="24"/>
        </w:rPr>
        <w:t>aključkom posl.br. St. 1509/2016-66 od 22. svibnja 2018. godine utvrđena je početna vrijednost, te uvjeti prodaje i dostavljen je zahtjev Financijskoj agenciji za prodaju.</w:t>
      </w:r>
    </w:p>
    <w:p w:rsidRPr="000125FD" w:rsidR="000125FD" w:rsidP="000125FD" w:rsidRDefault="000125FD">
      <w:pPr>
        <w:jc w:val="both"/>
        <w:rPr>
          <w:sz w:val="24"/>
          <w:szCs w:val="24"/>
        </w:rPr>
      </w:pPr>
    </w:p>
    <w:p w:rsidRPr="000125FD" w:rsidR="000125FD" w:rsidP="000125FD" w:rsidRDefault="000125FD">
      <w:pPr>
        <w:ind w:firstLine="709"/>
        <w:jc w:val="both"/>
        <w:rPr>
          <w:sz w:val="24"/>
          <w:szCs w:val="24"/>
        </w:rPr>
      </w:pPr>
      <w:r w:rsidRPr="000125FD">
        <w:rPr>
          <w:sz w:val="24"/>
          <w:szCs w:val="24"/>
        </w:rPr>
        <w:t xml:space="preserve">Prema izvješću Financijske agencije (list spisa 237-393) dražba je počela 21. ožujka 2019. godine u 15,00 sati, a nadmetanje 29. svibnja 2019.  godine u 00,00 sati i uplaćena je jamčevina po: Zvonimiru Spajiću, Martini Spajić, Dubravku Vrbanecu, Draženu Bilokapiću, Petri Samaržija, ADRIA NOVA d.o.o., Igoru Brletiću, Željki Čučković, MP Development d.o.o., Marku Petruniću, Hrvoju Rožmanu, Lucasu Leonu Vuniću, Mariu Vuniću, Mladenu Dujmoviću, Marku Komerički, Borisu Aleriću, STARA ŠKRINJA d.o.o., Saši Kulej, PUNA LINIJA d.o.o., AGRODOME </w:t>
      </w:r>
      <w:r w:rsidRPr="000125FD">
        <w:rPr>
          <w:sz w:val="24"/>
          <w:szCs w:val="24"/>
        </w:rPr>
        <w:lastRenderedPageBreak/>
        <w:t>j.d.o.o., CAKI trans d.o.o., K.S.-Gradnja d.o.o., TERRA TISON d.o.o., Petru Čuljak, Goranu Glažaur, Olgici Jurković Glažar, Martinu Masnjaku, Anti Jonjiću, WIN-WIN PARTNER d.o.o., Zvonku Žaku, Velimiru Žaku, Ivi Čengić, TOP KRAFT d.o.o., Nataliji Čolak, Borisu Beroviću, Branimiru Vrnoga, Marinku Mareviću, Ivani Vrnoga, Pašku Ćibariću, PREMIUM d.o.o., Modne Kreacije d.o.o., Ivi Pinjuh Stjepović, Igoru Rubiću, Petru Kneževiću, Ljiljani Knežević, Kristini Ljubičić, Maji Pavičić, Mladenu Pavičiću, Niki Košta, Jugoslavi Paprić, ZVUČNI ZID d.o.o., PRIMA CAPITALE d.o.o., Maroju Stjepoviću, ARMAGOR ESTATE d.o.o., MILES d.o.o., LICKO mobil d.o.o., Franju Zelenika, Marku Duilo, Petru Šimundža, Goranu Paiću, Ivanu Jeliću, JEDINA NERETNINA d.o.o., Damiru Valčiću, Hrvoju Kelemen, Igoru Ivičiću, Mariu Majić, Josipu Matiću, Slobodanu Milatu, Ivani Kuzmanović Ivičić, Vinku Andrijeviću, Snježani Ivičić, ALIA RES d.o.o., Marku Duilo, Maji Buhin, Anti Čavlina, RILIA d.o.o., Nenadu Mihaljeviću, Predragu Mihaljeviću, Miri Pavić, MICROTEH d.o.o., Sebastianu Miše, Slobodanki Kreso, Krešimiru Loboja, Darjanu Davidoviću, Ivani Kosier, Domagoju Mihalicu, Igoru Jurišiću, Anti Šeparoviću, INTEGRAL DUBROVNIK j.d.o.o., Dorici Bavčević,  Marinu Iviću, Almi Jurišić, Igoru Lapatu, Hrvoju Bićaniću, Marjanu Bavčeviću, Ivu Perkoviću, HOME PRODUCTION j.d.o.o., Tomislavu Ćukušiću, KOREL d.o.o., Jakov Šošiću, FRIGO-KOR d.o.o., BOXKOR d.o.o., KorBox d.o.o., KORAL d.o.o., K2 koncept d.o.o., ENERGO PROJEKT d.o.o., Domagoju Škobiću, Viktoru Zečeviću, Slobodanu Bešliću, Saši Ogrizović, Zvonimiru Jerčiću, Damiru Franuloviću, Anđeli Maleš, Marku Puškariću, Ivici Paiću, Anti Romiću, ADRIA MARE KNJIGOVODSTVO j.d.o.o., EKOLOGIJA ČERNI d.o.o., Kristijanu Kapetanoviću, Željku Malešu, Kristini Maleš, Mariu Škoriću, VRTLAR-SVE ZA VRT d.o.o., NENO NEKRETNINE j.d.o.o., Danilu Stepčiću, Ani Čagalj, Franu Perica i Velimiru Erstiću.</w:t>
      </w:r>
    </w:p>
    <w:p w:rsidRPr="000125FD" w:rsidR="000125FD" w:rsidP="000125FD" w:rsidRDefault="000125FD">
      <w:pPr>
        <w:ind w:firstLine="709"/>
        <w:jc w:val="both"/>
        <w:rPr>
          <w:sz w:val="24"/>
          <w:szCs w:val="24"/>
        </w:rPr>
      </w:pPr>
    </w:p>
    <w:p w:rsidRPr="00873F7F" w:rsidR="00F30CE6" w:rsidP="00F30CE6" w:rsidRDefault="000125FD">
      <w:pPr>
        <w:ind w:firstLine="709"/>
        <w:jc w:val="both"/>
        <w:rPr>
          <w:sz w:val="24"/>
          <w:szCs w:val="24"/>
        </w:rPr>
      </w:pPr>
      <w:r w:rsidRPr="000125FD">
        <w:rPr>
          <w:sz w:val="24"/>
          <w:szCs w:val="24"/>
        </w:rPr>
        <w:t xml:space="preserve">Na dražbi zaključenoj 11. lipnja 2019. godine u 23:59:59 sati najviši iznos valjane ponude u iznosu od </w:t>
      </w:r>
      <w:r w:rsidRPr="00873F7F" w:rsidR="00BC587A">
        <w:rPr>
          <w:sz w:val="24"/>
          <w:szCs w:val="24"/>
        </w:rPr>
        <w:t>550</w:t>
      </w:r>
      <w:r w:rsidRPr="000125FD">
        <w:rPr>
          <w:sz w:val="24"/>
          <w:szCs w:val="24"/>
        </w:rPr>
        <w:t>.001,00 kuna je stavila ponuditelj: Kristina Maleš, Split.</w:t>
      </w:r>
      <w:r w:rsidRPr="00873F7F" w:rsidR="00E23775">
        <w:rPr>
          <w:sz w:val="24"/>
          <w:szCs w:val="24"/>
        </w:rPr>
        <w:t xml:space="preserve"> Prvi slijedeći ponuditelj, redom prema veličini ponuđene cijene, bio je Željko Maleš, Split s ponuđenim iznosom od 547.001,00 kuna.</w:t>
      </w:r>
    </w:p>
    <w:p w:rsidRPr="00873F7F" w:rsidR="00BC587A" w:rsidP="00F30CE6" w:rsidRDefault="00BC587A">
      <w:pPr>
        <w:ind w:firstLine="709"/>
        <w:jc w:val="both"/>
        <w:rPr>
          <w:sz w:val="24"/>
          <w:szCs w:val="24"/>
        </w:rPr>
      </w:pPr>
    </w:p>
    <w:p w:rsidRPr="00873F7F" w:rsidR="00DD030C" w:rsidP="00DD030C" w:rsidRDefault="00DD030C">
      <w:pPr>
        <w:ind w:firstLine="709"/>
        <w:jc w:val="both"/>
        <w:rPr>
          <w:sz w:val="24"/>
          <w:szCs w:val="24"/>
        </w:rPr>
      </w:pPr>
      <w:r w:rsidRPr="00873F7F">
        <w:rPr>
          <w:sz w:val="24"/>
          <w:szCs w:val="24"/>
        </w:rPr>
        <w:t xml:space="preserve">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w:t>
      </w:r>
    </w:p>
    <w:p w:rsidRPr="00873F7F" w:rsidR="00DD030C" w:rsidP="00DD030C" w:rsidRDefault="00DD030C">
      <w:pPr>
        <w:ind w:firstLine="709"/>
        <w:jc w:val="both"/>
        <w:rPr>
          <w:sz w:val="24"/>
          <w:szCs w:val="24"/>
        </w:rPr>
      </w:pPr>
    </w:p>
    <w:p w:rsidRPr="00873F7F" w:rsidR="00DD030C" w:rsidP="00DD030C" w:rsidRDefault="00DD030C">
      <w:pPr>
        <w:ind w:firstLine="709"/>
        <w:jc w:val="both"/>
        <w:rPr>
          <w:sz w:val="24"/>
          <w:szCs w:val="24"/>
        </w:rPr>
      </w:pPr>
      <w:r w:rsidRPr="00873F7F">
        <w:rPr>
          <w:sz w:val="24"/>
          <w:szCs w:val="24"/>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Pr="00873F7F" w:rsidR="00E5723E" w:rsidP="00F30CE6" w:rsidRDefault="00E5723E">
      <w:pPr>
        <w:ind w:firstLine="709"/>
        <w:jc w:val="both"/>
        <w:rPr>
          <w:sz w:val="24"/>
          <w:szCs w:val="24"/>
        </w:rPr>
      </w:pPr>
    </w:p>
    <w:p w:rsidRPr="00873F7F" w:rsidR="007C2094" w:rsidP="007C2094" w:rsidRDefault="007C2094">
      <w:pPr>
        <w:ind w:firstLine="709"/>
        <w:jc w:val="both"/>
        <w:rPr>
          <w:sz w:val="24"/>
          <w:szCs w:val="24"/>
        </w:rPr>
      </w:pPr>
      <w:r w:rsidRPr="00873F7F">
        <w:rPr>
          <w:sz w:val="24"/>
          <w:szCs w:val="24"/>
        </w:rPr>
        <w:t>Ponuditelj Kristina Maleš, Split, nije u roku uplatila kupovninu prema rješenju ovog suda posl.br. St. 144/2011-122 od 21. lipnja 2019. godine.</w:t>
      </w:r>
    </w:p>
    <w:p w:rsidRPr="00873F7F" w:rsidR="007C2094" w:rsidP="007C2094" w:rsidRDefault="007C2094">
      <w:pPr>
        <w:ind w:firstLine="709"/>
        <w:jc w:val="both"/>
        <w:rPr>
          <w:sz w:val="24"/>
          <w:szCs w:val="24"/>
        </w:rPr>
      </w:pPr>
    </w:p>
    <w:p w:rsidRPr="00873F7F" w:rsidR="007C2094" w:rsidP="007C2094" w:rsidRDefault="007C2094">
      <w:pPr>
        <w:ind w:firstLine="709"/>
        <w:jc w:val="both"/>
        <w:rPr>
          <w:sz w:val="24"/>
          <w:szCs w:val="24"/>
        </w:rPr>
      </w:pPr>
      <w:r w:rsidRPr="00873F7F">
        <w:rPr>
          <w:sz w:val="24"/>
          <w:szCs w:val="24"/>
        </w:rPr>
        <w:t>Prema čl. 103. st. 5. OZ smatra se da je rješenje dostavljeno istekom trećeg dana od dana isticanja na e oglasnoj ploči suda.</w:t>
      </w:r>
    </w:p>
    <w:p w:rsidRPr="00873F7F" w:rsidR="007C2094" w:rsidP="007C2094" w:rsidRDefault="007C2094">
      <w:pPr>
        <w:ind w:firstLine="709"/>
        <w:jc w:val="both"/>
        <w:rPr>
          <w:sz w:val="24"/>
          <w:szCs w:val="24"/>
        </w:rPr>
      </w:pPr>
    </w:p>
    <w:p w:rsidRPr="00873F7F" w:rsidR="00F30CE6" w:rsidP="00F30CE6" w:rsidRDefault="00F30CE6">
      <w:pPr>
        <w:ind w:firstLine="709"/>
        <w:jc w:val="both"/>
        <w:rPr>
          <w:sz w:val="24"/>
          <w:szCs w:val="24"/>
        </w:rPr>
      </w:pPr>
      <w:r w:rsidRPr="00873F7F">
        <w:rPr>
          <w:sz w:val="24"/>
          <w:szCs w:val="24"/>
        </w:rPr>
        <w:t xml:space="preserve">Financijska agencija je dostavila obavijest </w:t>
      </w:r>
      <w:r w:rsidRPr="00873F7F" w:rsidR="0013218B">
        <w:rPr>
          <w:sz w:val="24"/>
          <w:szCs w:val="24"/>
        </w:rPr>
        <w:t xml:space="preserve">(list spisa 422) </w:t>
      </w:r>
      <w:r w:rsidRPr="00873F7F">
        <w:rPr>
          <w:sz w:val="24"/>
          <w:szCs w:val="24"/>
        </w:rPr>
        <w:t xml:space="preserve">da u roku za plaćanje prema rješenju ovog suda posl.br. St. </w:t>
      </w:r>
      <w:r w:rsidRPr="00873F7F" w:rsidR="0013218B">
        <w:rPr>
          <w:sz w:val="24"/>
          <w:szCs w:val="24"/>
        </w:rPr>
        <w:t xml:space="preserve">144/2011-122 od 21. lipnja 2019. godine </w:t>
      </w:r>
      <w:r w:rsidRPr="00873F7F" w:rsidR="00B04064">
        <w:rPr>
          <w:sz w:val="24"/>
          <w:szCs w:val="24"/>
        </w:rPr>
        <w:t xml:space="preserve">nije evidentirana uplata </w:t>
      </w:r>
      <w:r w:rsidRPr="00873F7F" w:rsidR="00C32B3D">
        <w:rPr>
          <w:sz w:val="24"/>
          <w:szCs w:val="24"/>
        </w:rPr>
        <w:t>kupovnine.</w:t>
      </w:r>
    </w:p>
    <w:p w:rsidRPr="00873F7F" w:rsidR="00C32B3D" w:rsidP="00F30CE6" w:rsidRDefault="00C32B3D">
      <w:pPr>
        <w:ind w:firstLine="709"/>
        <w:jc w:val="both"/>
        <w:rPr>
          <w:sz w:val="24"/>
          <w:szCs w:val="24"/>
        </w:rPr>
      </w:pPr>
    </w:p>
    <w:p w:rsidRPr="00873F7F" w:rsidR="005A7B1B" w:rsidP="00726F28" w:rsidRDefault="00726F28">
      <w:pPr>
        <w:ind w:firstLine="709"/>
        <w:jc w:val="both"/>
        <w:rPr>
          <w:sz w:val="24"/>
          <w:szCs w:val="24"/>
        </w:rPr>
      </w:pPr>
      <w:r w:rsidRPr="00873F7F">
        <w:rPr>
          <w:sz w:val="24"/>
          <w:szCs w:val="24"/>
        </w:rPr>
        <w:t>Prema čl. 106. OZ, ako kupac u određenom roku ne položi kupovninu, sud će rješenjem oglasiti prodaju nevažećom, a iz položene jamčevine namirit će se troškovi nove prodaje i naknaditi razlika između ranije postignute kupovnine i nove kupovnine. Jamčevina iznosi 0,10 kuna, a nova kupovnina je za 3.000,00 kuna niža od prethodne, pa će se uplaćena jamčevina iskoristiti za pokrivanje razlika u ponuđenoj (ostvarenoj) cijeni.</w:t>
      </w:r>
      <w:r w:rsidRPr="00873F7F" w:rsidR="002A7856">
        <w:rPr>
          <w:sz w:val="24"/>
          <w:szCs w:val="24"/>
        </w:rPr>
        <w:t xml:space="preserve"> </w:t>
      </w:r>
    </w:p>
    <w:p w:rsidRPr="00873F7F" w:rsidR="005A7B1B" w:rsidP="00726F28" w:rsidRDefault="005A7B1B">
      <w:pPr>
        <w:ind w:firstLine="709"/>
        <w:jc w:val="both"/>
        <w:rPr>
          <w:sz w:val="24"/>
          <w:szCs w:val="24"/>
        </w:rPr>
      </w:pPr>
    </w:p>
    <w:p w:rsidRPr="00873F7F" w:rsidR="00726F28" w:rsidP="00726F28" w:rsidRDefault="005A7B1B">
      <w:pPr>
        <w:ind w:firstLine="709"/>
        <w:jc w:val="both"/>
        <w:rPr>
          <w:sz w:val="24"/>
          <w:szCs w:val="24"/>
        </w:rPr>
      </w:pPr>
      <w:r w:rsidRPr="00873F7F">
        <w:rPr>
          <w:sz w:val="24"/>
          <w:szCs w:val="24"/>
        </w:rPr>
        <w:t>Sud smatra potrebnim navesti kako</w:t>
      </w:r>
      <w:r w:rsidRPr="00873F7F" w:rsidR="002A7856">
        <w:rPr>
          <w:sz w:val="24"/>
          <w:szCs w:val="24"/>
        </w:rPr>
        <w:t xml:space="preserve"> iz izvješća </w:t>
      </w:r>
      <w:r w:rsidRPr="00873F7F" w:rsidR="002E5D32">
        <w:rPr>
          <w:sz w:val="24"/>
          <w:szCs w:val="24"/>
        </w:rPr>
        <w:t>Financijske agencije (list spisa 237-393) o provedenoj dražbi</w:t>
      </w:r>
      <w:r w:rsidRPr="00873F7F">
        <w:rPr>
          <w:sz w:val="24"/>
          <w:szCs w:val="24"/>
        </w:rPr>
        <w:t xml:space="preserve"> </w:t>
      </w:r>
      <w:r w:rsidRPr="00873F7F" w:rsidR="005834C6">
        <w:rPr>
          <w:sz w:val="24"/>
          <w:szCs w:val="24"/>
        </w:rPr>
        <w:t>proizlazi</w:t>
      </w:r>
      <w:r w:rsidRPr="00873F7F" w:rsidR="002E5D32">
        <w:rPr>
          <w:sz w:val="24"/>
          <w:szCs w:val="24"/>
        </w:rPr>
        <w:t xml:space="preserve"> da su najpovoljniji ponuditelj Kristina Maleš iz Splita i prvi slijedeći </w:t>
      </w:r>
      <w:r w:rsidRPr="00873F7F" w:rsidR="00EB3439">
        <w:rPr>
          <w:sz w:val="24"/>
          <w:szCs w:val="24"/>
        </w:rPr>
        <w:t>ponuditelj, redom prema veličini ponuđene cijene, Željko Maleš iz Splita povezane osobe</w:t>
      </w:r>
      <w:r w:rsidRPr="00873F7F" w:rsidR="005834C6">
        <w:rPr>
          <w:sz w:val="24"/>
          <w:szCs w:val="24"/>
        </w:rPr>
        <w:t xml:space="preserve">. Iz ponašanja Kristine Maleš proizlazi da </w:t>
      </w:r>
      <w:r w:rsidRPr="00873F7F" w:rsidR="00EB3439">
        <w:rPr>
          <w:sz w:val="24"/>
          <w:szCs w:val="24"/>
        </w:rPr>
        <w:t>sudjelovanje Kristin</w:t>
      </w:r>
      <w:r w:rsidRPr="00873F7F" w:rsidR="0002598C">
        <w:rPr>
          <w:sz w:val="24"/>
          <w:szCs w:val="24"/>
        </w:rPr>
        <w:t>e</w:t>
      </w:r>
      <w:r w:rsidRPr="00873F7F" w:rsidR="00EB3439">
        <w:rPr>
          <w:sz w:val="24"/>
          <w:szCs w:val="24"/>
        </w:rPr>
        <w:t xml:space="preserve"> Maleš na javnoj dražbi pred Financijskom agencijom nije bilo usmjereno stvarnoj kupnji predmetne nekretnine po ponuđenoj cijeni, na što ukazuje i njezin odustanak od ponude</w:t>
      </w:r>
      <w:r w:rsidRPr="00873F7F" w:rsidR="00997C2C">
        <w:rPr>
          <w:sz w:val="24"/>
          <w:szCs w:val="24"/>
        </w:rPr>
        <w:t xml:space="preserve"> (neplaćanje ponuđene cijene)</w:t>
      </w:r>
      <w:r w:rsidRPr="00873F7F" w:rsidR="00B83727">
        <w:rPr>
          <w:sz w:val="24"/>
          <w:szCs w:val="24"/>
        </w:rPr>
        <w:t>. Međutim</w:t>
      </w:r>
      <w:r w:rsidRPr="00873F7F" w:rsidR="00EB3439">
        <w:rPr>
          <w:sz w:val="24"/>
          <w:szCs w:val="24"/>
        </w:rPr>
        <w:t xml:space="preserve">, </w:t>
      </w:r>
      <w:r w:rsidRPr="00873F7F" w:rsidR="004A1AC0">
        <w:rPr>
          <w:sz w:val="24"/>
          <w:szCs w:val="24"/>
        </w:rPr>
        <w:t xml:space="preserve">sud nije </w:t>
      </w:r>
      <w:r w:rsidRPr="00873F7F" w:rsidR="00EB3439">
        <w:rPr>
          <w:sz w:val="24"/>
          <w:szCs w:val="24"/>
        </w:rPr>
        <w:t xml:space="preserve">poništio </w:t>
      </w:r>
      <w:r w:rsidRPr="00873F7F" w:rsidR="00997C2C">
        <w:rPr>
          <w:sz w:val="24"/>
          <w:szCs w:val="24"/>
        </w:rPr>
        <w:t xml:space="preserve">održanu </w:t>
      </w:r>
      <w:r w:rsidRPr="00873F7F" w:rsidR="00EB3439">
        <w:rPr>
          <w:sz w:val="24"/>
          <w:szCs w:val="24"/>
        </w:rPr>
        <w:t>dražbu</w:t>
      </w:r>
      <w:r w:rsidRPr="00873F7F" w:rsidR="00997C2C">
        <w:rPr>
          <w:sz w:val="24"/>
          <w:szCs w:val="24"/>
        </w:rPr>
        <w:t xml:space="preserve"> </w:t>
      </w:r>
      <w:r w:rsidRPr="00873F7F" w:rsidR="00B83727">
        <w:rPr>
          <w:sz w:val="24"/>
          <w:szCs w:val="24"/>
        </w:rPr>
        <w:t>iz razloga</w:t>
      </w:r>
      <w:r w:rsidRPr="00873F7F" w:rsidR="00997C2C">
        <w:rPr>
          <w:sz w:val="24"/>
          <w:szCs w:val="24"/>
        </w:rPr>
        <w:t xml:space="preserve"> što je prvi slijedeći kupac ponudio za 3.000,00 kuna manju cijenu koja za ovaj sud ne predstavlja veliku razliku u </w:t>
      </w:r>
      <w:r w:rsidRPr="00873F7F" w:rsidR="00AD4B12">
        <w:rPr>
          <w:sz w:val="24"/>
          <w:szCs w:val="24"/>
        </w:rPr>
        <w:t xml:space="preserve">ponuđenoj </w:t>
      </w:r>
      <w:r w:rsidRPr="00873F7F" w:rsidR="00997C2C">
        <w:rPr>
          <w:sz w:val="24"/>
          <w:szCs w:val="24"/>
        </w:rPr>
        <w:t xml:space="preserve">cijeni i </w:t>
      </w:r>
      <w:r w:rsidRPr="00873F7F" w:rsidR="00904F6D">
        <w:rPr>
          <w:sz w:val="24"/>
          <w:szCs w:val="24"/>
        </w:rPr>
        <w:t xml:space="preserve">ne čini </w:t>
      </w:r>
      <w:r w:rsidRPr="00873F7F" w:rsidR="00B83727">
        <w:rPr>
          <w:sz w:val="24"/>
          <w:szCs w:val="24"/>
        </w:rPr>
        <w:t xml:space="preserve">samo po sebi </w:t>
      </w:r>
      <w:r w:rsidRPr="00873F7F" w:rsidR="004A1AC0">
        <w:rPr>
          <w:sz w:val="24"/>
          <w:szCs w:val="24"/>
        </w:rPr>
        <w:t xml:space="preserve">razlog za </w:t>
      </w:r>
      <w:r w:rsidRPr="00873F7F" w:rsidR="00997C2C">
        <w:rPr>
          <w:sz w:val="24"/>
          <w:szCs w:val="24"/>
        </w:rPr>
        <w:t>poništ</w:t>
      </w:r>
      <w:r w:rsidRPr="00873F7F" w:rsidR="004A1AC0">
        <w:rPr>
          <w:sz w:val="24"/>
          <w:szCs w:val="24"/>
        </w:rPr>
        <w:t>enje javne dražbe</w:t>
      </w:r>
      <w:r w:rsidRPr="00873F7F" w:rsidR="00B83727">
        <w:rPr>
          <w:sz w:val="24"/>
          <w:szCs w:val="24"/>
        </w:rPr>
        <w:t xml:space="preserve"> jedino zbog toga </w:t>
      </w:r>
      <w:r w:rsidRPr="00873F7F" w:rsidR="00997C2C">
        <w:rPr>
          <w:sz w:val="24"/>
          <w:szCs w:val="24"/>
        </w:rPr>
        <w:t>što Kristina Maleš nije kupila</w:t>
      </w:r>
      <w:r w:rsidRPr="00873F7F" w:rsidR="00904F6D">
        <w:rPr>
          <w:sz w:val="24"/>
          <w:szCs w:val="24"/>
        </w:rPr>
        <w:t xml:space="preserve"> nekretninu po ponuđenoj cijeni, pa </w:t>
      </w:r>
      <w:r w:rsidRPr="00873F7F" w:rsidR="00997C2C">
        <w:rPr>
          <w:sz w:val="24"/>
          <w:szCs w:val="24"/>
        </w:rPr>
        <w:t>se i</w:t>
      </w:r>
      <w:r w:rsidRPr="00873F7F" w:rsidR="00063F2E">
        <w:rPr>
          <w:sz w:val="24"/>
          <w:szCs w:val="24"/>
        </w:rPr>
        <w:t>sta nekretnina dosuđuje Željku M</w:t>
      </w:r>
      <w:r w:rsidRPr="00873F7F" w:rsidR="00997C2C">
        <w:rPr>
          <w:sz w:val="24"/>
          <w:szCs w:val="24"/>
        </w:rPr>
        <w:t>aleš</w:t>
      </w:r>
      <w:r w:rsidRPr="00873F7F" w:rsidR="00E00A5D">
        <w:rPr>
          <w:sz w:val="24"/>
          <w:szCs w:val="24"/>
        </w:rPr>
        <w:t>u</w:t>
      </w:r>
      <w:r w:rsidRPr="00873F7F" w:rsidR="00063F2E">
        <w:rPr>
          <w:sz w:val="24"/>
          <w:szCs w:val="24"/>
        </w:rPr>
        <w:t xml:space="preserve">, mogućoj bliskoj osobi, </w:t>
      </w:r>
      <w:r w:rsidRPr="00873F7F" w:rsidR="00904F6D">
        <w:rPr>
          <w:sz w:val="24"/>
          <w:szCs w:val="24"/>
        </w:rPr>
        <w:t xml:space="preserve">budući da bi prema mišljenju ovog suda poništenje dražbe </w:t>
      </w:r>
      <w:r w:rsidRPr="00873F7F" w:rsidR="00063F2E">
        <w:rPr>
          <w:sz w:val="24"/>
          <w:szCs w:val="24"/>
        </w:rPr>
        <w:t xml:space="preserve"> predstavljalo veći gubitak za stečajnu masu (trošak nove prodaje, </w:t>
      </w:r>
      <w:r w:rsidRPr="00873F7F" w:rsidR="0002598C">
        <w:rPr>
          <w:sz w:val="24"/>
          <w:szCs w:val="24"/>
        </w:rPr>
        <w:t xml:space="preserve">dodatni </w:t>
      </w:r>
      <w:r w:rsidRPr="00873F7F" w:rsidR="00063F2E">
        <w:rPr>
          <w:sz w:val="24"/>
          <w:szCs w:val="24"/>
        </w:rPr>
        <w:t>tijek zakonskih zateznih kamata razlučnog vjerovnika do nove prodaje</w:t>
      </w:r>
      <w:r w:rsidRPr="00873F7F" w:rsidR="0002598C">
        <w:rPr>
          <w:sz w:val="24"/>
          <w:szCs w:val="24"/>
        </w:rPr>
        <w:t xml:space="preserve"> i sl.</w:t>
      </w:r>
      <w:r w:rsidRPr="00873F7F" w:rsidR="00063F2E">
        <w:rPr>
          <w:sz w:val="24"/>
          <w:szCs w:val="24"/>
        </w:rPr>
        <w:t>)</w:t>
      </w:r>
      <w:r w:rsidRPr="00873F7F">
        <w:rPr>
          <w:sz w:val="24"/>
          <w:szCs w:val="24"/>
        </w:rPr>
        <w:t xml:space="preserve"> od prodaje po cij</w:t>
      </w:r>
      <w:r w:rsidRPr="00873F7F" w:rsidR="0002598C">
        <w:rPr>
          <w:sz w:val="24"/>
          <w:szCs w:val="24"/>
        </w:rPr>
        <w:t>e</w:t>
      </w:r>
      <w:r w:rsidRPr="00873F7F">
        <w:rPr>
          <w:sz w:val="24"/>
          <w:szCs w:val="24"/>
        </w:rPr>
        <w:t>ni nižoj za 3.000,00 kuna.</w:t>
      </w:r>
    </w:p>
    <w:p w:rsidRPr="00873F7F" w:rsidR="00726F28" w:rsidP="00726F28" w:rsidRDefault="00726F28">
      <w:pPr>
        <w:ind w:firstLine="709"/>
        <w:jc w:val="both"/>
        <w:rPr>
          <w:sz w:val="24"/>
          <w:szCs w:val="24"/>
        </w:rPr>
      </w:pPr>
    </w:p>
    <w:p w:rsidRPr="00873F7F" w:rsidR="00726F28" w:rsidP="00726F28" w:rsidRDefault="00726F28">
      <w:pPr>
        <w:pStyle w:val="Tijeloteksta"/>
        <w:ind w:firstLine="709"/>
        <w:rPr>
          <w:szCs w:val="24"/>
        </w:rPr>
      </w:pPr>
      <w:r w:rsidRPr="00873F7F">
        <w:rPr>
          <w:szCs w:val="24"/>
        </w:rPr>
        <w:t xml:space="preserve">U smislu čl.101. OZ, nakon pravomoćnosti rješenja o dosudi nekretnine i pošto kupac položi kupovinu, sud će donijeti zaključak o predaji nekretnine kupcu. </w:t>
      </w:r>
    </w:p>
    <w:p w:rsidRPr="00873F7F" w:rsidR="00726F28" w:rsidP="00726F28" w:rsidRDefault="00726F28">
      <w:pPr>
        <w:jc w:val="both"/>
        <w:rPr>
          <w:sz w:val="24"/>
          <w:szCs w:val="24"/>
        </w:rPr>
      </w:pPr>
      <w:r w:rsidRPr="00873F7F">
        <w:rPr>
          <w:sz w:val="24"/>
          <w:szCs w:val="24"/>
        </w:rPr>
        <w:t xml:space="preserve"> </w:t>
      </w:r>
    </w:p>
    <w:p w:rsidRPr="00873F7F" w:rsidR="00726F28" w:rsidP="00726F28" w:rsidRDefault="00726F28">
      <w:pPr>
        <w:ind w:firstLine="709"/>
        <w:jc w:val="both"/>
        <w:rPr>
          <w:sz w:val="24"/>
          <w:szCs w:val="24"/>
        </w:rPr>
      </w:pPr>
      <w:r w:rsidRPr="00873F7F">
        <w:rPr>
          <w:sz w:val="24"/>
          <w:szCs w:val="24"/>
        </w:rPr>
        <w:t xml:space="preserve">U smislu čl. </w:t>
      </w:r>
      <w:smartTag w:uri="urn:schemas-microsoft-com:office:smarttags" w:element="metricconverter">
        <w:smartTagPr>
          <w:attr w:name="ProductID" w:val="89. st"/>
        </w:smartTagPr>
        <w:r w:rsidRPr="00873F7F">
          <w:rPr>
            <w:sz w:val="24"/>
            <w:szCs w:val="24"/>
          </w:rPr>
          <w:t>89. st</w:t>
        </w:r>
      </w:smartTag>
      <w:r w:rsidRPr="00873F7F">
        <w:rPr>
          <w:sz w:val="24"/>
          <w:szCs w:val="24"/>
        </w:rPr>
        <w:t>. 1. Zakon o zemljišnim knjigama (NN 91/96, 68/98, 137/99, 114/01, 100/04, 107/07, 152/08, 126/10, 55/13, 60/103, 107/17, dalje u tekstu: ZZK), sud koji donese odluku o tome tko je kupac (rješenje o dosudi) naredit će po službenoj dužnosti da se dosuda prodane nekretnine zabilježi u zemljišnoj knjizi.</w:t>
      </w:r>
    </w:p>
    <w:p w:rsidRPr="00873F7F" w:rsidR="00726F28" w:rsidP="00726F28" w:rsidRDefault="00726F28">
      <w:pPr>
        <w:ind w:firstLine="709"/>
        <w:jc w:val="both"/>
        <w:rPr>
          <w:sz w:val="24"/>
          <w:szCs w:val="24"/>
        </w:rPr>
      </w:pPr>
    </w:p>
    <w:p w:rsidRPr="00873F7F" w:rsidR="00726F28" w:rsidP="00726F28" w:rsidRDefault="00726F28">
      <w:pPr>
        <w:ind w:firstLine="709"/>
        <w:jc w:val="both"/>
        <w:rPr>
          <w:sz w:val="24"/>
          <w:szCs w:val="24"/>
        </w:rPr>
      </w:pPr>
      <w:r w:rsidRPr="00873F7F">
        <w:rPr>
          <w:sz w:val="24"/>
          <w:szCs w:val="24"/>
        </w:rPr>
        <w:t xml:space="preserve">Sukladno  čl. </w:t>
      </w:r>
      <w:smartTag w:uri="urn:schemas-microsoft-com:office:smarttags" w:element="metricconverter">
        <w:smartTagPr>
          <w:attr w:name="ProductID" w:val="11. st"/>
        </w:smartTagPr>
        <w:r w:rsidRPr="00873F7F">
          <w:rPr>
            <w:sz w:val="24"/>
            <w:szCs w:val="24"/>
          </w:rPr>
          <w:t>11. st</w:t>
        </w:r>
      </w:smartTag>
      <w:r w:rsidRPr="00873F7F">
        <w:rPr>
          <w:sz w:val="24"/>
          <w:szCs w:val="24"/>
        </w:rPr>
        <w:t xml:space="preserve">. </w:t>
      </w:r>
      <w:smartTag w:uri="urn:schemas-microsoft-com:office:smarttags" w:element="metricconverter">
        <w:smartTagPr>
          <w:attr w:name="ProductID" w:val="4. OZ"/>
        </w:smartTagPr>
        <w:r w:rsidRPr="00873F7F">
          <w:rPr>
            <w:sz w:val="24"/>
            <w:szCs w:val="24"/>
          </w:rPr>
          <w:t>4. OZ</w:t>
        </w:r>
      </w:smartTag>
      <w:r w:rsidRPr="00873F7F">
        <w:rPr>
          <w:sz w:val="24"/>
          <w:szCs w:val="24"/>
        </w:rPr>
        <w:t>, žalba ne odgađa provedbu rješenja, ako Ovršnim zakonom nije drugačije određeno. Odredbama Ovršnog zakona nije određeno da žalba protiv rješenja o dosudi nekretnine zadržava provedbu rješenja.</w:t>
      </w:r>
    </w:p>
    <w:p w:rsidRPr="00873F7F" w:rsidR="00726F28" w:rsidP="00726F28" w:rsidRDefault="00726F28">
      <w:pPr>
        <w:ind w:firstLine="709"/>
        <w:jc w:val="both"/>
        <w:rPr>
          <w:sz w:val="24"/>
          <w:szCs w:val="24"/>
        </w:rPr>
      </w:pPr>
    </w:p>
    <w:p w:rsidRPr="00873F7F" w:rsidR="00726F28" w:rsidP="00726F28" w:rsidRDefault="00726F28">
      <w:pPr>
        <w:ind w:firstLine="709"/>
        <w:jc w:val="both"/>
        <w:rPr>
          <w:sz w:val="24"/>
          <w:szCs w:val="24"/>
        </w:rPr>
      </w:pPr>
      <w:r w:rsidRPr="00873F7F">
        <w:rPr>
          <w:sz w:val="24"/>
          <w:szCs w:val="24"/>
        </w:rPr>
        <w:t>Zbog navedenog, na temelju spomenutih propisa odlučeno je kao u izreci.</w:t>
      </w:r>
    </w:p>
    <w:p w:rsidRPr="00873F7F" w:rsidR="00726F28" w:rsidP="00726F28" w:rsidRDefault="00726F28">
      <w:pPr>
        <w:jc w:val="both"/>
        <w:rPr>
          <w:sz w:val="24"/>
          <w:szCs w:val="24"/>
        </w:rPr>
      </w:pPr>
    </w:p>
    <w:p w:rsidRPr="00873F7F" w:rsidR="00872A4C" w:rsidP="00872A4C" w:rsidRDefault="00872A4C">
      <w:pPr>
        <w:jc w:val="center"/>
        <w:rPr>
          <w:b/>
          <w:sz w:val="24"/>
          <w:szCs w:val="24"/>
        </w:rPr>
      </w:pPr>
      <w:r w:rsidRPr="00873F7F">
        <w:rPr>
          <w:b/>
          <w:sz w:val="24"/>
          <w:szCs w:val="24"/>
        </w:rPr>
        <w:t xml:space="preserve">U Dubrovniku, </w:t>
      </w:r>
      <w:r w:rsidRPr="00873F7F" w:rsidR="00AB0BC3">
        <w:rPr>
          <w:b/>
          <w:sz w:val="24"/>
          <w:szCs w:val="24"/>
        </w:rPr>
        <w:t>16</w:t>
      </w:r>
      <w:r w:rsidRPr="00873F7F" w:rsidR="00F77956">
        <w:rPr>
          <w:b/>
          <w:sz w:val="24"/>
          <w:szCs w:val="24"/>
        </w:rPr>
        <w:t xml:space="preserve">. </w:t>
      </w:r>
      <w:r w:rsidRPr="00873F7F" w:rsidR="00AB0BC3">
        <w:rPr>
          <w:b/>
          <w:sz w:val="24"/>
          <w:szCs w:val="24"/>
        </w:rPr>
        <w:t>srpnja</w:t>
      </w:r>
      <w:r w:rsidRPr="00873F7F" w:rsidR="00F77956">
        <w:rPr>
          <w:b/>
          <w:sz w:val="24"/>
          <w:szCs w:val="24"/>
        </w:rPr>
        <w:t xml:space="preserve"> </w:t>
      </w:r>
      <w:r w:rsidRPr="00873F7F">
        <w:rPr>
          <w:b/>
          <w:sz w:val="24"/>
          <w:szCs w:val="24"/>
        </w:rPr>
        <w:t>201</w:t>
      </w:r>
      <w:r w:rsidRPr="00873F7F" w:rsidR="002E2E98">
        <w:rPr>
          <w:b/>
          <w:sz w:val="24"/>
          <w:szCs w:val="24"/>
        </w:rPr>
        <w:t>9</w:t>
      </w:r>
      <w:r w:rsidRPr="00873F7F">
        <w:rPr>
          <w:b/>
          <w:sz w:val="24"/>
          <w:szCs w:val="24"/>
        </w:rPr>
        <w:t>. godine</w:t>
      </w:r>
    </w:p>
    <w:p w:rsidRPr="00873F7F" w:rsidR="00872A4C" w:rsidP="00C17513" w:rsidRDefault="00872A4C">
      <w:pPr>
        <w:ind w:firstLine="720"/>
        <w:jc w:val="both"/>
        <w:rPr>
          <w:sz w:val="24"/>
          <w:szCs w:val="24"/>
        </w:rPr>
      </w:pPr>
    </w:p>
    <w:p w:rsidRPr="00873F7F" w:rsidR="0092184E" w:rsidRDefault="0092184E">
      <w:pPr>
        <w:jc w:val="both"/>
        <w:rPr>
          <w:b/>
          <w:sz w:val="24"/>
          <w:szCs w:val="24"/>
        </w:rPr>
      </w:pP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t>Stečajni sudac:</w:t>
      </w:r>
    </w:p>
    <w:p w:rsidRPr="00873F7F" w:rsidR="0092184E" w:rsidRDefault="0092184E">
      <w:pPr>
        <w:jc w:val="both"/>
        <w:rPr>
          <w:b/>
          <w:sz w:val="24"/>
          <w:szCs w:val="24"/>
        </w:rPr>
      </w:pPr>
    </w:p>
    <w:p w:rsidRPr="00873F7F" w:rsidR="0092184E" w:rsidRDefault="0092184E">
      <w:pPr>
        <w:jc w:val="both"/>
        <w:rPr>
          <w:b/>
          <w:sz w:val="24"/>
          <w:szCs w:val="24"/>
        </w:rPr>
      </w:pP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t>Srđan Gavrani</w:t>
      </w:r>
      <w:r w:rsidRPr="00873F7F" w:rsidR="00390D6F">
        <w:rPr>
          <w:b/>
          <w:sz w:val="24"/>
          <w:szCs w:val="24"/>
        </w:rPr>
        <w:t>ć</w:t>
      </w:r>
    </w:p>
    <w:p w:rsidR="0092184E" w:rsidRDefault="0092184E">
      <w:pPr>
        <w:jc w:val="both"/>
        <w:rPr>
          <w:b/>
          <w:sz w:val="22"/>
          <w:szCs w:val="22"/>
        </w:rPr>
      </w:pPr>
    </w:p>
    <w:p w:rsidR="0092184E" w:rsidRDefault="0092184E">
      <w:pPr>
        <w:jc w:val="both"/>
        <w:rPr>
          <w:b/>
          <w:sz w:val="22"/>
          <w:szCs w:val="22"/>
        </w:rPr>
      </w:pPr>
    </w:p>
    <w:p w:rsidR="0092184E" w:rsidRDefault="0092184E">
      <w:pPr>
        <w:jc w:val="both"/>
        <w:rPr>
          <w:b/>
          <w:sz w:val="22"/>
          <w:szCs w:val="22"/>
        </w:rPr>
      </w:pPr>
    </w:p>
    <w:p w:rsidR="003346F0" w:rsidRDefault="003346F0">
      <w:pPr>
        <w:jc w:val="both"/>
        <w:rPr>
          <w:b/>
          <w:sz w:val="22"/>
          <w:szCs w:val="22"/>
        </w:rPr>
      </w:pPr>
    </w:p>
    <w:p w:rsidR="005E1E1B" w:rsidRDefault="005E1E1B">
      <w:pPr>
        <w:jc w:val="both"/>
        <w:rPr>
          <w:b/>
          <w:sz w:val="22"/>
          <w:szCs w:val="22"/>
        </w:rPr>
      </w:pPr>
    </w:p>
    <w:p w:rsidR="005E1E1B" w:rsidRDefault="005E1E1B">
      <w:pPr>
        <w:jc w:val="both"/>
        <w:rPr>
          <w:b/>
          <w:sz w:val="22"/>
          <w:szCs w:val="22"/>
        </w:rPr>
      </w:pPr>
    </w:p>
    <w:p w:rsidR="009C4582" w:rsidRDefault="009C4582">
      <w:pPr>
        <w:jc w:val="both"/>
        <w:rPr>
          <w:b/>
          <w:sz w:val="22"/>
          <w:szCs w:val="22"/>
        </w:rPr>
      </w:pPr>
    </w:p>
    <w:p w:rsidR="009C4582" w:rsidRDefault="009C4582">
      <w:pPr>
        <w:jc w:val="both"/>
        <w:rPr>
          <w:b/>
          <w:sz w:val="22"/>
          <w:szCs w:val="22"/>
        </w:rPr>
      </w:pPr>
    </w:p>
    <w:p w:rsidRPr="006604E9" w:rsidR="0092184E" w:rsidRDefault="008C35C9">
      <w:pPr>
        <w:jc w:val="both"/>
        <w:rPr>
          <w:b/>
          <w:sz w:val="22"/>
          <w:szCs w:val="22"/>
        </w:rPr>
      </w:pPr>
      <w:r>
        <w:rPr>
          <w:b/>
          <w:sz w:val="22"/>
          <w:szCs w:val="22"/>
        </w:rPr>
        <w:lastRenderedPageBreak/>
        <w:t>P</w:t>
      </w:r>
      <w:r w:rsidRPr="006604E9" w:rsidR="0092184E">
        <w:rPr>
          <w:b/>
          <w:sz w:val="22"/>
          <w:szCs w:val="22"/>
        </w:rPr>
        <w:t>OUKA O PRAVNOM LIJEKU</w:t>
      </w:r>
    </w:p>
    <w:p w:rsidRPr="00E30180" w:rsidR="00E30180" w:rsidP="00E30180" w:rsidRDefault="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uri="urn:schemas-microsoft-com:office:smarttags" w:element="metricconverter">
        <w:smartTagPr>
          <w:attr w:name="ProductID" w:val="4. OZ"/>
        </w:smartTagPr>
        <w:r w:rsidRPr="00E30180">
          <w:rPr>
            <w:sz w:val="22"/>
            <w:szCs w:val="22"/>
          </w:rPr>
          <w:t>11. st</w:t>
        </w:r>
      </w:smartTag>
      <w:r w:rsidRPr="00E30180">
        <w:rPr>
          <w:sz w:val="22"/>
          <w:szCs w:val="22"/>
        </w:rPr>
        <w:t xml:space="preserve">. </w:t>
      </w:r>
      <w:smartTag w:uri="urn:schemas-microsoft-com:office:smarttags" w:element="metricconverter">
        <w:smartTagPr>
          <w:attr w:name="ProductID" w:val="4. OZ"/>
        </w:smartTagPr>
        <w:r w:rsidRPr="00E30180">
          <w:rPr>
            <w:sz w:val="22"/>
            <w:szCs w:val="22"/>
          </w:rPr>
          <w:t>4. OZ</w:t>
        </w:r>
      </w:smartTag>
      <w:r w:rsidRPr="00E30180">
        <w:rPr>
          <w:sz w:val="22"/>
          <w:szCs w:val="22"/>
        </w:rPr>
        <w:t>).</w:t>
      </w:r>
    </w:p>
    <w:p w:rsidR="0092184E" w:rsidRDefault="0092184E">
      <w:pPr>
        <w:jc w:val="both"/>
        <w:rPr>
          <w:sz w:val="16"/>
          <w:szCs w:val="16"/>
        </w:rPr>
      </w:pPr>
    </w:p>
    <w:p w:rsidRPr="00920D17" w:rsidR="0092184E" w:rsidRDefault="0092184E">
      <w:pPr>
        <w:jc w:val="both"/>
        <w:rPr>
          <w:b/>
          <w:sz w:val="22"/>
          <w:szCs w:val="22"/>
        </w:rPr>
      </w:pPr>
      <w:r w:rsidRPr="00920D17">
        <w:rPr>
          <w:b/>
          <w:sz w:val="22"/>
          <w:szCs w:val="22"/>
        </w:rPr>
        <w:t xml:space="preserve">DN-a </w:t>
      </w:r>
      <w:r w:rsidRPr="00920D17">
        <w:rPr>
          <w:sz w:val="22"/>
          <w:szCs w:val="22"/>
        </w:rPr>
        <w:t>(</w:t>
      </w:r>
      <w:r w:rsidR="000F47F9">
        <w:rPr>
          <w:sz w:val="22"/>
          <w:szCs w:val="22"/>
        </w:rPr>
        <w:t>24</w:t>
      </w:r>
      <w:r w:rsidR="00F77956">
        <w:rPr>
          <w:sz w:val="22"/>
          <w:szCs w:val="22"/>
        </w:rPr>
        <w:t>.</w:t>
      </w:r>
      <w:r w:rsidR="002E2E98">
        <w:rPr>
          <w:sz w:val="22"/>
          <w:szCs w:val="22"/>
        </w:rPr>
        <w:t>0</w:t>
      </w:r>
      <w:r w:rsidR="00064036">
        <w:rPr>
          <w:sz w:val="22"/>
          <w:szCs w:val="22"/>
        </w:rPr>
        <w:t>7</w:t>
      </w:r>
      <w:r w:rsidRPr="00920D17">
        <w:rPr>
          <w:sz w:val="22"/>
          <w:szCs w:val="22"/>
        </w:rPr>
        <w:t>.201</w:t>
      </w:r>
      <w:r w:rsidR="002E2E98">
        <w:rPr>
          <w:sz w:val="22"/>
          <w:szCs w:val="22"/>
        </w:rPr>
        <w:t>9</w:t>
      </w:r>
      <w:r w:rsidRPr="00920D17">
        <w:rPr>
          <w:sz w:val="22"/>
          <w:szCs w:val="22"/>
        </w:rPr>
        <w:t>.g.)</w:t>
      </w:r>
      <w:r w:rsidRPr="00920D17">
        <w:rPr>
          <w:b/>
          <w:sz w:val="22"/>
          <w:szCs w:val="22"/>
        </w:rPr>
        <w:t>:</w:t>
      </w:r>
    </w:p>
    <w:p w:rsidRPr="004A71CD" w:rsidR="000F47F9" w:rsidP="000F47F9" w:rsidRDefault="000F47F9">
      <w:pPr>
        <w:numPr>
          <w:ilvl w:val="0"/>
          <w:numId w:val="1"/>
        </w:numPr>
        <w:jc w:val="both"/>
      </w:pPr>
      <w:r w:rsidRPr="004A71CD">
        <w:t>stečajnom upravitelju, putem e oglasne ploče,</w:t>
      </w:r>
    </w:p>
    <w:p w:rsidRPr="000F47F9" w:rsidR="000F47F9" w:rsidP="000F47F9" w:rsidRDefault="000F47F9">
      <w:pPr>
        <w:numPr>
          <w:ilvl w:val="0"/>
          <w:numId w:val="1"/>
        </w:numPr>
        <w:jc w:val="both"/>
        <w:rPr>
          <w:sz w:val="18"/>
          <w:szCs w:val="18"/>
        </w:rPr>
      </w:pPr>
      <w:r w:rsidRPr="00375D95">
        <w:rPr>
          <w:sz w:val="18"/>
          <w:szCs w:val="18"/>
        </w:rPr>
        <w:t>Željko Maleš, Vukovarska 183 B, Split</w:t>
      </w:r>
      <w:r w:rsidRPr="000F47F9">
        <w:rPr>
          <w:sz w:val="18"/>
          <w:szCs w:val="18"/>
        </w:rPr>
        <w:t xml:space="preserve"> i putem e oglasne ploče,</w:t>
      </w:r>
    </w:p>
    <w:p w:rsidRPr="000F47F9" w:rsidR="000F47F9" w:rsidP="000F47F9" w:rsidRDefault="000F47F9">
      <w:pPr>
        <w:pStyle w:val="Odlomakpopisa"/>
        <w:numPr>
          <w:ilvl w:val="0"/>
          <w:numId w:val="1"/>
        </w:numPr>
      </w:pPr>
      <w:r>
        <w:t>Kristina Maleš, Vukovarska 183, Split</w:t>
      </w:r>
      <w:r w:rsidRPr="00C50526">
        <w:t xml:space="preserve">, </w:t>
      </w:r>
      <w:r w:rsidRPr="000F47F9">
        <w:t>putem e oglasne ploče,</w:t>
      </w:r>
    </w:p>
    <w:p w:rsidR="000F47F9" w:rsidP="000F47F9" w:rsidRDefault="000F47F9">
      <w:pPr>
        <w:pStyle w:val="Odlomakpopisa"/>
        <w:numPr>
          <w:ilvl w:val="0"/>
          <w:numId w:val="1"/>
        </w:numPr>
      </w:pPr>
      <w:r w:rsidRPr="005B5E08">
        <w:t>Zvonimir Spajić</w:t>
      </w:r>
      <w:r>
        <w:t xml:space="preserve">, putem e oglasne ploče, </w:t>
      </w:r>
      <w:r w:rsidRPr="005B5E08">
        <w:t xml:space="preserve"> </w:t>
      </w:r>
    </w:p>
    <w:p w:rsidR="000F47F9" w:rsidP="000F47F9" w:rsidRDefault="000F47F9">
      <w:pPr>
        <w:pStyle w:val="Odlomakpopisa"/>
        <w:numPr>
          <w:ilvl w:val="0"/>
          <w:numId w:val="1"/>
        </w:numPr>
      </w:pPr>
      <w:r w:rsidRPr="00713924">
        <w:t>Martin</w:t>
      </w:r>
      <w:r>
        <w:t>a</w:t>
      </w:r>
      <w:r w:rsidRPr="00713924">
        <w:t xml:space="preserve"> Spajić,</w:t>
      </w:r>
      <w:r w:rsidRPr="00880C93">
        <w:t xml:space="preserve"> putem e oglasne ploče</w:t>
      </w:r>
      <w:r>
        <w:t>,</w:t>
      </w:r>
    </w:p>
    <w:p w:rsidR="000F47F9" w:rsidP="000F47F9" w:rsidRDefault="000F47F9">
      <w:pPr>
        <w:pStyle w:val="Odlomakpopisa"/>
        <w:numPr>
          <w:ilvl w:val="0"/>
          <w:numId w:val="1"/>
        </w:numPr>
      </w:pPr>
      <w:r>
        <w:t>Dubravko</w:t>
      </w:r>
      <w:r w:rsidRPr="00713924">
        <w:t xml:space="preserve"> Vrbanec,</w:t>
      </w:r>
      <w:r w:rsidRPr="00880C93">
        <w:t xml:space="preserve"> putem e oglasne ploče</w:t>
      </w:r>
      <w:r>
        <w:t>,</w:t>
      </w:r>
    </w:p>
    <w:p w:rsidR="000F47F9" w:rsidP="000F47F9" w:rsidRDefault="000F47F9">
      <w:pPr>
        <w:pStyle w:val="Odlomakpopisa"/>
        <w:numPr>
          <w:ilvl w:val="0"/>
          <w:numId w:val="1"/>
        </w:numPr>
      </w:pPr>
      <w:r w:rsidRPr="00713924">
        <w:t>Dražen Bilokapić,</w:t>
      </w:r>
      <w:r w:rsidRPr="00880C93">
        <w:t xml:space="preserve"> putem e oglasne ploče</w:t>
      </w:r>
      <w:r>
        <w:t>,</w:t>
      </w:r>
    </w:p>
    <w:p w:rsidR="000F47F9" w:rsidP="000F47F9" w:rsidRDefault="000F47F9">
      <w:pPr>
        <w:pStyle w:val="Odlomakpopisa"/>
        <w:numPr>
          <w:ilvl w:val="0"/>
          <w:numId w:val="1"/>
        </w:numPr>
      </w:pPr>
      <w:r>
        <w:t>Petra</w:t>
      </w:r>
      <w:r w:rsidRPr="00713924">
        <w:t xml:space="preserve"> Samaržija,</w:t>
      </w:r>
      <w:r w:rsidRPr="00880C93">
        <w:t xml:space="preserve"> putem e oglasne ploče</w:t>
      </w:r>
      <w:r>
        <w:t>,</w:t>
      </w:r>
    </w:p>
    <w:p w:rsidR="000F47F9" w:rsidP="000F47F9" w:rsidRDefault="000F47F9">
      <w:pPr>
        <w:pStyle w:val="Odlomakpopisa"/>
        <w:numPr>
          <w:ilvl w:val="0"/>
          <w:numId w:val="1"/>
        </w:numPr>
      </w:pPr>
      <w:r w:rsidRPr="00713924">
        <w:t>ADRIA NOVA d.o.o.,</w:t>
      </w:r>
      <w:r w:rsidRPr="00880C93">
        <w:t xml:space="preserve"> putem e oglasne ploče</w:t>
      </w:r>
      <w:r>
        <w:t>,</w:t>
      </w:r>
    </w:p>
    <w:p w:rsidR="000F47F9" w:rsidP="000F47F9" w:rsidRDefault="000F47F9">
      <w:pPr>
        <w:pStyle w:val="Odlomakpopisa"/>
        <w:numPr>
          <w:ilvl w:val="0"/>
          <w:numId w:val="1"/>
        </w:numPr>
      </w:pPr>
      <w:r>
        <w:t>Igor</w:t>
      </w:r>
      <w:r w:rsidRPr="00713924">
        <w:t xml:space="preserve"> Brletić,</w:t>
      </w:r>
      <w:r w:rsidRPr="00880C93">
        <w:t xml:space="preserve"> putem e oglasne ploče,</w:t>
      </w:r>
    </w:p>
    <w:p w:rsidR="000F47F9" w:rsidP="000F47F9" w:rsidRDefault="000F47F9">
      <w:pPr>
        <w:pStyle w:val="Odlomakpopisa"/>
        <w:numPr>
          <w:ilvl w:val="0"/>
          <w:numId w:val="1"/>
        </w:numPr>
      </w:pPr>
      <w:r>
        <w:t>Željka</w:t>
      </w:r>
      <w:r w:rsidRPr="00713924">
        <w:t xml:space="preserve"> Čučković, </w:t>
      </w:r>
      <w:r w:rsidRPr="00880C93">
        <w:t>putem e oglasne ploče,</w:t>
      </w:r>
    </w:p>
    <w:p w:rsidR="000F47F9" w:rsidP="000F47F9" w:rsidRDefault="000F47F9">
      <w:pPr>
        <w:pStyle w:val="Odlomakpopisa"/>
        <w:numPr>
          <w:ilvl w:val="0"/>
          <w:numId w:val="1"/>
        </w:numPr>
      </w:pPr>
      <w:r w:rsidRPr="00713924">
        <w:t>MP Development d.o.o.,</w:t>
      </w:r>
      <w:r w:rsidRPr="00880C93">
        <w:t xml:space="preserve"> putem e oglasne ploče,</w:t>
      </w:r>
    </w:p>
    <w:p w:rsidR="000F47F9" w:rsidP="000F47F9" w:rsidRDefault="000F47F9">
      <w:pPr>
        <w:pStyle w:val="Odlomakpopisa"/>
        <w:numPr>
          <w:ilvl w:val="0"/>
          <w:numId w:val="1"/>
        </w:numPr>
      </w:pPr>
      <w:r>
        <w:t>Marko</w:t>
      </w:r>
      <w:r w:rsidRPr="00713924">
        <w:t xml:space="preserve"> Petrunić,</w:t>
      </w:r>
      <w:r w:rsidRPr="00880C93">
        <w:t xml:space="preserve"> putem e oglasne ploče,</w:t>
      </w:r>
    </w:p>
    <w:p w:rsidR="000F47F9" w:rsidP="000F47F9" w:rsidRDefault="000F47F9">
      <w:pPr>
        <w:pStyle w:val="Odlomakpopisa"/>
        <w:numPr>
          <w:ilvl w:val="0"/>
          <w:numId w:val="1"/>
        </w:numPr>
      </w:pPr>
      <w:r>
        <w:t>Hrvoje</w:t>
      </w:r>
      <w:r w:rsidRPr="00713924">
        <w:t xml:space="preserve"> Rožman,</w:t>
      </w:r>
      <w:r w:rsidRPr="00880C93">
        <w:t xml:space="preserve"> putem e oglasne ploče,</w:t>
      </w:r>
    </w:p>
    <w:p w:rsidR="000F47F9" w:rsidP="000F47F9" w:rsidRDefault="000F47F9">
      <w:pPr>
        <w:pStyle w:val="Odlomakpopisa"/>
        <w:numPr>
          <w:ilvl w:val="0"/>
          <w:numId w:val="1"/>
        </w:numPr>
      </w:pPr>
      <w:r>
        <w:t>Lucas</w:t>
      </w:r>
      <w:r w:rsidRPr="00713924">
        <w:t xml:space="preserve"> Leon Vunić,</w:t>
      </w:r>
      <w:r w:rsidRPr="00880C93">
        <w:t xml:space="preserve"> putem e oglasne ploče,</w:t>
      </w:r>
    </w:p>
    <w:p w:rsidR="000F47F9" w:rsidP="000F47F9" w:rsidRDefault="000F47F9">
      <w:pPr>
        <w:pStyle w:val="Odlomakpopisa"/>
        <w:numPr>
          <w:ilvl w:val="0"/>
          <w:numId w:val="1"/>
        </w:numPr>
      </w:pPr>
      <w:r>
        <w:t>Mario</w:t>
      </w:r>
      <w:r w:rsidRPr="00713924">
        <w:t xml:space="preserve"> Vunić,</w:t>
      </w:r>
      <w:r w:rsidRPr="00880C93">
        <w:t xml:space="preserve"> putem e oglasne ploče,</w:t>
      </w:r>
    </w:p>
    <w:p w:rsidR="000F47F9" w:rsidP="000F47F9" w:rsidRDefault="000F47F9">
      <w:pPr>
        <w:pStyle w:val="Odlomakpopisa"/>
        <w:numPr>
          <w:ilvl w:val="0"/>
          <w:numId w:val="1"/>
        </w:numPr>
      </w:pPr>
      <w:r w:rsidRPr="00713924">
        <w:t>Mladen Dujmović,</w:t>
      </w:r>
      <w:r w:rsidRPr="00880C93">
        <w:t xml:space="preserve"> putem e oglasne ploče,</w:t>
      </w:r>
    </w:p>
    <w:p w:rsidR="000F47F9" w:rsidP="000F47F9" w:rsidRDefault="000F47F9">
      <w:pPr>
        <w:pStyle w:val="Odlomakpopisa"/>
        <w:numPr>
          <w:ilvl w:val="0"/>
          <w:numId w:val="1"/>
        </w:numPr>
      </w:pPr>
      <w:r w:rsidRPr="00713924">
        <w:t>Mark</w:t>
      </w:r>
      <w:r>
        <w:t>o</w:t>
      </w:r>
      <w:r w:rsidRPr="00713924">
        <w:t xml:space="preserve"> Komerički,</w:t>
      </w:r>
      <w:r w:rsidRPr="00880C93">
        <w:t xml:space="preserve"> putem e oglasne ploče,</w:t>
      </w:r>
    </w:p>
    <w:p w:rsidR="000F47F9" w:rsidP="000F47F9" w:rsidRDefault="000F47F9">
      <w:pPr>
        <w:pStyle w:val="Odlomakpopisa"/>
        <w:numPr>
          <w:ilvl w:val="0"/>
          <w:numId w:val="1"/>
        </w:numPr>
      </w:pPr>
      <w:r w:rsidRPr="00713924">
        <w:t>Boris Alerić,</w:t>
      </w:r>
      <w:r w:rsidRPr="00880C93">
        <w:t xml:space="preserve"> putem e oglasne ploče,</w:t>
      </w:r>
    </w:p>
    <w:p w:rsidR="000F47F9" w:rsidP="000F47F9" w:rsidRDefault="000F47F9">
      <w:pPr>
        <w:pStyle w:val="Odlomakpopisa"/>
        <w:numPr>
          <w:ilvl w:val="0"/>
          <w:numId w:val="1"/>
        </w:numPr>
      </w:pPr>
      <w:r w:rsidRPr="00713924">
        <w:t>STARA ŠKRINJA d.o.o.,</w:t>
      </w:r>
      <w:r w:rsidRPr="00880C93">
        <w:t xml:space="preserve"> putem e oglasne ploče,</w:t>
      </w:r>
    </w:p>
    <w:p w:rsidR="000F47F9" w:rsidP="000F47F9" w:rsidRDefault="000F47F9">
      <w:pPr>
        <w:pStyle w:val="Odlomakpopisa"/>
        <w:numPr>
          <w:ilvl w:val="0"/>
          <w:numId w:val="1"/>
        </w:numPr>
      </w:pPr>
      <w:r>
        <w:t>Saša</w:t>
      </w:r>
      <w:r w:rsidRPr="00713924">
        <w:t xml:space="preserve"> Kulej,</w:t>
      </w:r>
      <w:r w:rsidRPr="00880C93">
        <w:t xml:space="preserve"> putem e oglasne ploče,</w:t>
      </w:r>
    </w:p>
    <w:p w:rsidR="000F47F9" w:rsidP="000F47F9" w:rsidRDefault="000F47F9">
      <w:pPr>
        <w:pStyle w:val="Odlomakpopisa"/>
        <w:numPr>
          <w:ilvl w:val="0"/>
          <w:numId w:val="1"/>
        </w:numPr>
      </w:pPr>
      <w:r w:rsidRPr="00713924">
        <w:t>PUNA LINIJA d.o.o.,</w:t>
      </w:r>
      <w:r w:rsidRPr="00880C93">
        <w:t xml:space="preserve"> putem e oglasne ploče,</w:t>
      </w:r>
    </w:p>
    <w:p w:rsidR="000F47F9" w:rsidP="000F47F9" w:rsidRDefault="000F47F9">
      <w:pPr>
        <w:pStyle w:val="Odlomakpopisa"/>
        <w:numPr>
          <w:ilvl w:val="0"/>
          <w:numId w:val="1"/>
        </w:numPr>
      </w:pPr>
      <w:r w:rsidRPr="00713924">
        <w:t>AGRODOME j.d.o.o.,</w:t>
      </w:r>
      <w:r w:rsidRPr="00880C93">
        <w:t xml:space="preserve"> putem e oglasne ploče,</w:t>
      </w:r>
    </w:p>
    <w:p w:rsidR="000F47F9" w:rsidP="000F47F9" w:rsidRDefault="000F47F9">
      <w:pPr>
        <w:pStyle w:val="Odlomakpopisa"/>
        <w:numPr>
          <w:ilvl w:val="0"/>
          <w:numId w:val="1"/>
        </w:numPr>
      </w:pPr>
      <w:r w:rsidRPr="00713924">
        <w:t>CAKI trans d.o.o.,</w:t>
      </w:r>
      <w:r w:rsidRPr="00880C93">
        <w:t xml:space="preserve"> putem e oglasne ploče,</w:t>
      </w:r>
    </w:p>
    <w:p w:rsidR="000F47F9" w:rsidP="000F47F9" w:rsidRDefault="000F47F9">
      <w:pPr>
        <w:pStyle w:val="Odlomakpopisa"/>
        <w:numPr>
          <w:ilvl w:val="0"/>
          <w:numId w:val="1"/>
        </w:numPr>
      </w:pPr>
      <w:r w:rsidRPr="00713924">
        <w:t>K.S.-Gradnja d.o.o.,</w:t>
      </w:r>
      <w:r w:rsidRPr="00880C93">
        <w:t xml:space="preserve"> putem e oglasne ploče,</w:t>
      </w:r>
    </w:p>
    <w:p w:rsidR="000F47F9" w:rsidP="000F47F9" w:rsidRDefault="000F47F9">
      <w:pPr>
        <w:pStyle w:val="Odlomakpopisa"/>
        <w:numPr>
          <w:ilvl w:val="0"/>
          <w:numId w:val="1"/>
        </w:numPr>
      </w:pPr>
      <w:r w:rsidRPr="00713924">
        <w:t>TERRA TISON d.o.o.,</w:t>
      </w:r>
      <w:r w:rsidRPr="00880C93">
        <w:t xml:space="preserve"> putem e oglasne ploče,</w:t>
      </w:r>
    </w:p>
    <w:p w:rsidR="000F47F9" w:rsidP="000F47F9" w:rsidRDefault="000F47F9">
      <w:pPr>
        <w:pStyle w:val="Odlomakpopisa"/>
        <w:numPr>
          <w:ilvl w:val="0"/>
          <w:numId w:val="1"/>
        </w:numPr>
      </w:pPr>
      <w:r>
        <w:t>Petar</w:t>
      </w:r>
      <w:r w:rsidRPr="00713924">
        <w:t xml:space="preserve"> Čuljak,</w:t>
      </w:r>
      <w:r w:rsidRPr="00880C93">
        <w:t xml:space="preserve"> putem e oglasne ploče,</w:t>
      </w:r>
    </w:p>
    <w:p w:rsidR="000F47F9" w:rsidP="000F47F9" w:rsidRDefault="000F47F9">
      <w:pPr>
        <w:pStyle w:val="Odlomakpopisa"/>
        <w:numPr>
          <w:ilvl w:val="0"/>
          <w:numId w:val="1"/>
        </w:numPr>
      </w:pPr>
      <w:r w:rsidRPr="00713924">
        <w:t xml:space="preserve">Goran Glažar, </w:t>
      </w:r>
      <w:r w:rsidRPr="00880C93">
        <w:t>putem e oglasne ploče,</w:t>
      </w:r>
    </w:p>
    <w:p w:rsidR="000F47F9" w:rsidP="000F47F9" w:rsidRDefault="000F47F9">
      <w:pPr>
        <w:pStyle w:val="Odlomakpopisa"/>
        <w:numPr>
          <w:ilvl w:val="0"/>
          <w:numId w:val="1"/>
        </w:numPr>
      </w:pPr>
      <w:r w:rsidRPr="00713924">
        <w:t>Olgic</w:t>
      </w:r>
      <w:r>
        <w:t>a</w:t>
      </w:r>
      <w:r w:rsidRPr="00713924">
        <w:t xml:space="preserve"> Jurković Glažar,</w:t>
      </w:r>
      <w:r w:rsidRPr="00880C93">
        <w:t xml:space="preserve"> putem e oglasne ploče,</w:t>
      </w:r>
    </w:p>
    <w:p w:rsidR="000F47F9" w:rsidP="000F47F9" w:rsidRDefault="000F47F9">
      <w:pPr>
        <w:pStyle w:val="Odlomakpopisa"/>
        <w:numPr>
          <w:ilvl w:val="0"/>
          <w:numId w:val="1"/>
        </w:numPr>
      </w:pPr>
      <w:r>
        <w:t>Martin</w:t>
      </w:r>
      <w:r w:rsidRPr="00713924">
        <w:t xml:space="preserve"> Masnjak,</w:t>
      </w:r>
      <w:r w:rsidRPr="00880C93">
        <w:t xml:space="preserve"> putem e oglasne ploče,</w:t>
      </w:r>
    </w:p>
    <w:p w:rsidR="000F47F9" w:rsidP="000F47F9" w:rsidRDefault="000F47F9">
      <w:pPr>
        <w:pStyle w:val="Odlomakpopisa"/>
        <w:numPr>
          <w:ilvl w:val="0"/>
          <w:numId w:val="1"/>
        </w:numPr>
      </w:pPr>
      <w:r>
        <w:t>Ante</w:t>
      </w:r>
      <w:r w:rsidRPr="00713924">
        <w:t xml:space="preserve"> Jonjić,</w:t>
      </w:r>
      <w:r w:rsidRPr="00880C93">
        <w:t xml:space="preserve"> putem e oglasne ploče,</w:t>
      </w:r>
    </w:p>
    <w:p w:rsidR="000F47F9" w:rsidP="000F47F9" w:rsidRDefault="000F47F9">
      <w:pPr>
        <w:pStyle w:val="Odlomakpopisa"/>
        <w:numPr>
          <w:ilvl w:val="0"/>
          <w:numId w:val="1"/>
        </w:numPr>
      </w:pPr>
      <w:r w:rsidRPr="00713924">
        <w:t xml:space="preserve">WIN-WIN PARTNER d.o.o., </w:t>
      </w:r>
      <w:r w:rsidRPr="00880C93">
        <w:t>putem e oglasne ploče,</w:t>
      </w:r>
    </w:p>
    <w:p w:rsidR="000F47F9" w:rsidP="000F47F9" w:rsidRDefault="000F47F9">
      <w:pPr>
        <w:pStyle w:val="Odlomakpopisa"/>
        <w:numPr>
          <w:ilvl w:val="0"/>
          <w:numId w:val="1"/>
        </w:numPr>
      </w:pPr>
      <w:r w:rsidRPr="00713924">
        <w:t>Zvonk</w:t>
      </w:r>
      <w:r>
        <w:t>o</w:t>
      </w:r>
      <w:r w:rsidRPr="00713924">
        <w:t xml:space="preserve"> Žak,</w:t>
      </w:r>
      <w:r w:rsidRPr="00880C93">
        <w:t xml:space="preserve"> putem e oglasne ploče,</w:t>
      </w:r>
    </w:p>
    <w:p w:rsidR="000F47F9" w:rsidP="000F47F9" w:rsidRDefault="000F47F9">
      <w:pPr>
        <w:pStyle w:val="Odlomakpopisa"/>
        <w:numPr>
          <w:ilvl w:val="0"/>
          <w:numId w:val="1"/>
        </w:numPr>
      </w:pPr>
      <w:r w:rsidRPr="00713924">
        <w:t>Velimir Žak,</w:t>
      </w:r>
      <w:r w:rsidRPr="00880C93">
        <w:t xml:space="preserve"> putem e oglasne ploče,</w:t>
      </w:r>
    </w:p>
    <w:p w:rsidR="000F47F9" w:rsidP="000F47F9" w:rsidRDefault="000F47F9">
      <w:pPr>
        <w:pStyle w:val="Odlomakpopisa"/>
        <w:numPr>
          <w:ilvl w:val="0"/>
          <w:numId w:val="1"/>
        </w:numPr>
      </w:pPr>
      <w:r>
        <w:t>Iva</w:t>
      </w:r>
      <w:r w:rsidRPr="00713924">
        <w:t xml:space="preserve"> Čengić,</w:t>
      </w:r>
      <w:r w:rsidRPr="00880C93">
        <w:t xml:space="preserve"> putem e oglasne ploče,</w:t>
      </w:r>
    </w:p>
    <w:p w:rsidR="000F47F9" w:rsidP="000F47F9" w:rsidRDefault="000F47F9">
      <w:pPr>
        <w:pStyle w:val="Odlomakpopisa"/>
        <w:numPr>
          <w:ilvl w:val="0"/>
          <w:numId w:val="1"/>
        </w:numPr>
      </w:pPr>
      <w:r w:rsidRPr="00713924">
        <w:t>TOP KRAFT d.o.o.,</w:t>
      </w:r>
      <w:r w:rsidRPr="00880C93">
        <w:t xml:space="preserve"> putem e oglasne ploče,</w:t>
      </w:r>
    </w:p>
    <w:p w:rsidR="000F47F9" w:rsidP="000F47F9" w:rsidRDefault="000F47F9">
      <w:pPr>
        <w:pStyle w:val="Odlomakpopisa"/>
        <w:numPr>
          <w:ilvl w:val="0"/>
          <w:numId w:val="1"/>
        </w:numPr>
      </w:pPr>
      <w:r>
        <w:t>Natalija</w:t>
      </w:r>
      <w:r w:rsidRPr="00713924">
        <w:t xml:space="preserve"> Čolak,</w:t>
      </w:r>
      <w:r w:rsidRPr="00880C93">
        <w:t xml:space="preserve"> putem e oglasne ploče,</w:t>
      </w:r>
    </w:p>
    <w:p w:rsidR="000F47F9" w:rsidP="000F47F9" w:rsidRDefault="000F47F9">
      <w:pPr>
        <w:pStyle w:val="Odlomakpopisa"/>
        <w:numPr>
          <w:ilvl w:val="0"/>
          <w:numId w:val="1"/>
        </w:numPr>
      </w:pPr>
      <w:r w:rsidRPr="00713924">
        <w:t>Boris Berović,</w:t>
      </w:r>
      <w:r w:rsidRPr="00880C93">
        <w:t xml:space="preserve"> putem e oglasne ploče,</w:t>
      </w:r>
    </w:p>
    <w:p w:rsidR="000F47F9" w:rsidP="000F47F9" w:rsidRDefault="000F47F9">
      <w:pPr>
        <w:pStyle w:val="Odlomakpopisa"/>
        <w:numPr>
          <w:ilvl w:val="0"/>
          <w:numId w:val="1"/>
        </w:numPr>
      </w:pPr>
      <w:r w:rsidRPr="00713924">
        <w:t xml:space="preserve">Branimir Vrnoga, </w:t>
      </w:r>
      <w:r w:rsidRPr="00880C93">
        <w:t>putem e oglasne ploče,</w:t>
      </w:r>
    </w:p>
    <w:p w:rsidR="000F47F9" w:rsidP="000F47F9" w:rsidRDefault="000F47F9">
      <w:pPr>
        <w:pStyle w:val="Odlomakpopisa"/>
        <w:numPr>
          <w:ilvl w:val="0"/>
          <w:numId w:val="1"/>
        </w:numPr>
      </w:pPr>
      <w:r>
        <w:t>Marinko</w:t>
      </w:r>
      <w:r w:rsidRPr="00713924">
        <w:t xml:space="preserve"> Marević,</w:t>
      </w:r>
      <w:r w:rsidRPr="00880C93">
        <w:t xml:space="preserve"> putem e oglasne ploče,</w:t>
      </w:r>
    </w:p>
    <w:p w:rsidR="000F47F9" w:rsidP="000F47F9" w:rsidRDefault="000F47F9">
      <w:pPr>
        <w:pStyle w:val="Odlomakpopisa"/>
        <w:numPr>
          <w:ilvl w:val="0"/>
          <w:numId w:val="1"/>
        </w:numPr>
      </w:pPr>
      <w:r w:rsidRPr="00713924">
        <w:t xml:space="preserve">Ivana Vrnoga, </w:t>
      </w:r>
      <w:r w:rsidRPr="00880C93">
        <w:t>putem e oglasne ploče,</w:t>
      </w:r>
    </w:p>
    <w:p w:rsidR="000F47F9" w:rsidP="000F47F9" w:rsidRDefault="000F47F9">
      <w:pPr>
        <w:pStyle w:val="Odlomakpopisa"/>
        <w:numPr>
          <w:ilvl w:val="0"/>
          <w:numId w:val="1"/>
        </w:numPr>
      </w:pPr>
      <w:r w:rsidRPr="00713924">
        <w:t>Paško Ćibarić,</w:t>
      </w:r>
      <w:r w:rsidRPr="00880C93">
        <w:t xml:space="preserve"> putem e oglasne ploče,</w:t>
      </w:r>
    </w:p>
    <w:p w:rsidR="000F47F9" w:rsidP="000F47F9" w:rsidRDefault="000F47F9">
      <w:pPr>
        <w:pStyle w:val="Odlomakpopisa"/>
        <w:numPr>
          <w:ilvl w:val="0"/>
          <w:numId w:val="1"/>
        </w:numPr>
      </w:pPr>
      <w:r w:rsidRPr="00713924">
        <w:t xml:space="preserve">PREMIUM d.o.o., </w:t>
      </w:r>
      <w:r w:rsidRPr="00880C93">
        <w:t>putem e oglasne ploče,</w:t>
      </w:r>
    </w:p>
    <w:p w:rsidR="000F47F9" w:rsidP="000F47F9" w:rsidRDefault="000F47F9">
      <w:pPr>
        <w:pStyle w:val="Odlomakpopisa"/>
        <w:numPr>
          <w:ilvl w:val="0"/>
          <w:numId w:val="1"/>
        </w:numPr>
      </w:pPr>
      <w:r w:rsidRPr="00713924">
        <w:t>Modne Kreacije d.o.o.,</w:t>
      </w:r>
      <w:r w:rsidRPr="00880C93">
        <w:t xml:space="preserve"> putem e oglasne ploče,</w:t>
      </w:r>
    </w:p>
    <w:p w:rsidR="000F47F9" w:rsidP="000F47F9" w:rsidRDefault="000F47F9">
      <w:pPr>
        <w:pStyle w:val="Odlomakpopisa"/>
        <w:numPr>
          <w:ilvl w:val="0"/>
          <w:numId w:val="1"/>
        </w:numPr>
      </w:pPr>
      <w:r>
        <w:t>Iva</w:t>
      </w:r>
      <w:r w:rsidRPr="00713924">
        <w:t xml:space="preserve"> Pinjuh Stjepović,</w:t>
      </w:r>
      <w:r w:rsidRPr="00880C93">
        <w:t xml:space="preserve"> putem e oglasne ploče,</w:t>
      </w:r>
    </w:p>
    <w:p w:rsidR="000F47F9" w:rsidP="000F47F9" w:rsidRDefault="000F47F9">
      <w:pPr>
        <w:pStyle w:val="Odlomakpopisa"/>
        <w:numPr>
          <w:ilvl w:val="0"/>
          <w:numId w:val="1"/>
        </w:numPr>
      </w:pPr>
      <w:r w:rsidRPr="00713924">
        <w:t>Igor Rubić,</w:t>
      </w:r>
      <w:r w:rsidRPr="00880C93">
        <w:t xml:space="preserve"> putem e oglasne ploče,</w:t>
      </w:r>
    </w:p>
    <w:p w:rsidR="000F47F9" w:rsidP="000F47F9" w:rsidRDefault="000F47F9">
      <w:pPr>
        <w:pStyle w:val="Odlomakpopisa"/>
        <w:numPr>
          <w:ilvl w:val="0"/>
          <w:numId w:val="1"/>
        </w:numPr>
      </w:pPr>
      <w:r>
        <w:t>Petar</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Ljiljan</w:t>
      </w:r>
      <w:r>
        <w:t>a</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Kristin</w:t>
      </w:r>
      <w:r>
        <w:t>a</w:t>
      </w:r>
      <w:r w:rsidRPr="00713924">
        <w:t xml:space="preserve"> Ljubičić, </w:t>
      </w:r>
      <w:r w:rsidRPr="00880C93">
        <w:t>putem e oglasne ploče,</w:t>
      </w:r>
    </w:p>
    <w:p w:rsidR="000F47F9" w:rsidP="000F47F9" w:rsidRDefault="000F47F9">
      <w:pPr>
        <w:pStyle w:val="Odlomakpopisa"/>
        <w:numPr>
          <w:ilvl w:val="0"/>
          <w:numId w:val="1"/>
        </w:numPr>
      </w:pPr>
      <w:r>
        <w:t>Maja</w:t>
      </w:r>
      <w:r w:rsidRPr="00713924">
        <w:t xml:space="preserve"> Pavičić,</w:t>
      </w:r>
      <w:r w:rsidRPr="00880C93">
        <w:t xml:space="preserve"> putem e oglasne ploče,</w:t>
      </w:r>
    </w:p>
    <w:p w:rsidR="000F47F9" w:rsidP="000F47F9" w:rsidRDefault="000F47F9">
      <w:pPr>
        <w:pStyle w:val="Odlomakpopisa"/>
        <w:numPr>
          <w:ilvl w:val="0"/>
          <w:numId w:val="1"/>
        </w:numPr>
      </w:pPr>
      <w:r>
        <w:t>Mladen</w:t>
      </w:r>
      <w:r w:rsidRPr="00713924">
        <w:t xml:space="preserve"> Pavičić,</w:t>
      </w:r>
      <w:r w:rsidRPr="00880C93">
        <w:t xml:space="preserve"> putem e oglasne ploče,</w:t>
      </w:r>
    </w:p>
    <w:p w:rsidR="000F47F9" w:rsidP="000F47F9" w:rsidRDefault="000F47F9">
      <w:pPr>
        <w:pStyle w:val="Odlomakpopisa"/>
        <w:numPr>
          <w:ilvl w:val="0"/>
          <w:numId w:val="1"/>
        </w:numPr>
      </w:pPr>
      <w:r>
        <w:t>Niko</w:t>
      </w:r>
      <w:r w:rsidRPr="00713924">
        <w:t xml:space="preserve"> Košta,</w:t>
      </w:r>
      <w:r w:rsidRPr="00880C93">
        <w:t xml:space="preserve"> putem e oglasne ploče,</w:t>
      </w:r>
    </w:p>
    <w:p w:rsidR="000F47F9" w:rsidP="000F47F9" w:rsidRDefault="000F47F9">
      <w:pPr>
        <w:pStyle w:val="Odlomakpopisa"/>
        <w:numPr>
          <w:ilvl w:val="0"/>
          <w:numId w:val="1"/>
        </w:numPr>
      </w:pPr>
      <w:r>
        <w:t>Jugoslava</w:t>
      </w:r>
      <w:r w:rsidRPr="00713924">
        <w:t xml:space="preserve"> Paprić,</w:t>
      </w:r>
      <w:r w:rsidRPr="00880C93">
        <w:t xml:space="preserve"> putem e oglasne ploče,</w:t>
      </w:r>
    </w:p>
    <w:p w:rsidR="000F47F9" w:rsidP="000F47F9" w:rsidRDefault="000F47F9">
      <w:pPr>
        <w:pStyle w:val="Odlomakpopisa"/>
        <w:numPr>
          <w:ilvl w:val="0"/>
          <w:numId w:val="1"/>
        </w:numPr>
      </w:pPr>
      <w:r w:rsidRPr="00713924">
        <w:lastRenderedPageBreak/>
        <w:t>ZVUČNI ZID d.o.o.,</w:t>
      </w:r>
      <w:r w:rsidRPr="00880C93">
        <w:t xml:space="preserve"> putem e oglasne ploče,</w:t>
      </w:r>
    </w:p>
    <w:p w:rsidR="000F47F9" w:rsidP="000F47F9" w:rsidRDefault="000F47F9">
      <w:pPr>
        <w:pStyle w:val="Odlomakpopisa"/>
        <w:numPr>
          <w:ilvl w:val="0"/>
          <w:numId w:val="1"/>
        </w:numPr>
      </w:pPr>
      <w:r w:rsidRPr="00713924">
        <w:t xml:space="preserve">PRIMA CAPITALE d.o.o., </w:t>
      </w:r>
      <w:r w:rsidRPr="00880C93">
        <w:t>putem e oglasne ploče,</w:t>
      </w:r>
    </w:p>
    <w:p w:rsidR="000F47F9" w:rsidP="000F47F9" w:rsidRDefault="000F47F9">
      <w:pPr>
        <w:pStyle w:val="Odlomakpopisa"/>
        <w:numPr>
          <w:ilvl w:val="0"/>
          <w:numId w:val="1"/>
        </w:numPr>
      </w:pPr>
      <w:r w:rsidRPr="00713924">
        <w:t>Maroj</w:t>
      </w:r>
      <w:r>
        <w:t>e</w:t>
      </w:r>
      <w:r w:rsidRPr="00713924">
        <w:t xml:space="preserve"> Stjepović,</w:t>
      </w:r>
      <w:r w:rsidRPr="00880C93">
        <w:t xml:space="preserve"> putem e oglasne ploče,</w:t>
      </w:r>
    </w:p>
    <w:p w:rsidR="000F47F9" w:rsidP="000F47F9" w:rsidRDefault="000F47F9">
      <w:pPr>
        <w:pStyle w:val="Odlomakpopisa"/>
        <w:numPr>
          <w:ilvl w:val="0"/>
          <w:numId w:val="1"/>
        </w:numPr>
      </w:pPr>
      <w:r w:rsidRPr="00713924">
        <w:t xml:space="preserve">ARMAGOR ESTATE d.o.o., </w:t>
      </w:r>
      <w:r w:rsidRPr="00880C93">
        <w:t>putem e oglasne ploče,</w:t>
      </w:r>
    </w:p>
    <w:p w:rsidR="000F47F9" w:rsidP="000F47F9" w:rsidRDefault="000F47F9">
      <w:pPr>
        <w:pStyle w:val="Odlomakpopisa"/>
        <w:numPr>
          <w:ilvl w:val="0"/>
          <w:numId w:val="1"/>
        </w:numPr>
      </w:pPr>
      <w:r w:rsidRPr="00713924">
        <w:t>MILES d.o.o.,</w:t>
      </w:r>
      <w:r w:rsidRPr="00880C93">
        <w:t xml:space="preserve"> putem e oglasne ploče,</w:t>
      </w:r>
    </w:p>
    <w:p w:rsidR="000F47F9" w:rsidP="000F47F9" w:rsidRDefault="000F47F9">
      <w:pPr>
        <w:pStyle w:val="Odlomakpopisa"/>
        <w:numPr>
          <w:ilvl w:val="0"/>
          <w:numId w:val="1"/>
        </w:numPr>
      </w:pPr>
      <w:r w:rsidRPr="00713924">
        <w:t>LICKO mobil d.o.o.,</w:t>
      </w:r>
      <w:r w:rsidRPr="00880C93">
        <w:t xml:space="preserve"> putem e oglasne ploče,</w:t>
      </w:r>
    </w:p>
    <w:p w:rsidR="000F47F9" w:rsidP="000F47F9" w:rsidRDefault="000F47F9">
      <w:pPr>
        <w:pStyle w:val="Odlomakpopisa"/>
        <w:numPr>
          <w:ilvl w:val="0"/>
          <w:numId w:val="1"/>
        </w:numPr>
      </w:pPr>
      <w:r w:rsidRPr="00713924">
        <w:t>Franj</w:t>
      </w:r>
      <w:r>
        <w:t>o</w:t>
      </w:r>
      <w:r w:rsidRPr="00713924">
        <w:t xml:space="preserve"> Zelenika, </w:t>
      </w:r>
      <w:r w:rsidRPr="00880C93">
        <w:t>putem e oglasne ploče,</w:t>
      </w:r>
    </w:p>
    <w:p w:rsidR="000F47F9" w:rsidP="000F47F9" w:rsidRDefault="000F47F9">
      <w:pPr>
        <w:pStyle w:val="Odlomakpopisa"/>
        <w:numPr>
          <w:ilvl w:val="0"/>
          <w:numId w:val="1"/>
        </w:numPr>
      </w:pPr>
      <w:r w:rsidRPr="00713924">
        <w:t>Mark</w:t>
      </w:r>
      <w:r>
        <w:t>o</w:t>
      </w:r>
      <w:r w:rsidRPr="00713924">
        <w:t xml:space="preserve"> Duilo,</w:t>
      </w:r>
      <w:r w:rsidRPr="00880C93">
        <w:t xml:space="preserve"> putem e oglasne ploče,</w:t>
      </w:r>
    </w:p>
    <w:p w:rsidR="000F47F9" w:rsidP="000F47F9" w:rsidRDefault="000F47F9">
      <w:pPr>
        <w:pStyle w:val="Odlomakpopisa"/>
        <w:numPr>
          <w:ilvl w:val="0"/>
          <w:numId w:val="1"/>
        </w:numPr>
      </w:pPr>
      <w:r>
        <w:t>Petra</w:t>
      </w:r>
      <w:r w:rsidRPr="00713924">
        <w:t xml:space="preserve"> Šimundža, </w:t>
      </w:r>
      <w:r w:rsidRPr="00880C93">
        <w:t>putem e oglasne ploče,</w:t>
      </w:r>
    </w:p>
    <w:p w:rsidR="000F47F9" w:rsidP="000F47F9" w:rsidRDefault="000F47F9">
      <w:pPr>
        <w:pStyle w:val="Odlomakpopisa"/>
        <w:numPr>
          <w:ilvl w:val="0"/>
          <w:numId w:val="1"/>
        </w:numPr>
      </w:pPr>
      <w:r w:rsidRPr="00713924">
        <w:t>Goran Paić,</w:t>
      </w:r>
      <w:r w:rsidRPr="00880C93">
        <w:t xml:space="preserve"> putem e oglasne ploče,</w:t>
      </w:r>
    </w:p>
    <w:p w:rsidR="000F47F9" w:rsidP="000F47F9" w:rsidRDefault="000F47F9">
      <w:pPr>
        <w:pStyle w:val="Odlomakpopisa"/>
        <w:numPr>
          <w:ilvl w:val="0"/>
          <w:numId w:val="1"/>
        </w:numPr>
      </w:pPr>
      <w:r w:rsidRPr="00713924">
        <w:t>Ivan Jelić,</w:t>
      </w:r>
      <w:r w:rsidRPr="00880C93">
        <w:t xml:space="preserve"> putem e oglasne ploče,</w:t>
      </w:r>
    </w:p>
    <w:p w:rsidR="000F47F9" w:rsidP="000F47F9" w:rsidRDefault="000F47F9">
      <w:pPr>
        <w:pStyle w:val="Odlomakpopisa"/>
        <w:numPr>
          <w:ilvl w:val="0"/>
          <w:numId w:val="1"/>
        </w:numPr>
      </w:pPr>
      <w:r w:rsidRPr="00713924">
        <w:t>JEDINA NERETNINA d.o.o.,</w:t>
      </w:r>
      <w:r w:rsidRPr="00880C93">
        <w:t xml:space="preserve"> putem e oglasne ploče,</w:t>
      </w:r>
    </w:p>
    <w:p w:rsidR="000F47F9" w:rsidP="000F47F9" w:rsidRDefault="000F47F9">
      <w:pPr>
        <w:pStyle w:val="Odlomakpopisa"/>
        <w:numPr>
          <w:ilvl w:val="0"/>
          <w:numId w:val="1"/>
        </w:numPr>
      </w:pPr>
      <w:r w:rsidRPr="00713924">
        <w:t>Damir Valčić,</w:t>
      </w:r>
      <w:r w:rsidRPr="00880C93">
        <w:t xml:space="preserve"> putem e oglasne ploče,</w:t>
      </w:r>
    </w:p>
    <w:p w:rsidR="000F47F9" w:rsidP="000F47F9" w:rsidRDefault="000F47F9">
      <w:pPr>
        <w:pStyle w:val="Odlomakpopisa"/>
        <w:numPr>
          <w:ilvl w:val="0"/>
          <w:numId w:val="1"/>
        </w:numPr>
      </w:pPr>
      <w:r>
        <w:t>Hrvoje</w:t>
      </w:r>
      <w:r w:rsidRPr="00713924">
        <w:t xml:space="preserve"> Kelemen, </w:t>
      </w:r>
      <w:r w:rsidRPr="00880C93">
        <w:t>putem e oglasne ploče,</w:t>
      </w:r>
    </w:p>
    <w:p w:rsidR="000F47F9" w:rsidP="000F47F9" w:rsidRDefault="000F47F9">
      <w:pPr>
        <w:pStyle w:val="Odlomakpopisa"/>
        <w:numPr>
          <w:ilvl w:val="0"/>
          <w:numId w:val="1"/>
        </w:numPr>
      </w:pPr>
      <w:r w:rsidRPr="00713924">
        <w:t>Igor Ivičić,</w:t>
      </w:r>
      <w:r w:rsidRPr="00880C93">
        <w:t xml:space="preserve"> putem e oglasne ploče,</w:t>
      </w:r>
    </w:p>
    <w:p w:rsidR="000F47F9" w:rsidP="000F47F9" w:rsidRDefault="000F47F9">
      <w:pPr>
        <w:pStyle w:val="Odlomakpopisa"/>
        <w:numPr>
          <w:ilvl w:val="0"/>
          <w:numId w:val="1"/>
        </w:numPr>
      </w:pPr>
      <w:r w:rsidRPr="00713924">
        <w:t>Mari</w:t>
      </w:r>
      <w:r>
        <w:t>o</w:t>
      </w:r>
      <w:r w:rsidRPr="00713924">
        <w:t xml:space="preserve"> Majić,</w:t>
      </w:r>
      <w:r w:rsidRPr="00880C93">
        <w:t xml:space="preserve"> putem e oglasne ploče,</w:t>
      </w:r>
    </w:p>
    <w:p w:rsidR="000F47F9" w:rsidP="000F47F9" w:rsidRDefault="000F47F9">
      <w:pPr>
        <w:pStyle w:val="Odlomakpopisa"/>
        <w:numPr>
          <w:ilvl w:val="0"/>
          <w:numId w:val="1"/>
        </w:numPr>
      </w:pPr>
      <w:r w:rsidRPr="00713924">
        <w:t xml:space="preserve">Josip Matić, </w:t>
      </w:r>
      <w:r w:rsidRPr="00880C93">
        <w:t>putem e oglasne ploče,</w:t>
      </w:r>
    </w:p>
    <w:p w:rsidR="000F47F9" w:rsidP="000F47F9" w:rsidRDefault="000F47F9">
      <w:pPr>
        <w:pStyle w:val="Odlomakpopisa"/>
        <w:numPr>
          <w:ilvl w:val="0"/>
          <w:numId w:val="1"/>
        </w:numPr>
      </w:pPr>
      <w:r w:rsidRPr="00713924">
        <w:t>Slobodan Milat,</w:t>
      </w:r>
      <w:r w:rsidRPr="00880C93">
        <w:t xml:space="preserve"> putem e oglasne ploče,</w:t>
      </w:r>
    </w:p>
    <w:p w:rsidR="000F47F9" w:rsidP="000F47F9" w:rsidRDefault="000F47F9">
      <w:pPr>
        <w:pStyle w:val="Odlomakpopisa"/>
        <w:numPr>
          <w:ilvl w:val="0"/>
          <w:numId w:val="1"/>
        </w:numPr>
      </w:pPr>
      <w:r w:rsidRPr="00713924">
        <w:t>Ivani Kuzmanović Ivičić,</w:t>
      </w:r>
      <w:r w:rsidRPr="00880C93">
        <w:t xml:space="preserve"> putem e oglasne ploče,</w:t>
      </w:r>
    </w:p>
    <w:p w:rsidR="000F47F9" w:rsidP="000F47F9" w:rsidRDefault="000F47F9">
      <w:pPr>
        <w:pStyle w:val="Odlomakpopisa"/>
        <w:numPr>
          <w:ilvl w:val="0"/>
          <w:numId w:val="1"/>
        </w:numPr>
      </w:pPr>
      <w:r>
        <w:t>Vinko</w:t>
      </w:r>
      <w:r w:rsidRPr="00713924">
        <w:t xml:space="preserve"> Andrijević,</w:t>
      </w:r>
      <w:r w:rsidRPr="00880C93">
        <w:t xml:space="preserve"> putem e oglasne ploče,</w:t>
      </w:r>
    </w:p>
    <w:p w:rsidR="000F47F9" w:rsidP="000F47F9" w:rsidRDefault="000F47F9">
      <w:pPr>
        <w:pStyle w:val="Odlomakpopisa"/>
        <w:numPr>
          <w:ilvl w:val="0"/>
          <w:numId w:val="1"/>
        </w:numPr>
      </w:pPr>
      <w:r>
        <w:t>Snježana</w:t>
      </w:r>
      <w:r w:rsidRPr="00713924">
        <w:t xml:space="preserve"> Ivičić,</w:t>
      </w:r>
      <w:r w:rsidRPr="00880C93">
        <w:t xml:space="preserve"> putem e oglasne ploče,</w:t>
      </w:r>
    </w:p>
    <w:p w:rsidR="000F47F9" w:rsidP="000F47F9" w:rsidRDefault="000F47F9">
      <w:pPr>
        <w:pStyle w:val="Odlomakpopisa"/>
        <w:numPr>
          <w:ilvl w:val="0"/>
          <w:numId w:val="1"/>
        </w:numPr>
      </w:pPr>
      <w:r>
        <w:t>ALIA RES</w:t>
      </w:r>
      <w:r w:rsidRPr="00713924">
        <w:t xml:space="preserve"> d.o.o.,</w:t>
      </w:r>
      <w:r w:rsidRPr="00880C93">
        <w:t xml:space="preserve"> putem e oglasne ploče,</w:t>
      </w:r>
    </w:p>
    <w:p w:rsidR="000F47F9" w:rsidP="000F47F9" w:rsidRDefault="000F47F9">
      <w:pPr>
        <w:pStyle w:val="Odlomakpopisa"/>
        <w:numPr>
          <w:ilvl w:val="0"/>
          <w:numId w:val="1"/>
        </w:numPr>
      </w:pPr>
      <w:r>
        <w:t>Marko</w:t>
      </w:r>
      <w:r w:rsidRPr="00713924">
        <w:t xml:space="preserve"> Duilo,</w:t>
      </w:r>
      <w:r w:rsidRPr="00880C93">
        <w:t xml:space="preserve"> putem e oglasne ploče,</w:t>
      </w:r>
    </w:p>
    <w:p w:rsidR="000F47F9" w:rsidP="000F47F9" w:rsidRDefault="000F47F9">
      <w:pPr>
        <w:pStyle w:val="Odlomakpopisa"/>
        <w:numPr>
          <w:ilvl w:val="0"/>
          <w:numId w:val="1"/>
        </w:numPr>
      </w:pPr>
      <w:r>
        <w:t>Maja</w:t>
      </w:r>
      <w:r w:rsidRPr="00713924">
        <w:t xml:space="preserve"> Buhin,</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Čavlina, </w:t>
      </w:r>
      <w:r w:rsidRPr="00880C93">
        <w:t>putem e oglasne ploče,</w:t>
      </w:r>
    </w:p>
    <w:p w:rsidR="000F47F9" w:rsidP="000F47F9" w:rsidRDefault="000F47F9">
      <w:pPr>
        <w:pStyle w:val="Odlomakpopisa"/>
        <w:numPr>
          <w:ilvl w:val="0"/>
          <w:numId w:val="1"/>
        </w:numPr>
      </w:pPr>
      <w:r w:rsidRPr="00713924">
        <w:t>RILIA d.o.o.,</w:t>
      </w:r>
      <w:r w:rsidRPr="00880C93">
        <w:t xml:space="preserve"> putem e oglasne ploče,</w:t>
      </w:r>
    </w:p>
    <w:p w:rsidR="000F47F9" w:rsidP="000F47F9" w:rsidRDefault="000F47F9">
      <w:pPr>
        <w:pStyle w:val="Odlomakpopisa"/>
        <w:numPr>
          <w:ilvl w:val="0"/>
          <w:numId w:val="1"/>
        </w:numPr>
      </w:pPr>
      <w:r w:rsidRPr="00713924">
        <w:t>Nenad Mihaljević,</w:t>
      </w:r>
      <w:r w:rsidRPr="00880C93">
        <w:t xml:space="preserve"> putem e oglasne ploče,</w:t>
      </w:r>
    </w:p>
    <w:p w:rsidR="000F47F9" w:rsidP="000F47F9" w:rsidRDefault="000F47F9">
      <w:pPr>
        <w:pStyle w:val="Odlomakpopisa"/>
        <w:numPr>
          <w:ilvl w:val="0"/>
          <w:numId w:val="1"/>
        </w:numPr>
      </w:pPr>
      <w:r>
        <w:t>Predrag</w:t>
      </w:r>
      <w:r w:rsidRPr="00713924">
        <w:t xml:space="preserve"> Mihaljević,</w:t>
      </w:r>
      <w:r w:rsidRPr="00880C93">
        <w:t xml:space="preserve"> putem e oglasne ploče,</w:t>
      </w:r>
    </w:p>
    <w:p w:rsidR="000F47F9" w:rsidP="000F47F9" w:rsidRDefault="000F47F9">
      <w:pPr>
        <w:pStyle w:val="Odlomakpopisa"/>
        <w:numPr>
          <w:ilvl w:val="0"/>
          <w:numId w:val="1"/>
        </w:numPr>
      </w:pPr>
      <w:r>
        <w:t>Mira</w:t>
      </w:r>
      <w:r w:rsidRPr="00713924">
        <w:t xml:space="preserve"> Pavić, </w:t>
      </w:r>
      <w:r w:rsidRPr="00880C93">
        <w:t>putem e oglasne ploče,</w:t>
      </w:r>
    </w:p>
    <w:p w:rsidR="000F47F9" w:rsidP="000F47F9" w:rsidRDefault="000F47F9">
      <w:pPr>
        <w:pStyle w:val="Odlomakpopisa"/>
        <w:numPr>
          <w:ilvl w:val="0"/>
          <w:numId w:val="1"/>
        </w:numPr>
      </w:pPr>
      <w:r w:rsidRPr="00713924">
        <w:t xml:space="preserve">MICROTEH d.o.o., </w:t>
      </w:r>
      <w:r w:rsidRPr="00880C93">
        <w:t>putem e oglasne ploče,</w:t>
      </w:r>
    </w:p>
    <w:p w:rsidR="000F47F9" w:rsidP="000F47F9" w:rsidRDefault="000F47F9">
      <w:pPr>
        <w:pStyle w:val="Odlomakpopisa"/>
        <w:numPr>
          <w:ilvl w:val="0"/>
          <w:numId w:val="1"/>
        </w:numPr>
      </w:pPr>
      <w:r w:rsidRPr="00713924">
        <w:t>Sebastian Miše,</w:t>
      </w:r>
      <w:r w:rsidRPr="00880C93">
        <w:t xml:space="preserve"> putem e oglasne ploče,</w:t>
      </w:r>
    </w:p>
    <w:p w:rsidR="000F47F9" w:rsidP="000F47F9" w:rsidRDefault="000F47F9">
      <w:pPr>
        <w:pStyle w:val="Odlomakpopisa"/>
        <w:numPr>
          <w:ilvl w:val="0"/>
          <w:numId w:val="1"/>
        </w:numPr>
      </w:pPr>
      <w:r w:rsidRPr="00713924">
        <w:t>Slo</w:t>
      </w:r>
      <w:r>
        <w:t>bodanka</w:t>
      </w:r>
      <w:r w:rsidRPr="00713924">
        <w:t xml:space="preserve"> Kreso,</w:t>
      </w:r>
      <w:r w:rsidRPr="00880C93">
        <w:t xml:space="preserve"> putem e oglasne ploče,</w:t>
      </w:r>
    </w:p>
    <w:p w:rsidR="000F47F9" w:rsidP="000F47F9" w:rsidRDefault="000F47F9">
      <w:pPr>
        <w:pStyle w:val="Odlomakpopisa"/>
        <w:numPr>
          <w:ilvl w:val="0"/>
          <w:numId w:val="1"/>
        </w:numPr>
      </w:pPr>
      <w:r w:rsidRPr="00713924">
        <w:t xml:space="preserve">Krešimir Loboja, </w:t>
      </w:r>
      <w:r w:rsidRPr="00880C93">
        <w:t>putem e oglasne ploče,</w:t>
      </w:r>
    </w:p>
    <w:p w:rsidR="000F47F9" w:rsidP="000F47F9" w:rsidRDefault="000F47F9">
      <w:pPr>
        <w:pStyle w:val="Odlomakpopisa"/>
        <w:numPr>
          <w:ilvl w:val="0"/>
          <w:numId w:val="1"/>
        </w:numPr>
      </w:pPr>
      <w:r w:rsidRPr="00713924">
        <w:t>Derjan Davidović,</w:t>
      </w:r>
      <w:r w:rsidRPr="00880C93">
        <w:t xml:space="preserve"> putem e oglasne ploče,</w:t>
      </w:r>
    </w:p>
    <w:p w:rsidR="000F47F9" w:rsidP="000F47F9" w:rsidRDefault="000F47F9">
      <w:pPr>
        <w:pStyle w:val="Odlomakpopisa"/>
        <w:numPr>
          <w:ilvl w:val="0"/>
          <w:numId w:val="1"/>
        </w:numPr>
      </w:pPr>
      <w:r w:rsidRPr="00713924">
        <w:t>Ivan</w:t>
      </w:r>
      <w:r>
        <w:t>a</w:t>
      </w:r>
      <w:r w:rsidRPr="00713924">
        <w:t xml:space="preserve"> Kosier,</w:t>
      </w:r>
      <w:r w:rsidRPr="00880C93">
        <w:t xml:space="preserve"> putem e oglasne ploče,</w:t>
      </w:r>
    </w:p>
    <w:p w:rsidR="000F47F9" w:rsidP="000F47F9" w:rsidRDefault="000F47F9">
      <w:pPr>
        <w:pStyle w:val="Odlomakpopisa"/>
        <w:numPr>
          <w:ilvl w:val="0"/>
          <w:numId w:val="1"/>
        </w:numPr>
      </w:pPr>
      <w:r>
        <w:t>Domagoj</w:t>
      </w:r>
      <w:r w:rsidRPr="00713924">
        <w:t xml:space="preserve"> Mihalic,</w:t>
      </w:r>
      <w:r w:rsidRPr="00880C93">
        <w:t xml:space="preserve"> putem e oglasne ploče,</w:t>
      </w:r>
    </w:p>
    <w:p w:rsidR="000F47F9" w:rsidP="000F47F9" w:rsidRDefault="000F47F9">
      <w:pPr>
        <w:pStyle w:val="Odlomakpopisa"/>
        <w:numPr>
          <w:ilvl w:val="0"/>
          <w:numId w:val="1"/>
        </w:numPr>
      </w:pPr>
      <w:r w:rsidRPr="00713924">
        <w:t>Igoru Jurišić,</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Šeparović,</w:t>
      </w:r>
      <w:r w:rsidRPr="00880C93">
        <w:t xml:space="preserve"> putem e oglasne ploče,</w:t>
      </w:r>
    </w:p>
    <w:p w:rsidR="000F47F9" w:rsidP="000F47F9" w:rsidRDefault="000F47F9">
      <w:pPr>
        <w:pStyle w:val="Odlomakpopisa"/>
        <w:numPr>
          <w:ilvl w:val="0"/>
          <w:numId w:val="1"/>
        </w:numPr>
      </w:pPr>
      <w:r w:rsidRPr="00713924">
        <w:t>INTEGRAL DUBROVNIK j.d.o.o.,</w:t>
      </w:r>
    </w:p>
    <w:p w:rsidR="000F47F9" w:rsidP="000F47F9" w:rsidRDefault="000F47F9">
      <w:pPr>
        <w:pStyle w:val="Odlomakpopisa"/>
        <w:numPr>
          <w:ilvl w:val="0"/>
          <w:numId w:val="1"/>
        </w:numPr>
      </w:pPr>
      <w:r w:rsidRPr="00713924">
        <w:t>Doric</w:t>
      </w:r>
      <w:r>
        <w:t>a</w:t>
      </w:r>
      <w:r w:rsidRPr="00713924">
        <w:t xml:space="preserve"> Bavčević,</w:t>
      </w:r>
      <w:r w:rsidRPr="00880C93">
        <w:t xml:space="preserve"> putem e oglasne ploče,</w:t>
      </w:r>
    </w:p>
    <w:p w:rsidR="000F47F9" w:rsidP="000F47F9" w:rsidRDefault="000F47F9">
      <w:pPr>
        <w:pStyle w:val="Odlomakpopisa"/>
        <w:numPr>
          <w:ilvl w:val="0"/>
          <w:numId w:val="1"/>
        </w:numPr>
      </w:pPr>
      <w:r>
        <w:t xml:space="preserve">Marin Ivić, </w:t>
      </w:r>
      <w:r w:rsidRPr="00880C93">
        <w:t>putem e oglasne ploče,</w:t>
      </w:r>
    </w:p>
    <w:p w:rsidR="000F47F9" w:rsidP="000F47F9" w:rsidRDefault="000F47F9">
      <w:pPr>
        <w:pStyle w:val="Odlomakpopisa"/>
        <w:numPr>
          <w:ilvl w:val="0"/>
          <w:numId w:val="1"/>
        </w:numPr>
      </w:pPr>
      <w:r>
        <w:t>Alma</w:t>
      </w:r>
      <w:r w:rsidRPr="00713924">
        <w:t xml:space="preserve"> Jurišić, </w:t>
      </w:r>
      <w:r w:rsidRPr="00880C93">
        <w:t>putem e oglasne ploče,</w:t>
      </w:r>
    </w:p>
    <w:p w:rsidR="000F47F9" w:rsidP="000F47F9" w:rsidRDefault="000F47F9">
      <w:pPr>
        <w:pStyle w:val="Odlomakpopisa"/>
        <w:numPr>
          <w:ilvl w:val="0"/>
          <w:numId w:val="1"/>
        </w:numPr>
      </w:pPr>
      <w:r w:rsidRPr="00713924">
        <w:t>Igor Lapat,</w:t>
      </w:r>
      <w:r w:rsidRPr="00880C93">
        <w:t xml:space="preserve"> putem e oglasne ploče,</w:t>
      </w:r>
    </w:p>
    <w:p w:rsidR="000F47F9" w:rsidP="000F47F9" w:rsidRDefault="000F47F9">
      <w:pPr>
        <w:pStyle w:val="Odlomakpopisa"/>
        <w:numPr>
          <w:ilvl w:val="0"/>
          <w:numId w:val="1"/>
        </w:numPr>
      </w:pPr>
      <w:r w:rsidRPr="00713924">
        <w:t>Hrvoj</w:t>
      </w:r>
      <w:r>
        <w:t>e</w:t>
      </w:r>
      <w:r w:rsidRPr="00713924">
        <w:t xml:space="preserve"> Bićanić,</w:t>
      </w:r>
      <w:r w:rsidRPr="00880C93">
        <w:t xml:space="preserve"> putem e oglasne ploče,</w:t>
      </w:r>
    </w:p>
    <w:p w:rsidR="000F47F9" w:rsidP="000F47F9" w:rsidRDefault="000F47F9">
      <w:pPr>
        <w:pStyle w:val="Odlomakpopisa"/>
        <w:numPr>
          <w:ilvl w:val="0"/>
          <w:numId w:val="1"/>
        </w:numPr>
      </w:pPr>
      <w:r>
        <w:t>Marjan</w:t>
      </w:r>
      <w:r w:rsidRPr="00713924">
        <w:t xml:space="preserve"> Bavčević,</w:t>
      </w:r>
      <w:r w:rsidRPr="00880C93">
        <w:t xml:space="preserve"> putem e oglasne ploče,</w:t>
      </w:r>
    </w:p>
    <w:p w:rsidR="000F47F9" w:rsidP="000F47F9" w:rsidRDefault="000F47F9">
      <w:pPr>
        <w:pStyle w:val="Odlomakpopisa"/>
        <w:numPr>
          <w:ilvl w:val="0"/>
          <w:numId w:val="1"/>
        </w:numPr>
      </w:pPr>
      <w:r>
        <w:t>Ivo</w:t>
      </w:r>
      <w:r w:rsidRPr="00713924">
        <w:t xml:space="preserve"> Perković,</w:t>
      </w:r>
      <w:r w:rsidRPr="00880C93">
        <w:t xml:space="preserve"> putem e oglasne ploče,</w:t>
      </w:r>
    </w:p>
    <w:p w:rsidR="000F47F9" w:rsidP="000F47F9" w:rsidRDefault="000F47F9">
      <w:pPr>
        <w:pStyle w:val="Odlomakpopisa"/>
        <w:numPr>
          <w:ilvl w:val="0"/>
          <w:numId w:val="1"/>
        </w:numPr>
      </w:pPr>
      <w:r w:rsidRPr="00713924">
        <w:t xml:space="preserve">HOME PRODUCTION j.d.o.o., </w:t>
      </w:r>
      <w:r w:rsidRPr="00880C93">
        <w:t>putem e oglasne ploče,</w:t>
      </w:r>
    </w:p>
    <w:p w:rsidR="000F47F9" w:rsidP="000F47F9" w:rsidRDefault="000F47F9">
      <w:pPr>
        <w:pStyle w:val="Odlomakpopisa"/>
        <w:numPr>
          <w:ilvl w:val="0"/>
          <w:numId w:val="1"/>
        </w:numPr>
      </w:pPr>
      <w:r>
        <w:t>Tomislav</w:t>
      </w:r>
      <w:r w:rsidRPr="00713924">
        <w:t xml:space="preserve"> Ćukušić,</w:t>
      </w:r>
      <w:r w:rsidRPr="00880C93">
        <w:t xml:space="preserve"> putem e oglasne ploče,</w:t>
      </w:r>
    </w:p>
    <w:p w:rsidR="000F47F9" w:rsidP="000F47F9" w:rsidRDefault="000F47F9">
      <w:pPr>
        <w:pStyle w:val="Odlomakpopisa"/>
        <w:numPr>
          <w:ilvl w:val="0"/>
          <w:numId w:val="1"/>
        </w:numPr>
      </w:pPr>
      <w:r w:rsidRPr="00713924">
        <w:t>KOREL d.o.o.,</w:t>
      </w:r>
      <w:r w:rsidRPr="00880C93">
        <w:t xml:space="preserve"> putem e oglasne ploče,</w:t>
      </w:r>
    </w:p>
    <w:p w:rsidR="000F47F9" w:rsidP="000F47F9" w:rsidRDefault="000F47F9">
      <w:pPr>
        <w:pStyle w:val="Odlomakpopisa"/>
        <w:numPr>
          <w:ilvl w:val="0"/>
          <w:numId w:val="1"/>
        </w:numPr>
      </w:pPr>
      <w:r w:rsidRPr="00713924">
        <w:t xml:space="preserve">Jakov Šošić, </w:t>
      </w:r>
      <w:r w:rsidRPr="00880C93">
        <w:t>putem e oglasne ploče,</w:t>
      </w:r>
    </w:p>
    <w:p w:rsidR="000F47F9" w:rsidP="000F47F9" w:rsidRDefault="000F47F9">
      <w:pPr>
        <w:pStyle w:val="Odlomakpopisa"/>
        <w:numPr>
          <w:ilvl w:val="0"/>
          <w:numId w:val="1"/>
        </w:numPr>
      </w:pPr>
      <w:r w:rsidRPr="00713924">
        <w:t>FRIGO-KOR d.o.o.,</w:t>
      </w:r>
      <w:r w:rsidRPr="00880C93">
        <w:t xml:space="preserve"> putem e oglasne ploče,</w:t>
      </w:r>
    </w:p>
    <w:p w:rsidR="000F47F9" w:rsidP="000F47F9" w:rsidRDefault="000F47F9">
      <w:pPr>
        <w:pStyle w:val="Odlomakpopisa"/>
        <w:numPr>
          <w:ilvl w:val="0"/>
          <w:numId w:val="1"/>
        </w:numPr>
      </w:pPr>
      <w:r w:rsidRPr="00713924">
        <w:t>BOXKOR d.o.o.,</w:t>
      </w:r>
      <w:r w:rsidRPr="00880C93">
        <w:t xml:space="preserve"> putem e oglasne ploče,</w:t>
      </w:r>
    </w:p>
    <w:p w:rsidR="000F47F9" w:rsidP="000F47F9" w:rsidRDefault="000F47F9">
      <w:pPr>
        <w:pStyle w:val="Odlomakpopisa"/>
        <w:numPr>
          <w:ilvl w:val="0"/>
          <w:numId w:val="1"/>
        </w:numPr>
      </w:pPr>
      <w:r w:rsidRPr="00713924">
        <w:t>KorBox d.o.o.,</w:t>
      </w:r>
      <w:r w:rsidRPr="00880C93">
        <w:t xml:space="preserve"> putem e oglasne ploče,</w:t>
      </w:r>
    </w:p>
    <w:p w:rsidR="000F47F9" w:rsidP="000F47F9" w:rsidRDefault="000F47F9">
      <w:pPr>
        <w:pStyle w:val="Odlomakpopisa"/>
        <w:numPr>
          <w:ilvl w:val="0"/>
          <w:numId w:val="1"/>
        </w:numPr>
      </w:pPr>
      <w:r w:rsidRPr="00713924">
        <w:t>KORAL d.o.o.,</w:t>
      </w:r>
      <w:r w:rsidRPr="00880C93">
        <w:t xml:space="preserve"> putem e oglasne ploče,</w:t>
      </w:r>
    </w:p>
    <w:p w:rsidR="000F47F9" w:rsidP="000F47F9" w:rsidRDefault="000F47F9">
      <w:pPr>
        <w:pStyle w:val="Odlomakpopisa"/>
        <w:numPr>
          <w:ilvl w:val="0"/>
          <w:numId w:val="1"/>
        </w:numPr>
      </w:pPr>
      <w:r w:rsidRPr="00713924">
        <w:t>K2 koncept d.o.o.,</w:t>
      </w:r>
      <w:r w:rsidRPr="00880C93">
        <w:t xml:space="preserve"> putem e oglasne ploče,</w:t>
      </w:r>
    </w:p>
    <w:p w:rsidR="000F47F9" w:rsidP="000F47F9" w:rsidRDefault="000F47F9">
      <w:pPr>
        <w:pStyle w:val="Odlomakpopisa"/>
        <w:numPr>
          <w:ilvl w:val="0"/>
          <w:numId w:val="1"/>
        </w:numPr>
      </w:pPr>
      <w:r w:rsidRPr="00713924">
        <w:t>ENERGO PROJEKT d.o.o.,</w:t>
      </w:r>
      <w:r>
        <w:t xml:space="preserve"> </w:t>
      </w:r>
      <w:r w:rsidRPr="00880C93">
        <w:t>putem e oglasne ploče,</w:t>
      </w:r>
    </w:p>
    <w:p w:rsidR="000F47F9" w:rsidP="000F47F9" w:rsidRDefault="000F47F9">
      <w:pPr>
        <w:pStyle w:val="Odlomakpopisa"/>
        <w:numPr>
          <w:ilvl w:val="0"/>
          <w:numId w:val="1"/>
        </w:numPr>
      </w:pPr>
      <w:r w:rsidRPr="00713924">
        <w:t>Domagoj Škobić,</w:t>
      </w:r>
      <w:r w:rsidRPr="00880C93">
        <w:t xml:space="preserve"> putem e oglasne ploče,</w:t>
      </w:r>
    </w:p>
    <w:p w:rsidR="000F47F9" w:rsidP="000F47F9" w:rsidRDefault="000F47F9">
      <w:pPr>
        <w:pStyle w:val="Odlomakpopisa"/>
        <w:numPr>
          <w:ilvl w:val="0"/>
          <w:numId w:val="1"/>
        </w:numPr>
      </w:pPr>
      <w:r w:rsidRPr="00713924">
        <w:t>Viktor Zečević,</w:t>
      </w:r>
      <w:r w:rsidRPr="00880C93">
        <w:t xml:space="preserve"> putem e oglasne ploče,</w:t>
      </w:r>
    </w:p>
    <w:p w:rsidR="000F47F9" w:rsidP="000F47F9" w:rsidRDefault="000F47F9">
      <w:pPr>
        <w:pStyle w:val="Odlomakpopisa"/>
        <w:numPr>
          <w:ilvl w:val="0"/>
          <w:numId w:val="1"/>
        </w:numPr>
      </w:pPr>
      <w:r>
        <w:t>Slobodan</w:t>
      </w:r>
      <w:r w:rsidRPr="00713924">
        <w:t xml:space="preserve"> Bešlić,</w:t>
      </w:r>
      <w:r w:rsidRPr="00880C93">
        <w:t xml:space="preserve"> putem e oglasne ploče,</w:t>
      </w:r>
    </w:p>
    <w:p w:rsidR="000F47F9" w:rsidP="000F47F9" w:rsidRDefault="000F47F9">
      <w:pPr>
        <w:pStyle w:val="Odlomakpopisa"/>
        <w:numPr>
          <w:ilvl w:val="0"/>
          <w:numId w:val="1"/>
        </w:numPr>
      </w:pPr>
      <w:r>
        <w:t>Saša</w:t>
      </w:r>
      <w:r w:rsidRPr="00713924">
        <w:t xml:space="preserve"> Ogrizović,</w:t>
      </w:r>
      <w:r w:rsidRPr="00880C93">
        <w:t xml:space="preserve"> putem e oglasne ploče,</w:t>
      </w:r>
    </w:p>
    <w:p w:rsidR="000F47F9" w:rsidP="000F47F9" w:rsidRDefault="000F47F9">
      <w:pPr>
        <w:pStyle w:val="Odlomakpopisa"/>
        <w:numPr>
          <w:ilvl w:val="0"/>
          <w:numId w:val="1"/>
        </w:numPr>
      </w:pPr>
      <w:r>
        <w:t>Zvonimir</w:t>
      </w:r>
      <w:r w:rsidRPr="00713924">
        <w:t xml:space="preserve"> Jerčić,</w:t>
      </w:r>
      <w:r w:rsidRPr="00880C93">
        <w:t xml:space="preserve"> putem e oglasne ploče,</w:t>
      </w:r>
    </w:p>
    <w:p w:rsidR="000F47F9" w:rsidP="000F47F9" w:rsidRDefault="000F47F9">
      <w:pPr>
        <w:pStyle w:val="Odlomakpopisa"/>
        <w:numPr>
          <w:ilvl w:val="0"/>
          <w:numId w:val="1"/>
        </w:numPr>
      </w:pPr>
      <w:r>
        <w:lastRenderedPageBreak/>
        <w:t>Damir</w:t>
      </w:r>
      <w:r w:rsidRPr="00713924">
        <w:t xml:space="preserve"> Franulović,</w:t>
      </w:r>
      <w:r w:rsidRPr="00880C93">
        <w:t xml:space="preserve"> putem e oglasne ploče,</w:t>
      </w:r>
    </w:p>
    <w:p w:rsidR="000F47F9" w:rsidP="000F47F9" w:rsidRDefault="000F47F9">
      <w:pPr>
        <w:pStyle w:val="Odlomakpopisa"/>
        <w:numPr>
          <w:ilvl w:val="0"/>
          <w:numId w:val="1"/>
        </w:numPr>
      </w:pPr>
      <w:r>
        <w:t>Anđela</w:t>
      </w:r>
      <w:r w:rsidRPr="00713924">
        <w:t xml:space="preserve"> Maleš,</w:t>
      </w:r>
      <w:r w:rsidRPr="00880C93">
        <w:t xml:space="preserve"> putem e oglasne ploče,</w:t>
      </w:r>
    </w:p>
    <w:p w:rsidR="000F47F9" w:rsidP="000F47F9" w:rsidRDefault="000F47F9">
      <w:pPr>
        <w:pStyle w:val="Odlomakpopisa"/>
        <w:numPr>
          <w:ilvl w:val="0"/>
          <w:numId w:val="1"/>
        </w:numPr>
      </w:pPr>
      <w:r>
        <w:t>Marko</w:t>
      </w:r>
      <w:r w:rsidRPr="00713924">
        <w:t xml:space="preserve"> Puškarić,</w:t>
      </w:r>
      <w:r w:rsidRPr="00880C93">
        <w:t xml:space="preserve"> putem e oglasne ploče,</w:t>
      </w:r>
    </w:p>
    <w:p w:rsidR="000F47F9" w:rsidP="000F47F9" w:rsidRDefault="000F47F9">
      <w:pPr>
        <w:pStyle w:val="Odlomakpopisa"/>
        <w:numPr>
          <w:ilvl w:val="0"/>
          <w:numId w:val="1"/>
        </w:numPr>
      </w:pPr>
      <w:r w:rsidRPr="00713924">
        <w:t>Ivic</w:t>
      </w:r>
      <w:r>
        <w:t>a</w:t>
      </w:r>
      <w:r w:rsidRPr="00713924">
        <w:t xml:space="preserve"> Paić, </w:t>
      </w:r>
      <w:r w:rsidRPr="00880C93">
        <w:t>putem e oglasne ploče,</w:t>
      </w:r>
    </w:p>
    <w:p w:rsidR="000F47F9" w:rsidP="000F47F9" w:rsidRDefault="000F47F9">
      <w:pPr>
        <w:pStyle w:val="Odlomakpopisa"/>
        <w:numPr>
          <w:ilvl w:val="0"/>
          <w:numId w:val="1"/>
        </w:numPr>
      </w:pPr>
      <w:r w:rsidRPr="00713924">
        <w:t>Ant</w:t>
      </w:r>
      <w:r>
        <w:t>e</w:t>
      </w:r>
      <w:r w:rsidRPr="00713924">
        <w:t xml:space="preserve"> Romić,</w:t>
      </w:r>
      <w:r w:rsidRPr="00880C93">
        <w:t xml:space="preserve"> putem e oglasne ploče,</w:t>
      </w:r>
    </w:p>
    <w:p w:rsidR="000F47F9" w:rsidP="000F47F9" w:rsidRDefault="000F47F9">
      <w:pPr>
        <w:pStyle w:val="Odlomakpopisa"/>
        <w:numPr>
          <w:ilvl w:val="0"/>
          <w:numId w:val="1"/>
        </w:numPr>
      </w:pPr>
      <w:r w:rsidRPr="00713924">
        <w:t xml:space="preserve">ADRIA MARE KNJIGOVODSTVO </w:t>
      </w:r>
      <w:r>
        <w:t>j.</w:t>
      </w:r>
      <w:r w:rsidRPr="00713924">
        <w:t>d.o.o.,</w:t>
      </w:r>
      <w:r w:rsidRPr="00880C93">
        <w:t xml:space="preserve"> putem e oglasne ploče,</w:t>
      </w:r>
    </w:p>
    <w:p w:rsidR="000F47F9" w:rsidP="000F47F9" w:rsidRDefault="000F47F9">
      <w:pPr>
        <w:pStyle w:val="Odlomakpopisa"/>
        <w:numPr>
          <w:ilvl w:val="0"/>
          <w:numId w:val="1"/>
        </w:numPr>
      </w:pPr>
      <w:r w:rsidRPr="00713924">
        <w:t>EKOLOGIJA ČERNI d.o.o.,</w:t>
      </w:r>
      <w:r w:rsidRPr="00880C93">
        <w:t xml:space="preserve"> putem e oglasne ploče,</w:t>
      </w:r>
    </w:p>
    <w:p w:rsidR="000F47F9" w:rsidP="000F47F9" w:rsidRDefault="000F47F9">
      <w:pPr>
        <w:pStyle w:val="Odlomakpopisa"/>
        <w:numPr>
          <w:ilvl w:val="0"/>
          <w:numId w:val="1"/>
        </w:numPr>
      </w:pPr>
      <w:r w:rsidRPr="00713924">
        <w:t>Kristijan Kapetanović,</w:t>
      </w:r>
      <w:r w:rsidRPr="00880C93">
        <w:t xml:space="preserve"> putem e oglasne ploče,</w:t>
      </w:r>
    </w:p>
    <w:p w:rsidR="000F47F9" w:rsidP="000F47F9" w:rsidRDefault="000F47F9">
      <w:pPr>
        <w:pStyle w:val="Odlomakpopisa"/>
        <w:numPr>
          <w:ilvl w:val="0"/>
          <w:numId w:val="1"/>
        </w:numPr>
      </w:pPr>
      <w:r w:rsidRPr="00713924">
        <w:t>Željk</w:t>
      </w:r>
      <w:r>
        <w:t>o</w:t>
      </w:r>
      <w:r w:rsidRPr="00713924">
        <w:t xml:space="preserve"> Maleš,</w:t>
      </w:r>
      <w:r w:rsidRPr="00880C93">
        <w:t xml:space="preserve"> putem e oglasne ploče,</w:t>
      </w:r>
    </w:p>
    <w:p w:rsidR="000F47F9" w:rsidP="000F47F9" w:rsidRDefault="000F47F9">
      <w:pPr>
        <w:pStyle w:val="Odlomakpopisa"/>
        <w:numPr>
          <w:ilvl w:val="0"/>
          <w:numId w:val="1"/>
        </w:numPr>
      </w:pPr>
      <w:r>
        <w:t xml:space="preserve">Kristina </w:t>
      </w:r>
      <w:r w:rsidRPr="00713924">
        <w:t xml:space="preserve">Maleš, </w:t>
      </w:r>
      <w:r w:rsidRPr="00880C93">
        <w:t>putem e oglasne ploče,</w:t>
      </w:r>
    </w:p>
    <w:p w:rsidR="000F47F9" w:rsidP="000F47F9" w:rsidRDefault="000F47F9">
      <w:pPr>
        <w:pStyle w:val="Odlomakpopisa"/>
        <w:numPr>
          <w:ilvl w:val="0"/>
          <w:numId w:val="1"/>
        </w:numPr>
      </w:pPr>
      <w:r w:rsidRPr="00713924">
        <w:t>Mari</w:t>
      </w:r>
      <w:r>
        <w:t>o</w:t>
      </w:r>
      <w:r w:rsidRPr="00713924">
        <w:t xml:space="preserve"> Škorić,</w:t>
      </w:r>
      <w:r w:rsidRPr="00880C93">
        <w:t xml:space="preserve"> putem e oglasne ploče,</w:t>
      </w:r>
    </w:p>
    <w:p w:rsidR="000F47F9" w:rsidP="000F47F9" w:rsidRDefault="000F47F9">
      <w:pPr>
        <w:pStyle w:val="Odlomakpopisa"/>
        <w:numPr>
          <w:ilvl w:val="0"/>
          <w:numId w:val="1"/>
        </w:numPr>
      </w:pPr>
      <w:r w:rsidRPr="00713924">
        <w:t>VRTLAR-SVE ZA VRT d.o.o.,</w:t>
      </w:r>
      <w:r w:rsidRPr="00880C93">
        <w:t xml:space="preserve"> putem e oglasne ploče,</w:t>
      </w:r>
    </w:p>
    <w:p w:rsidR="000F47F9" w:rsidP="000F47F9" w:rsidRDefault="000F47F9">
      <w:pPr>
        <w:pStyle w:val="Odlomakpopisa"/>
        <w:numPr>
          <w:ilvl w:val="0"/>
          <w:numId w:val="1"/>
        </w:numPr>
      </w:pPr>
      <w:r w:rsidRPr="00713924">
        <w:t>NENO NEKRETNINE j.d.o.o.,</w:t>
      </w:r>
      <w:r w:rsidRPr="00880C93">
        <w:t xml:space="preserve"> putem e oglasne ploče,</w:t>
      </w:r>
    </w:p>
    <w:p w:rsidR="000F47F9" w:rsidP="000F47F9" w:rsidRDefault="000F47F9">
      <w:pPr>
        <w:pStyle w:val="Odlomakpopisa"/>
        <w:numPr>
          <w:ilvl w:val="0"/>
          <w:numId w:val="1"/>
        </w:numPr>
      </w:pPr>
      <w:r w:rsidRPr="00713924">
        <w:t>Danil</w:t>
      </w:r>
      <w:r>
        <w:t>o Stepčić</w:t>
      </w:r>
      <w:r w:rsidRPr="00713924">
        <w:t xml:space="preserve">, </w:t>
      </w:r>
      <w:r w:rsidRPr="00880C93">
        <w:t>putem e oglasne ploče,</w:t>
      </w:r>
    </w:p>
    <w:p w:rsidR="000F47F9" w:rsidP="000F47F9" w:rsidRDefault="000F47F9">
      <w:pPr>
        <w:pStyle w:val="Odlomakpopisa"/>
        <w:numPr>
          <w:ilvl w:val="0"/>
          <w:numId w:val="1"/>
        </w:numPr>
      </w:pPr>
      <w:r>
        <w:t>Ana</w:t>
      </w:r>
      <w:r w:rsidRPr="00713924">
        <w:t xml:space="preserve"> Čagalj,</w:t>
      </w:r>
      <w:r w:rsidRPr="00880C93">
        <w:t xml:space="preserve"> putem e oglasne ploče,</w:t>
      </w:r>
    </w:p>
    <w:p w:rsidR="000F47F9" w:rsidP="000F47F9" w:rsidRDefault="000F47F9">
      <w:pPr>
        <w:pStyle w:val="Odlomakpopisa"/>
        <w:numPr>
          <w:ilvl w:val="0"/>
          <w:numId w:val="1"/>
        </w:numPr>
      </w:pPr>
      <w:r w:rsidRPr="00713924">
        <w:t>Fran</w:t>
      </w:r>
      <w:r>
        <w:t>e Perica,</w:t>
      </w:r>
      <w:r w:rsidRPr="00880C93">
        <w:t xml:space="preserve"> putem e oglasne ploče,</w:t>
      </w:r>
    </w:p>
    <w:p w:rsidR="000F47F9" w:rsidP="000F47F9" w:rsidRDefault="000F47F9">
      <w:pPr>
        <w:pStyle w:val="Odlomakpopisa"/>
        <w:numPr>
          <w:ilvl w:val="0"/>
          <w:numId w:val="1"/>
        </w:numPr>
      </w:pPr>
      <w:r>
        <w:t>Velimir</w:t>
      </w:r>
      <w:r w:rsidRPr="00713924">
        <w:t xml:space="preserve"> Erstić</w:t>
      </w:r>
      <w:r>
        <w:t>,</w:t>
      </w:r>
      <w:r w:rsidRPr="00880C93">
        <w:t xml:space="preserve"> putem e oglasne ploče,</w:t>
      </w:r>
    </w:p>
    <w:p w:rsidRPr="004A71CD" w:rsidR="000F47F9" w:rsidP="000F47F9" w:rsidRDefault="000F47F9">
      <w:pPr>
        <w:numPr>
          <w:ilvl w:val="0"/>
          <w:numId w:val="1"/>
        </w:numPr>
        <w:jc w:val="both"/>
      </w:pPr>
      <w:r w:rsidRPr="004A71CD">
        <w:t xml:space="preserve">Općinski sud u </w:t>
      </w:r>
      <w:r>
        <w:t xml:space="preserve">Splitu, Stalna Služba u Sinju, </w:t>
      </w:r>
      <w:r w:rsidRPr="004A71CD">
        <w:t>zemljišnoknjižni odjel,</w:t>
      </w:r>
    </w:p>
    <w:p w:rsidRPr="004A71CD" w:rsidR="000F47F9" w:rsidP="000F47F9" w:rsidRDefault="000F47F9">
      <w:pPr>
        <w:numPr>
          <w:ilvl w:val="0"/>
          <w:numId w:val="1"/>
        </w:numPr>
        <w:jc w:val="both"/>
      </w:pPr>
      <w:r w:rsidRPr="004A71CD">
        <w:t xml:space="preserve">Porezna uprava </w:t>
      </w:r>
      <w:r>
        <w:t>Split, Ispostava Sinj</w:t>
      </w:r>
      <w:r w:rsidRPr="004A71CD">
        <w:t>,</w:t>
      </w:r>
    </w:p>
    <w:p w:rsidRPr="004A71CD" w:rsidR="000F47F9" w:rsidP="000F47F9" w:rsidRDefault="000F47F9">
      <w:pPr>
        <w:numPr>
          <w:ilvl w:val="0"/>
          <w:numId w:val="1"/>
        </w:numPr>
        <w:jc w:val="both"/>
      </w:pPr>
      <w:r w:rsidRPr="004A71CD">
        <w:t>e-oglasna ploča suda,</w:t>
      </w:r>
    </w:p>
    <w:p w:rsidRPr="004A71CD" w:rsidR="000F47F9" w:rsidP="000F47F9" w:rsidRDefault="000F47F9">
      <w:pPr>
        <w:numPr>
          <w:ilvl w:val="0"/>
          <w:numId w:val="1"/>
        </w:numPr>
        <w:tabs>
          <w:tab w:val="clear" w:pos="360"/>
          <w:tab w:val="num" w:pos="0"/>
        </w:tabs>
        <w:jc w:val="both"/>
      </w:pPr>
      <w:r w:rsidRPr="004A71CD">
        <w:t xml:space="preserve">FINA, RC Split, Split, nakon pravomoćnosti s klauzulom pravomoćnosti radi objave na mrežnim stranicama elektroničkom poštom. </w:t>
      </w:r>
    </w:p>
    <w:p w:rsidRPr="000F7677" w:rsidR="000F47F9" w:rsidP="000F47F9" w:rsidRDefault="000F47F9">
      <w:pPr>
        <w:jc w:val="both"/>
        <w:rPr>
          <w:sz w:val="16"/>
          <w:szCs w:val="16"/>
        </w:rPr>
      </w:pPr>
    </w:p>
    <w:p w:rsidRPr="009858ED" w:rsidR="000F47F9" w:rsidP="000F47F9" w:rsidRDefault="000F47F9">
      <w:pPr>
        <w:jc w:val="both"/>
      </w:pPr>
    </w:p>
    <w:p w:rsidRPr="009858ED" w:rsidR="000F47F9" w:rsidP="000F47F9" w:rsidRDefault="000F47F9">
      <w:pPr>
        <w:jc w:val="both"/>
      </w:pPr>
      <w:r w:rsidRPr="009858ED">
        <w:t>Na znanje:</w:t>
      </w:r>
    </w:p>
    <w:p w:rsidRPr="00D35469" w:rsidR="00E62F80" w:rsidP="000F47F9" w:rsidRDefault="000F47F9">
      <w:pPr>
        <w:numPr>
          <w:ilvl w:val="0"/>
          <w:numId w:val="4"/>
        </w:numPr>
        <w:tabs>
          <w:tab w:val="clear" w:pos="720"/>
          <w:tab w:val="num" w:pos="0"/>
          <w:tab w:val="left" w:pos="142"/>
          <w:tab w:val="num" w:pos="426"/>
        </w:tabs>
        <w:ind w:left="0" w:firstLine="0"/>
        <w:jc w:val="both"/>
      </w:pPr>
      <w:r w:rsidRPr="00655D1D">
        <w:t>Republika Hrvatska</w:t>
      </w:r>
      <w:r>
        <w:t xml:space="preserve">, Ministarstvo financija, </w:t>
      </w:r>
      <w:r w:rsidRPr="00655D1D">
        <w:t xml:space="preserve"> po ŽDO </w:t>
      </w:r>
      <w:r>
        <w:t>Split</w:t>
      </w:r>
      <w:r w:rsidRPr="00655D1D">
        <w:t>, Građansko upravni od</w:t>
      </w:r>
      <w:r>
        <w:t>jel, putem e-oglasna ploče suda.</w:t>
      </w:r>
    </w:p>
    <w:sectPr w:rsidRPr="00D35469" w:rsidR="00E62F80" w:rsidSect="008C35C9">
      <w:headerReference w:type="even" r:id="rId12"/>
      <w:headerReference w:type="default" r:id="rId13"/>
      <w:pgSz w:w="11906" w:h="16838"/>
      <w:pgMar w:top="1440" w:right="1800" w:bottom="1276" w:left="1800"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184E" w:rsidRDefault="0092184E">
      <w:r>
        <w:separator/>
      </w:r>
    </w:p>
  </w:endnote>
  <w:endnote w:type="continuationSeparator" w:id="0">
    <w:p w:rsidR="0092184E" w:rsidRDefault="0092184E">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184E" w:rsidRDefault="0092184E">
      <w:r>
        <w:separator/>
      </w:r>
    </w:p>
  </w:footnote>
  <w:footnote w:type="continuationSeparator" w:id="0">
    <w:p w:rsidR="0092184E" w:rsidRDefault="0092184E">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92184E" w:rsidRDefault="0092184E">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E2162">
      <w:rPr>
        <w:rStyle w:val="Brojstranice"/>
        <w:noProof/>
      </w:rPr>
      <w:t>7</w:t>
    </w:r>
    <w:r>
      <w:rPr>
        <w:rStyle w:val="Brojstranice"/>
      </w:rPr>
      <w:fldChar w:fldCharType="end"/>
    </w:r>
  </w:p>
  <w:p w:rsidR="00666945" w:rsidP="00666945" w:rsidRDefault="00666945">
    <w:pPr>
      <w:jc w:val="right"/>
      <w:rPr>
        <w:b/>
        <w:sz w:val="22"/>
        <w:szCs w:val="22"/>
      </w:rPr>
    </w:pPr>
    <w:r w:rsidRPr="006604E9">
      <w:rPr>
        <w:b/>
        <w:sz w:val="22"/>
        <w:szCs w:val="22"/>
      </w:rPr>
      <w:t>Posl. br. 6-St.</w:t>
    </w:r>
    <w:r w:rsidR="00244BDB">
      <w:rPr>
        <w:b/>
        <w:sz w:val="22"/>
        <w:szCs w:val="22"/>
      </w:rPr>
      <w:t>114</w:t>
    </w:r>
    <w:r w:rsidRPr="006604E9">
      <w:rPr>
        <w:b/>
        <w:sz w:val="22"/>
        <w:szCs w:val="22"/>
      </w:rPr>
      <w:t>/</w:t>
    </w:r>
    <w:r>
      <w:rPr>
        <w:b/>
        <w:sz w:val="22"/>
        <w:szCs w:val="22"/>
      </w:rPr>
      <w:t>201</w:t>
    </w:r>
    <w:r w:rsidR="008F7BC0">
      <w:rPr>
        <w:b/>
        <w:sz w:val="22"/>
        <w:szCs w:val="22"/>
      </w:rPr>
      <w:t>9</w:t>
    </w:r>
    <w:r w:rsidRPr="006604E9">
      <w:rPr>
        <w:b/>
        <w:sz w:val="22"/>
        <w:szCs w:val="22"/>
      </w:rPr>
      <w:t>-</w:t>
    </w:r>
    <w:r w:rsidR="00244BDB">
      <w:rPr>
        <w:b/>
        <w:sz w:val="22"/>
        <w:szCs w:val="22"/>
      </w:rPr>
      <w:t>137</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ilvl="0" w:tplc="A8486672">
      <w:start w:val="2"/>
      <w:numFmt w:val="bullet"/>
      <w:lvlText w:val="-"/>
      <w:lvlJc w:val="left"/>
      <w:pPr>
        <w:ind w:left="1065" w:hanging="360"/>
      </w:pPr>
      <w:rPr>
        <w:rFonts w:hint="default" w:ascii="Times New Roman" w:hAnsi="Times New Roman" w:eastAsia="Times New Roman"/>
      </w:rPr>
    </w:lvl>
    <w:lvl w:ilvl="1" w:tplc="041A0003" w:tentative="true">
      <w:start w:val="1"/>
      <w:numFmt w:val="bullet"/>
      <w:lvlText w:val="o"/>
      <w:lvlJc w:val="left"/>
      <w:pPr>
        <w:ind w:left="1785" w:hanging="360"/>
      </w:pPr>
      <w:rPr>
        <w:rFonts w:hint="default" w:ascii="Courier New" w:hAnsi="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19EE6FC6"/>
    <w:multiLevelType w:val="singleLevel"/>
    <w:tmpl w:val="9A38C32C"/>
    <w:lvl w:ilvl="0">
      <w:start w:val="1"/>
      <w:numFmt w:val="bullet"/>
      <w:lvlText w:val="-"/>
      <w:lvlJc w:val="left"/>
      <w:pPr>
        <w:tabs>
          <w:tab w:val="num" w:pos="360"/>
        </w:tabs>
        <w:ind w:left="360" w:hanging="360"/>
      </w:pPr>
      <w:rPr>
        <w:rFonts w:hint="default"/>
      </w:rPr>
    </w:lvl>
  </w:abstractNum>
  <w:abstractNum w:abstractNumId="2">
    <w:nsid w:val="21D227A8"/>
    <w:multiLevelType w:val="hybridMultilevel"/>
    <w:tmpl w:val="98209ADC"/>
    <w:lvl w:ilvl="0" w:tplc="758263B6">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2CD1775E"/>
    <w:multiLevelType w:val="hybridMultilevel"/>
    <w:tmpl w:val="20304C16"/>
    <w:lvl w:ilvl="0" w:tplc="D2884BC4">
      <w:start w:val="6"/>
      <w:numFmt w:val="bullet"/>
      <w:lvlText w:val="-"/>
      <w:lvlJc w:val="left"/>
      <w:pPr>
        <w:tabs>
          <w:tab w:val="num" w:pos="720"/>
        </w:tabs>
        <w:ind w:left="720" w:hanging="360"/>
      </w:pPr>
      <w:rPr>
        <w:rFonts w:hint="default" w:ascii="Times New Roman" w:hAnsi="Times New Roman" w:eastAsia="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384E5578"/>
    <w:multiLevelType w:val="hybridMultilevel"/>
    <w:tmpl w:val="07FC90A6"/>
    <w:lvl w:ilvl="0" w:tplc="A7ACE254">
      <w:start w:val="1"/>
      <w:numFmt w:val="upperRoman"/>
      <w:lvlText w:val="%1."/>
      <w:lvlJc w:val="left"/>
      <w:pPr>
        <w:tabs>
          <w:tab w:val="num" w:pos="2520"/>
        </w:tabs>
        <w:ind w:left="2520" w:hanging="720"/>
      </w:pPr>
      <w:rPr>
        <w:rFonts w:hint="default" w:cs="Times New Roman"/>
        <w:b/>
      </w:rPr>
    </w:lvl>
    <w:lvl w:ilvl="1" w:tplc="041A0019">
      <w:start w:val="1"/>
      <w:numFmt w:val="lowerLetter"/>
      <w:lvlText w:val="%2."/>
      <w:lvlJc w:val="left"/>
      <w:pPr>
        <w:tabs>
          <w:tab w:val="num" w:pos="2880"/>
        </w:tabs>
        <w:ind w:left="2880" w:hanging="360"/>
      </w:pPr>
      <w:rPr>
        <w:rFonts w:cs="Times New Roman"/>
      </w:rPr>
    </w:lvl>
    <w:lvl w:ilvl="2" w:tplc="041A001B" w:tentative="true">
      <w:start w:val="1"/>
      <w:numFmt w:val="lowerRoman"/>
      <w:lvlText w:val="%3."/>
      <w:lvlJc w:val="right"/>
      <w:pPr>
        <w:tabs>
          <w:tab w:val="num" w:pos="3600"/>
        </w:tabs>
        <w:ind w:left="3600" w:hanging="180"/>
      </w:pPr>
      <w:rPr>
        <w:rFonts w:cs="Times New Roman"/>
      </w:rPr>
    </w:lvl>
    <w:lvl w:ilvl="3" w:tplc="041A000F" w:tentative="true">
      <w:start w:val="1"/>
      <w:numFmt w:val="decimal"/>
      <w:lvlText w:val="%4."/>
      <w:lvlJc w:val="left"/>
      <w:pPr>
        <w:tabs>
          <w:tab w:val="num" w:pos="4320"/>
        </w:tabs>
        <w:ind w:left="4320" w:hanging="360"/>
      </w:pPr>
      <w:rPr>
        <w:rFonts w:cs="Times New Roman"/>
      </w:rPr>
    </w:lvl>
    <w:lvl w:ilvl="4" w:tplc="041A0019" w:tentative="true">
      <w:start w:val="1"/>
      <w:numFmt w:val="lowerLetter"/>
      <w:lvlText w:val="%5."/>
      <w:lvlJc w:val="left"/>
      <w:pPr>
        <w:tabs>
          <w:tab w:val="num" w:pos="5040"/>
        </w:tabs>
        <w:ind w:left="5040" w:hanging="360"/>
      </w:pPr>
      <w:rPr>
        <w:rFonts w:cs="Times New Roman"/>
      </w:rPr>
    </w:lvl>
    <w:lvl w:ilvl="5" w:tplc="041A001B" w:tentative="true">
      <w:start w:val="1"/>
      <w:numFmt w:val="lowerRoman"/>
      <w:lvlText w:val="%6."/>
      <w:lvlJc w:val="right"/>
      <w:pPr>
        <w:tabs>
          <w:tab w:val="num" w:pos="5760"/>
        </w:tabs>
        <w:ind w:left="5760" w:hanging="180"/>
      </w:pPr>
      <w:rPr>
        <w:rFonts w:cs="Times New Roman"/>
      </w:rPr>
    </w:lvl>
    <w:lvl w:ilvl="6" w:tplc="041A000F" w:tentative="true">
      <w:start w:val="1"/>
      <w:numFmt w:val="decimal"/>
      <w:lvlText w:val="%7."/>
      <w:lvlJc w:val="left"/>
      <w:pPr>
        <w:tabs>
          <w:tab w:val="num" w:pos="6480"/>
        </w:tabs>
        <w:ind w:left="6480" w:hanging="360"/>
      </w:pPr>
      <w:rPr>
        <w:rFonts w:cs="Times New Roman"/>
      </w:rPr>
    </w:lvl>
    <w:lvl w:ilvl="7" w:tplc="041A0019" w:tentative="true">
      <w:start w:val="1"/>
      <w:numFmt w:val="lowerLetter"/>
      <w:lvlText w:val="%8."/>
      <w:lvlJc w:val="left"/>
      <w:pPr>
        <w:tabs>
          <w:tab w:val="num" w:pos="7200"/>
        </w:tabs>
        <w:ind w:left="7200" w:hanging="360"/>
      </w:pPr>
      <w:rPr>
        <w:rFonts w:cs="Times New Roman"/>
      </w:rPr>
    </w:lvl>
    <w:lvl w:ilvl="8" w:tplc="041A001B" w:tentative="true">
      <w:start w:val="1"/>
      <w:numFmt w:val="lowerRoman"/>
      <w:lvlText w:val="%9."/>
      <w:lvlJc w:val="right"/>
      <w:pPr>
        <w:tabs>
          <w:tab w:val="num" w:pos="7920"/>
        </w:tabs>
        <w:ind w:left="7920" w:hanging="180"/>
      </w:pPr>
      <w:rPr>
        <w:rFonts w:cs="Times New Roman"/>
      </w:rPr>
    </w:lvl>
  </w:abstractNum>
  <w:abstractNum w:abstractNumId="5">
    <w:nsid w:val="40037194"/>
    <w:multiLevelType w:val="hybridMultilevel"/>
    <w:tmpl w:val="BCD0E9FE"/>
    <w:lvl w:ilvl="0" w:tplc="8A30B4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1DE1FD8"/>
    <w:multiLevelType w:val="hybridMultilevel"/>
    <w:tmpl w:val="61F67052"/>
    <w:lvl w:ilvl="0" w:tplc="363A959E">
      <w:start w:val="23"/>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73E43E72"/>
    <w:multiLevelType w:val="hybridMultilevel"/>
    <w:tmpl w:val="CFCAFA2E"/>
    <w:lvl w:ilvl="0" w:tplc="E4E25D8A">
      <w:start w:val="1"/>
      <w:numFmt w:val="upperRoman"/>
      <w:lvlText w:val="%1."/>
      <w:lvlJc w:val="left"/>
      <w:pPr>
        <w:tabs>
          <w:tab w:val="num" w:pos="1080"/>
        </w:tabs>
        <w:ind w:left="1080" w:hanging="720"/>
      </w:pPr>
      <w:rPr>
        <w:rFonts w:hint="default" w:cs="Times New Roman"/>
        <w:b/>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8">
    <w:nsid w:val="7D91030F"/>
    <w:multiLevelType w:val="singleLevel"/>
    <w:tmpl w:val="9A38C32C"/>
    <w:lvl w:ilvl="0">
      <w:start w:val="2"/>
      <w:numFmt w:val="bullet"/>
      <w:lvlText w:val="-"/>
      <w:lvlJc w:val="left"/>
      <w:pPr>
        <w:tabs>
          <w:tab w:val="num" w:pos="360"/>
        </w:tabs>
        <w:ind w:left="360" w:hanging="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40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E2C"/>
    <w:rsid w:val="000005FD"/>
    <w:rsid w:val="000037CC"/>
    <w:rsid w:val="00005406"/>
    <w:rsid w:val="00005A1B"/>
    <w:rsid w:val="000077D6"/>
    <w:rsid w:val="0001007A"/>
    <w:rsid w:val="000125FD"/>
    <w:rsid w:val="00014F53"/>
    <w:rsid w:val="0002598C"/>
    <w:rsid w:val="00030C35"/>
    <w:rsid w:val="00033F5E"/>
    <w:rsid w:val="00044DAA"/>
    <w:rsid w:val="000459AE"/>
    <w:rsid w:val="00045CD1"/>
    <w:rsid w:val="00063F2E"/>
    <w:rsid w:val="00064036"/>
    <w:rsid w:val="0006765A"/>
    <w:rsid w:val="00074B8D"/>
    <w:rsid w:val="000769DE"/>
    <w:rsid w:val="00077207"/>
    <w:rsid w:val="000927B0"/>
    <w:rsid w:val="00095535"/>
    <w:rsid w:val="000A0DD9"/>
    <w:rsid w:val="000B1911"/>
    <w:rsid w:val="000B54B8"/>
    <w:rsid w:val="000B66BE"/>
    <w:rsid w:val="000C554D"/>
    <w:rsid w:val="000D38B2"/>
    <w:rsid w:val="000E206D"/>
    <w:rsid w:val="000E5055"/>
    <w:rsid w:val="000F19FA"/>
    <w:rsid w:val="000F47F9"/>
    <w:rsid w:val="001102D1"/>
    <w:rsid w:val="00111405"/>
    <w:rsid w:val="00114BF5"/>
    <w:rsid w:val="00127261"/>
    <w:rsid w:val="00127CAE"/>
    <w:rsid w:val="00130F01"/>
    <w:rsid w:val="0013218B"/>
    <w:rsid w:val="00134DFA"/>
    <w:rsid w:val="0014076A"/>
    <w:rsid w:val="001427B6"/>
    <w:rsid w:val="0014662E"/>
    <w:rsid w:val="00151B09"/>
    <w:rsid w:val="001609AD"/>
    <w:rsid w:val="001656BE"/>
    <w:rsid w:val="00166314"/>
    <w:rsid w:val="001665C7"/>
    <w:rsid w:val="00166A92"/>
    <w:rsid w:val="001800D7"/>
    <w:rsid w:val="001811ED"/>
    <w:rsid w:val="001944F8"/>
    <w:rsid w:val="001A713A"/>
    <w:rsid w:val="001B3919"/>
    <w:rsid w:val="001C42A4"/>
    <w:rsid w:val="001D4B7D"/>
    <w:rsid w:val="001D4F8B"/>
    <w:rsid w:val="001D5A2E"/>
    <w:rsid w:val="001E4E5C"/>
    <w:rsid w:val="001E7DF6"/>
    <w:rsid w:val="00217C60"/>
    <w:rsid w:val="00221FC8"/>
    <w:rsid w:val="00225B26"/>
    <w:rsid w:val="00241814"/>
    <w:rsid w:val="00244BDB"/>
    <w:rsid w:val="00252DF1"/>
    <w:rsid w:val="00260E4F"/>
    <w:rsid w:val="00262A21"/>
    <w:rsid w:val="00270A51"/>
    <w:rsid w:val="002745B0"/>
    <w:rsid w:val="0027536E"/>
    <w:rsid w:val="002777EC"/>
    <w:rsid w:val="00277A8C"/>
    <w:rsid w:val="00283EC4"/>
    <w:rsid w:val="002951EC"/>
    <w:rsid w:val="002A12E7"/>
    <w:rsid w:val="002A7856"/>
    <w:rsid w:val="002B2CFD"/>
    <w:rsid w:val="002B3606"/>
    <w:rsid w:val="002B7081"/>
    <w:rsid w:val="002C0D1E"/>
    <w:rsid w:val="002C62C6"/>
    <w:rsid w:val="002D3036"/>
    <w:rsid w:val="002E1FE5"/>
    <w:rsid w:val="002E2E98"/>
    <w:rsid w:val="002E34C8"/>
    <w:rsid w:val="002E5D32"/>
    <w:rsid w:val="002E622B"/>
    <w:rsid w:val="002F03FF"/>
    <w:rsid w:val="002F3D27"/>
    <w:rsid w:val="002F3E99"/>
    <w:rsid w:val="003011BB"/>
    <w:rsid w:val="00302590"/>
    <w:rsid w:val="003045B8"/>
    <w:rsid w:val="00307166"/>
    <w:rsid w:val="00310928"/>
    <w:rsid w:val="0031137F"/>
    <w:rsid w:val="0031199D"/>
    <w:rsid w:val="003133ED"/>
    <w:rsid w:val="00331A8E"/>
    <w:rsid w:val="00332E2D"/>
    <w:rsid w:val="003334D3"/>
    <w:rsid w:val="003346F0"/>
    <w:rsid w:val="00340ED7"/>
    <w:rsid w:val="003538B1"/>
    <w:rsid w:val="003549B4"/>
    <w:rsid w:val="00375D95"/>
    <w:rsid w:val="00390D6F"/>
    <w:rsid w:val="00391777"/>
    <w:rsid w:val="003A411E"/>
    <w:rsid w:val="003A6681"/>
    <w:rsid w:val="003B5BEB"/>
    <w:rsid w:val="003B5C0F"/>
    <w:rsid w:val="003C5B09"/>
    <w:rsid w:val="003D0DF6"/>
    <w:rsid w:val="003F2E99"/>
    <w:rsid w:val="003F64AC"/>
    <w:rsid w:val="003F7007"/>
    <w:rsid w:val="00400D46"/>
    <w:rsid w:val="0040120B"/>
    <w:rsid w:val="00404A85"/>
    <w:rsid w:val="00407F29"/>
    <w:rsid w:val="004155F7"/>
    <w:rsid w:val="00421428"/>
    <w:rsid w:val="004355A3"/>
    <w:rsid w:val="0044039E"/>
    <w:rsid w:val="00445657"/>
    <w:rsid w:val="00447071"/>
    <w:rsid w:val="00447FC7"/>
    <w:rsid w:val="004621AC"/>
    <w:rsid w:val="0047270D"/>
    <w:rsid w:val="004728AD"/>
    <w:rsid w:val="004738EE"/>
    <w:rsid w:val="00483769"/>
    <w:rsid w:val="00493430"/>
    <w:rsid w:val="00493F36"/>
    <w:rsid w:val="004A1AC0"/>
    <w:rsid w:val="004A28C4"/>
    <w:rsid w:val="004B3A42"/>
    <w:rsid w:val="004B492E"/>
    <w:rsid w:val="004C4109"/>
    <w:rsid w:val="004D1228"/>
    <w:rsid w:val="004E20F5"/>
    <w:rsid w:val="004E38F4"/>
    <w:rsid w:val="004E512C"/>
    <w:rsid w:val="004F676D"/>
    <w:rsid w:val="005066E0"/>
    <w:rsid w:val="005117EE"/>
    <w:rsid w:val="005120D4"/>
    <w:rsid w:val="005158B2"/>
    <w:rsid w:val="00517F5D"/>
    <w:rsid w:val="005222D6"/>
    <w:rsid w:val="005301C6"/>
    <w:rsid w:val="005403EF"/>
    <w:rsid w:val="00545B27"/>
    <w:rsid w:val="005559FC"/>
    <w:rsid w:val="005748BD"/>
    <w:rsid w:val="005755C0"/>
    <w:rsid w:val="005834C6"/>
    <w:rsid w:val="00586D6D"/>
    <w:rsid w:val="00587EE5"/>
    <w:rsid w:val="00590EBF"/>
    <w:rsid w:val="0059112F"/>
    <w:rsid w:val="00591C9B"/>
    <w:rsid w:val="00594FEB"/>
    <w:rsid w:val="005A1C49"/>
    <w:rsid w:val="005A20AB"/>
    <w:rsid w:val="005A338B"/>
    <w:rsid w:val="005A5839"/>
    <w:rsid w:val="005A7AAB"/>
    <w:rsid w:val="005A7B1B"/>
    <w:rsid w:val="005B11AD"/>
    <w:rsid w:val="005B35C7"/>
    <w:rsid w:val="005B5A5D"/>
    <w:rsid w:val="005B6B67"/>
    <w:rsid w:val="005D2A74"/>
    <w:rsid w:val="005E1E1B"/>
    <w:rsid w:val="005E767C"/>
    <w:rsid w:val="005F406A"/>
    <w:rsid w:val="005F7A7E"/>
    <w:rsid w:val="00601652"/>
    <w:rsid w:val="0060283F"/>
    <w:rsid w:val="00604931"/>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5E1"/>
    <w:rsid w:val="006D0FD8"/>
    <w:rsid w:val="006D5606"/>
    <w:rsid w:val="006E5170"/>
    <w:rsid w:val="006F15DB"/>
    <w:rsid w:val="006F2C23"/>
    <w:rsid w:val="006F6ABC"/>
    <w:rsid w:val="007152C6"/>
    <w:rsid w:val="00715436"/>
    <w:rsid w:val="007245FA"/>
    <w:rsid w:val="00726F28"/>
    <w:rsid w:val="007301B3"/>
    <w:rsid w:val="00732829"/>
    <w:rsid w:val="00745136"/>
    <w:rsid w:val="007479F0"/>
    <w:rsid w:val="007508CE"/>
    <w:rsid w:val="0075252C"/>
    <w:rsid w:val="0075456A"/>
    <w:rsid w:val="00754E83"/>
    <w:rsid w:val="0075567F"/>
    <w:rsid w:val="00765C59"/>
    <w:rsid w:val="007667A3"/>
    <w:rsid w:val="00774376"/>
    <w:rsid w:val="007744B3"/>
    <w:rsid w:val="00781E76"/>
    <w:rsid w:val="00785A72"/>
    <w:rsid w:val="007861D4"/>
    <w:rsid w:val="007A56B2"/>
    <w:rsid w:val="007A613E"/>
    <w:rsid w:val="007B5762"/>
    <w:rsid w:val="007B6849"/>
    <w:rsid w:val="007C2094"/>
    <w:rsid w:val="007D5D76"/>
    <w:rsid w:val="007D79C9"/>
    <w:rsid w:val="007E20A2"/>
    <w:rsid w:val="007E7157"/>
    <w:rsid w:val="007F73EB"/>
    <w:rsid w:val="0080638D"/>
    <w:rsid w:val="00810257"/>
    <w:rsid w:val="00815D91"/>
    <w:rsid w:val="008218B7"/>
    <w:rsid w:val="00835907"/>
    <w:rsid w:val="00845CDC"/>
    <w:rsid w:val="00847355"/>
    <w:rsid w:val="00851A44"/>
    <w:rsid w:val="0085661E"/>
    <w:rsid w:val="008609CA"/>
    <w:rsid w:val="00866068"/>
    <w:rsid w:val="00872A4C"/>
    <w:rsid w:val="00873F7F"/>
    <w:rsid w:val="00880CE9"/>
    <w:rsid w:val="00881448"/>
    <w:rsid w:val="00896E42"/>
    <w:rsid w:val="008B35AE"/>
    <w:rsid w:val="008B5AF1"/>
    <w:rsid w:val="008C35C9"/>
    <w:rsid w:val="008D27E7"/>
    <w:rsid w:val="008E012A"/>
    <w:rsid w:val="008E10A9"/>
    <w:rsid w:val="008E31CE"/>
    <w:rsid w:val="008E48BE"/>
    <w:rsid w:val="008E56F1"/>
    <w:rsid w:val="008F2E2C"/>
    <w:rsid w:val="008F35E8"/>
    <w:rsid w:val="008F418D"/>
    <w:rsid w:val="008F6F47"/>
    <w:rsid w:val="008F7BC0"/>
    <w:rsid w:val="00904F6D"/>
    <w:rsid w:val="00920D17"/>
    <w:rsid w:val="0092184E"/>
    <w:rsid w:val="00921F4D"/>
    <w:rsid w:val="00927143"/>
    <w:rsid w:val="009330BC"/>
    <w:rsid w:val="00942B63"/>
    <w:rsid w:val="00957F14"/>
    <w:rsid w:val="009608E4"/>
    <w:rsid w:val="00967F8D"/>
    <w:rsid w:val="0097021C"/>
    <w:rsid w:val="00987FBA"/>
    <w:rsid w:val="00994961"/>
    <w:rsid w:val="00997C2C"/>
    <w:rsid w:val="009A1E1C"/>
    <w:rsid w:val="009B29B5"/>
    <w:rsid w:val="009B3A3D"/>
    <w:rsid w:val="009C4582"/>
    <w:rsid w:val="009C6833"/>
    <w:rsid w:val="009D496B"/>
    <w:rsid w:val="009F2C00"/>
    <w:rsid w:val="009F722C"/>
    <w:rsid w:val="009F75DC"/>
    <w:rsid w:val="009F7A75"/>
    <w:rsid w:val="00A13E40"/>
    <w:rsid w:val="00A20BEB"/>
    <w:rsid w:val="00A22422"/>
    <w:rsid w:val="00A22B1A"/>
    <w:rsid w:val="00A260C2"/>
    <w:rsid w:val="00A27631"/>
    <w:rsid w:val="00A32866"/>
    <w:rsid w:val="00A33897"/>
    <w:rsid w:val="00A429E5"/>
    <w:rsid w:val="00A44777"/>
    <w:rsid w:val="00A52F0F"/>
    <w:rsid w:val="00A62621"/>
    <w:rsid w:val="00A66D6E"/>
    <w:rsid w:val="00A72BF5"/>
    <w:rsid w:val="00A851EF"/>
    <w:rsid w:val="00A96471"/>
    <w:rsid w:val="00AA1B26"/>
    <w:rsid w:val="00AB0BC3"/>
    <w:rsid w:val="00AB1728"/>
    <w:rsid w:val="00AC12D4"/>
    <w:rsid w:val="00AC15F1"/>
    <w:rsid w:val="00AC390D"/>
    <w:rsid w:val="00AD4B12"/>
    <w:rsid w:val="00AD61A5"/>
    <w:rsid w:val="00AE7ED0"/>
    <w:rsid w:val="00AF1439"/>
    <w:rsid w:val="00AF4BD5"/>
    <w:rsid w:val="00B00771"/>
    <w:rsid w:val="00B04064"/>
    <w:rsid w:val="00B046BB"/>
    <w:rsid w:val="00B10EAD"/>
    <w:rsid w:val="00B21B3D"/>
    <w:rsid w:val="00B3729B"/>
    <w:rsid w:val="00B472B9"/>
    <w:rsid w:val="00B53025"/>
    <w:rsid w:val="00B53A2B"/>
    <w:rsid w:val="00B67F71"/>
    <w:rsid w:val="00B72CE4"/>
    <w:rsid w:val="00B739F7"/>
    <w:rsid w:val="00B74EBE"/>
    <w:rsid w:val="00B778B1"/>
    <w:rsid w:val="00B83727"/>
    <w:rsid w:val="00B90C31"/>
    <w:rsid w:val="00BA0B87"/>
    <w:rsid w:val="00BA666B"/>
    <w:rsid w:val="00BA74A7"/>
    <w:rsid w:val="00BB1BF4"/>
    <w:rsid w:val="00BB36ED"/>
    <w:rsid w:val="00BC3E54"/>
    <w:rsid w:val="00BC5226"/>
    <w:rsid w:val="00BC587A"/>
    <w:rsid w:val="00BC7C68"/>
    <w:rsid w:val="00BE60EE"/>
    <w:rsid w:val="00BF2DAF"/>
    <w:rsid w:val="00BF361B"/>
    <w:rsid w:val="00C04636"/>
    <w:rsid w:val="00C14199"/>
    <w:rsid w:val="00C17513"/>
    <w:rsid w:val="00C27E30"/>
    <w:rsid w:val="00C32B3D"/>
    <w:rsid w:val="00C33C41"/>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F7B"/>
    <w:rsid w:val="00CD6169"/>
    <w:rsid w:val="00CE539D"/>
    <w:rsid w:val="00CE5601"/>
    <w:rsid w:val="00CF2821"/>
    <w:rsid w:val="00CF56B5"/>
    <w:rsid w:val="00D0677F"/>
    <w:rsid w:val="00D1672D"/>
    <w:rsid w:val="00D17023"/>
    <w:rsid w:val="00D2069E"/>
    <w:rsid w:val="00D2288D"/>
    <w:rsid w:val="00D2730D"/>
    <w:rsid w:val="00D3455D"/>
    <w:rsid w:val="00D35469"/>
    <w:rsid w:val="00D432D8"/>
    <w:rsid w:val="00D57B3D"/>
    <w:rsid w:val="00D617F5"/>
    <w:rsid w:val="00D61C47"/>
    <w:rsid w:val="00D64601"/>
    <w:rsid w:val="00D65745"/>
    <w:rsid w:val="00D746CE"/>
    <w:rsid w:val="00D774F3"/>
    <w:rsid w:val="00D802F8"/>
    <w:rsid w:val="00D97AB4"/>
    <w:rsid w:val="00DA00A1"/>
    <w:rsid w:val="00DA1A89"/>
    <w:rsid w:val="00DB0E17"/>
    <w:rsid w:val="00DB45AA"/>
    <w:rsid w:val="00DC0444"/>
    <w:rsid w:val="00DD030C"/>
    <w:rsid w:val="00DD1E38"/>
    <w:rsid w:val="00DD7B11"/>
    <w:rsid w:val="00DE37FA"/>
    <w:rsid w:val="00DF02C9"/>
    <w:rsid w:val="00DF14E3"/>
    <w:rsid w:val="00DF7A69"/>
    <w:rsid w:val="00E00A5D"/>
    <w:rsid w:val="00E01F0D"/>
    <w:rsid w:val="00E07738"/>
    <w:rsid w:val="00E101C1"/>
    <w:rsid w:val="00E12D29"/>
    <w:rsid w:val="00E17922"/>
    <w:rsid w:val="00E229F5"/>
    <w:rsid w:val="00E2369A"/>
    <w:rsid w:val="00E23775"/>
    <w:rsid w:val="00E30180"/>
    <w:rsid w:val="00E315A9"/>
    <w:rsid w:val="00E32AA0"/>
    <w:rsid w:val="00E41571"/>
    <w:rsid w:val="00E44503"/>
    <w:rsid w:val="00E5723E"/>
    <w:rsid w:val="00E57A8D"/>
    <w:rsid w:val="00E62A28"/>
    <w:rsid w:val="00E62F80"/>
    <w:rsid w:val="00E6360D"/>
    <w:rsid w:val="00E67CBA"/>
    <w:rsid w:val="00E67F32"/>
    <w:rsid w:val="00E735E6"/>
    <w:rsid w:val="00E75AB2"/>
    <w:rsid w:val="00E773AA"/>
    <w:rsid w:val="00E82462"/>
    <w:rsid w:val="00E85C3E"/>
    <w:rsid w:val="00E8630E"/>
    <w:rsid w:val="00EA50F7"/>
    <w:rsid w:val="00EA7331"/>
    <w:rsid w:val="00EB1AB8"/>
    <w:rsid w:val="00EB1F3E"/>
    <w:rsid w:val="00EB3439"/>
    <w:rsid w:val="00EB441B"/>
    <w:rsid w:val="00EB45B7"/>
    <w:rsid w:val="00EC3D87"/>
    <w:rsid w:val="00EC4651"/>
    <w:rsid w:val="00EC4A2A"/>
    <w:rsid w:val="00EC6B38"/>
    <w:rsid w:val="00ED1EB4"/>
    <w:rsid w:val="00ED24BE"/>
    <w:rsid w:val="00EE1585"/>
    <w:rsid w:val="00EE2162"/>
    <w:rsid w:val="00EE5A76"/>
    <w:rsid w:val="00EF18D3"/>
    <w:rsid w:val="00EF4591"/>
    <w:rsid w:val="00EF7930"/>
    <w:rsid w:val="00F043FD"/>
    <w:rsid w:val="00F06E94"/>
    <w:rsid w:val="00F22AB0"/>
    <w:rsid w:val="00F23440"/>
    <w:rsid w:val="00F24B16"/>
    <w:rsid w:val="00F26209"/>
    <w:rsid w:val="00F30A7C"/>
    <w:rsid w:val="00F30CE6"/>
    <w:rsid w:val="00F321DF"/>
    <w:rsid w:val="00F32459"/>
    <w:rsid w:val="00F33005"/>
    <w:rsid w:val="00F41662"/>
    <w:rsid w:val="00F444B5"/>
    <w:rsid w:val="00F51DE7"/>
    <w:rsid w:val="00F541EA"/>
    <w:rsid w:val="00F548AE"/>
    <w:rsid w:val="00F54965"/>
    <w:rsid w:val="00F5799E"/>
    <w:rsid w:val="00F621C6"/>
    <w:rsid w:val="00F64AFB"/>
    <w:rsid w:val="00F711D7"/>
    <w:rsid w:val="00F7362B"/>
    <w:rsid w:val="00F77956"/>
    <w:rsid w:val="00F800B5"/>
    <w:rsid w:val="00F81516"/>
    <w:rsid w:val="00F84EAF"/>
    <w:rsid w:val="00F91B98"/>
    <w:rsid w:val="00F95D25"/>
    <w:rsid w:val="00F97676"/>
    <w:rsid w:val="00FA348D"/>
    <w:rsid w:val="00FA5396"/>
    <w:rsid w:val="00FB3212"/>
    <w:rsid w:val="00FC0186"/>
    <w:rsid w:val="00FC05D7"/>
    <w:rsid w:val="00FC530C"/>
    <w:rsid w:val="00FD2801"/>
    <w:rsid w:val="00FD4C53"/>
    <w:rsid w:val="00FD7D9C"/>
    <w:rsid w:val="00FE0129"/>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4403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semiHidden="false" w:unhideWhenUsed="false"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true" w:uiPriority="0" w:qFormat="true"/>
    <w:lsdException w:name="Title" w:locked="true" w:uiPriority="0" w:semiHidden="false" w:unhideWhenUsed="false" w:qFormat="true"/>
    <w:lsdException w:name="Default Paragraph Font" w:uiPriority="1"/>
    <w:lsdException w:name="Body Text" w:uiPriority="0"/>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777EC"/>
    <w:rPr>
      <w:sz w:val="20"/>
      <w:szCs w:val="20"/>
    </w:rPr>
  </w:style>
  <w:style w:type="paragraph" w:styleId="Naslov1">
    <w:name w:val="heading 1"/>
    <w:basedOn w:val="Normal"/>
    <w:next w:val="Normal"/>
    <w:link w:val="Naslov1Char"/>
    <w:uiPriority w:val="99"/>
    <w:qFormat/>
    <w:rsid w:val="00866068"/>
    <w:pPr>
      <w:keepNext/>
      <w:jc w:val="right"/>
      <w:outlineLvl w:val="0"/>
    </w:pPr>
    <w:rPr>
      <w:b/>
      <w:sz w:val="24"/>
    </w:rPr>
  </w:style>
  <w:style w:type="paragraph" w:styleId="Naslov2">
    <w:name w:val="heading 2"/>
    <w:basedOn w:val="Normal"/>
    <w:next w:val="Normal"/>
    <w:link w:val="Naslov2Char"/>
    <w:uiPriority w:val="99"/>
    <w:qFormat/>
    <w:rsid w:val="00866068"/>
    <w:pPr>
      <w:keepNext/>
      <w:jc w:val="center"/>
      <w:outlineLvl w:val="1"/>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8631EF"/>
    <w:rPr>
      <w:rFonts w:asciiTheme="majorHAnsi" w:hAnsiTheme="majorHAnsi" w:eastAsiaTheme="majorEastAsia" w:cstheme="majorBidi"/>
      <w:b/>
      <w:bCs/>
      <w:kern w:val="32"/>
      <w:sz w:val="32"/>
      <w:szCs w:val="32"/>
    </w:rPr>
  </w:style>
  <w:style w:type="character" w:styleId="Naslov2Char" w:customStyle="true">
    <w:name w:val="Naslov 2 Char"/>
    <w:basedOn w:val="Zadanifontodlomka"/>
    <w:link w:val="Naslov2"/>
    <w:uiPriority w:val="9"/>
    <w:semiHidden/>
    <w:rsid w:val="008631EF"/>
    <w:rPr>
      <w:rFonts w:asciiTheme="majorHAnsi" w:hAnsiTheme="majorHAnsi" w:eastAsiaTheme="majorEastAsia" w:cstheme="majorBidi"/>
      <w:b/>
      <w:bCs/>
      <w:i/>
      <w:iCs/>
      <w:sz w:val="28"/>
      <w:szCs w:val="28"/>
    </w:rPr>
  </w:style>
  <w:style w:type="paragraph" w:styleId="Tijeloteksta">
    <w:name w:val="Body Text"/>
    <w:basedOn w:val="Normal"/>
    <w:link w:val="TijelotekstaChar"/>
    <w:rsid w:val="00866068"/>
    <w:pPr>
      <w:jc w:val="both"/>
    </w:pPr>
    <w:rPr>
      <w:sz w:val="24"/>
    </w:rPr>
  </w:style>
  <w:style w:type="character" w:styleId="TijelotekstaChar" w:customStyle="true">
    <w:name w:val="Tijelo teksta Char"/>
    <w:basedOn w:val="Zadanifontodlomka"/>
    <w:link w:val="Tijeloteksta"/>
    <w:uiPriority w:val="99"/>
    <w:semiHidden/>
    <w:rsid w:val="008631EF"/>
    <w:rPr>
      <w:sz w:val="20"/>
      <w:szCs w:val="20"/>
    </w:rPr>
  </w:style>
  <w:style w:type="paragraph" w:styleId="Zaglavlje">
    <w:name w:val="header"/>
    <w:basedOn w:val="Normal"/>
    <w:link w:val="ZaglavljeChar"/>
    <w:uiPriority w:val="99"/>
    <w:rsid w:val="00866068"/>
    <w:pPr>
      <w:tabs>
        <w:tab w:val="center" w:pos="4153"/>
        <w:tab w:val="right" w:pos="8306"/>
      </w:tabs>
    </w:pPr>
  </w:style>
  <w:style w:type="character" w:styleId="ZaglavljeChar" w:customStyle="true">
    <w:name w:val="Zaglavlje Char"/>
    <w:basedOn w:val="Zadanifontodlomka"/>
    <w:link w:val="Zaglavlje"/>
    <w:uiPriority w:val="99"/>
    <w:semiHidden/>
    <w:rsid w:val="008631EF"/>
    <w:rPr>
      <w:sz w:val="20"/>
      <w:szCs w:val="20"/>
    </w:rPr>
  </w:style>
  <w:style w:type="character" w:styleId="Brojstranice">
    <w:name w:val="page number"/>
    <w:basedOn w:val="Zadanifontodlomka"/>
    <w:uiPriority w:val="99"/>
    <w:rsid w:val="00866068"/>
    <w:rPr>
      <w:rFonts w:cs="Times New Roman"/>
    </w:rPr>
  </w:style>
  <w:style w:type="paragraph" w:styleId="Podnoje">
    <w:name w:val="footer"/>
    <w:basedOn w:val="Normal"/>
    <w:link w:val="PodnojeChar"/>
    <w:uiPriority w:val="99"/>
    <w:rsid w:val="00866068"/>
    <w:pPr>
      <w:tabs>
        <w:tab w:val="center" w:pos="4153"/>
        <w:tab w:val="right" w:pos="8306"/>
      </w:tabs>
    </w:pPr>
  </w:style>
  <w:style w:type="character" w:styleId="PodnojeChar" w:customStyle="true">
    <w:name w:val="Podnožje Char"/>
    <w:basedOn w:val="Zadanifontodlomka"/>
    <w:link w:val="Podnoje"/>
    <w:uiPriority w:val="99"/>
    <w:semiHidden/>
    <w:rsid w:val="008631EF"/>
    <w:rPr>
      <w:sz w:val="20"/>
      <w:szCs w:val="20"/>
    </w:rPr>
  </w:style>
  <w:style w:type="paragraph" w:styleId="Tekstbalonia">
    <w:name w:val="Balloon Text"/>
    <w:basedOn w:val="Normal"/>
    <w:link w:val="TekstbaloniaChar"/>
    <w:uiPriority w:val="99"/>
    <w:semiHidden/>
    <w:rsid w:val="00D2730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631EF"/>
    <w:rPr>
      <w:sz w:val="0"/>
      <w:szCs w:val="0"/>
    </w:rPr>
  </w:style>
  <w:style w:type="character" w:styleId="Istaknuto">
    <w:name w:val="Emphasis"/>
    <w:basedOn w:val="Zadanifontodlomka"/>
    <w:qFormat/>
    <w:rsid w:val="004E512C"/>
    <w:rPr>
      <w:rFonts w:cs="Times New Roman"/>
      <w:b/>
    </w:rPr>
  </w:style>
  <w:style w:type="paragraph" w:styleId="Odlomakpopisa">
    <w:name w:val="List Paragraph"/>
    <w:basedOn w:val="Normal"/>
    <w:uiPriority w:val="99"/>
    <w:qFormat/>
    <w:rsid w:val="00AC390D"/>
    <w:pPr>
      <w:ind w:left="720"/>
      <w:contextualSpacing/>
    </w:pPr>
  </w:style>
  <w:style w:type="character" w:styleId="Tekstrezerviranogmjesta">
    <w:name w:val="Placeholder Text"/>
    <w:basedOn w:val="Zadanifontodlomka"/>
    <w:uiPriority w:val="99"/>
    <w:semiHidden/>
    <w:rsid w:val="00EE2162"/>
    <w:rPr>
      <w:color w:val="808080"/>
      <w:bdr w:val="none" w:color="auto" w:sz="0" w:space="0"/>
      <w:shd w:val="clear" w:color="auto" w:fill="auto"/>
    </w:rPr>
  </w:style>
  <w:style w:type="character" w:styleId="eSPISCCParagraphDefaultFont" w:customStyle="true">
    <w:name w:val="eSPIS_CC_Paragraph Default Font"/>
    <w:basedOn w:val="Zadanifontodlomka"/>
    <w:rsid w:val="00EE2162"/>
    <w:rPr>
      <w:rFonts w:ascii="Times New Roman" w:hAnsi="Times New Roman" w:cs="Times New Roman"/>
      <w:color w:val="000000"/>
      <w:sz w:val="24"/>
      <w:szCs w:val="22"/>
      <w:bdr w:val="none" w:color="auto" w:sz="0" w:space="0"/>
      <w:shd w:val="clear" w:color="auto" w:fill="auto"/>
      <w:lang w:val="hr-HR"/>
    </w:rPr>
  </w:style>
  <w:style w:type="character" w:styleId="PozadinaSvijetloZuta" w:customStyle="true">
    <w:name w:val="Pozadina_SvijetloZuta"/>
    <w:basedOn w:val="Zadanifontodlomka"/>
    <w:rsid w:val="00EE2162"/>
    <w:rPr>
      <w:color w:val="000000"/>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EE2162"/>
    <w:rPr>
      <w:rFonts w:ascii="Times New Roman" w:hAnsi="Times New Roman" w:cs="Times New Roman"/>
      <w:color w:val="000000"/>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EE2162"/>
    <w:rPr>
      <w:rFonts w:ascii="Times New Roman" w:hAnsi="Times New Roman" w:cs="Times New Roman"/>
      <w:color w:val="000000"/>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EE2162"/>
    <w:rPr>
      <w:color w:val="808080"/>
      <w:bdr w:color="auto" w:space="0" w:sz="0" w:val="none"/>
      <w:shd w:color="auto" w:fill="auto" w:val="clear"/>
    </w:rPr>
  </w:style>
  <w:style w:customStyle="1" w:styleId="eSPISCCParagraphDefaultFont" w:type="character">
    <w:name w:val="eSPIS_CC_Paragraph Default Font"/>
    <w:basedOn w:val="Zadanifontodlomka"/>
    <w:rsid w:val="00EE216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E216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E216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E216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theme/theme1.xml" Type="http://schemas.openxmlformats.org/officeDocument/2006/relationships/theme" Id="rId1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24. srpnja 2019.</izvorni_sadrzaj>
    <derivirana_varijabla naziv="DomainObject.DatumDonosenjaOdluke_1">24.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
PRIJAVA TRAŽBINE IZA VJEŠALICE
JEDNA PROZIRNA FASCIKLA</izvorni_sadrzaj>
    <derivirana_varijabla naziv="DomainObject.Predmet.Opis_1">1 zaposlenih
PRIJAVA TRAŽBINE IZA VJEŠALICE
JEDNA PROZIRNA FASCIKLA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St-114/2019</izvorni_sadrzaj>
    <derivirana_varijabla naziv="DomainObject.Predmet.OznakaBroj_1">St-114/2019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INA-INDUSTRIJA NAFTE, d.d.; FINANCIJSKA AGENCIJA, RC SPLIT</izvorni_sadrzaj>
    <derivirana_varijabla naziv="DomainObject.Predmet.StrankaFormated_1">  INA-INDUSTRIJA NAFTE, d.d.; FINANCIJSKA AGENCIJA, RC SPLIT</derivirana_varijabla>
  </DomainObject.Predmet.StrankaFormated>
  <DomainObject.Predmet.StrankaFormatedOIB>
    <izvorni_sadrzaj>  INA-INDUSTRIJA NAFTE, d.d., OIB 27759560625; FINANCIJSKA AGENCIJA, RC SPLIT, OIB 85821130368</izvorni_sadrzaj>
    <derivirana_varijabla naziv="DomainObject.Predmet.StrankaFormatedOIB_1">  INA-INDUSTRIJA NAFTE, d.d., OIB 27759560625; FINANCIJSKA AGENCIJA, RC SPLIT, OIB 85821130368</derivirana_varijabla>
  </DomainObject.Predmet.StrankaFormatedOIB>
  <DomainObject.Predmet.StrankaFormatedWithAdress>
    <izvorni_sadrzaj> INA-INDUSTRIJA NAFTE, d.d., Avenija V. Holjevca 10, 10000 Zagreb; FINANCIJSKA AGENCIJA, RC SPLIT, Mažuranićevo šetalište 24 b, 21000 Split</izvorni_sadrzaj>
    <derivirana_varijabla naziv="DomainObject.Predmet.StrankaFormatedWithAdress_1"> INA-INDUSTRIJA NAFTE, d.d., Avenija V. Holjevca 10, 10000 Zagreb; FINANCIJSKA AGENCIJA, RC SPLIT, Mažuranićevo šetalište 24 b, 21000 Split</derivirana_varijabla>
  </DomainObject.Predmet.StrankaFormatedWithAdress>
  <DomainObject.Predmet.StrankaFormatedWithAdressOIB>
    <izvorni_sadrzaj> INA-INDUSTRIJA NAFTE, d.d., OIB 27759560625, Avenija V. Holjevca 10, 10000 Zagreb; FINANCIJSKA AGENCIJA, RC SPLIT, OIB 85821130368, Mažuranićevo šetalište 24 b, 21000 Split</izvorni_sadrzaj>
    <derivirana_varijabla naziv="DomainObject.Predmet.StrankaFormatedWithAdressOIB_1"> INA-INDUSTRIJA NAFTE, d.d., OIB 27759560625, Avenija V. Holjevca 10, 10000 Zagreb; FINANCIJSKA AGENCIJA, RC SPLIT, OIB 85821130368, Mažuranićevo šetalište 24 b, 21000 Split</derivirana_varijabla>
  </DomainObject.Predmet.StrankaFormatedWithAdressOIB>
  <DomainObject.Predmet.StrankaWithAdress>
    <izvorni_sadrzaj>INA-INDUSTRIJA NAFTE, d.d. Avenija V. Holjevca 10,10000 Zagreb,FINANCIJSKA AGENCIJA, RC SPLIT Mažuranićevo šetalište 24 b,21000 Split</izvorni_sadrzaj>
    <derivirana_varijabla naziv="DomainObject.Predmet.StrankaWithAdress_1">INA-INDUSTRIJA NAFTE, d.d. Avenija V. Holjevca 10,10000 Zagreb,FINANCIJSKA AGENCIJA, RC SPLIT Mažuranićevo šetalište 24 b,21000 Split</derivirana_varijabla>
  </DomainObject.Predmet.StrankaWithAdress>
  <DomainObject.Predmet.StrankaWithAdressOIB>
    <izvorni_sadrzaj>INA-INDUSTRIJA NAFTE, d.d., OIB 27759560625, Avenija V. Holjevca 10,10000 Zagreb,FINANCIJSKA AGENCIJA, RC SPLIT, OIB 85821130368, Mažuranićevo šetalište 24 b,21000 Split</izvorni_sadrzaj>
    <derivirana_varijabla naziv="DomainObject.Predmet.StrankaWithAdressOIB_1">INA-INDUSTRIJA NAFTE, d.d., OIB 27759560625, Avenija V. Holjevca 10,10000 Zagreb,FINANCIJSKA AGENCIJA, RC SPLIT, OIB 85821130368, Mažuranićevo šetalište 24 b,21000 Split</derivirana_varijabla>
  </DomainObject.Predmet.StrankaWithAdressOIB>
  <DomainObject.Predmet.StrankaNazivFormated>
    <izvorni_sadrzaj>INA-INDUSTRIJA NAFTE, d.d.,FINANCIJSKA AGENCIJA, RC SPLIT</izvorni_sadrzaj>
    <derivirana_varijabla naziv="DomainObject.Predmet.StrankaNazivFormated_1">INA-INDUSTRIJA NAFTE, d.d.,FINANCIJSKA AGENCIJA, RC SPLIT</derivirana_varijabla>
  </DomainObject.Predmet.StrankaNazivFormated>
  <DomainObject.Predmet.StrankaNazivFormatedOIB>
    <izvorni_sadrzaj>INA-INDUSTRIJA NAFTE, d.d., OIB 27759560625,FINANCIJSKA AGENCIJA, RC SPLIT, OIB 85821130368</izvorni_sadrzaj>
    <derivirana_varijabla naziv="DomainObject.Predmet.StrankaNazivFormatedOIB_1">INA-INDUSTRIJA NAFTE, d.d., OIB 27759560625,FINANCIJSKA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INA-INDUSTRIJA NAFTE, d.d.</item>
      <item>FINANCIJSKA AGENCIJA, RC SPLIT</item>
    </izvorni_sadrzaj>
    <derivirana_varijabla naziv="DomainObject.Predmet.StrankaListFormated_1">
      <item>INA-INDUSTRIJA NAFTE, d.d.</item>
      <item>FINANCIJSKA AGENCIJA, RC SPLIT</item>
    </derivirana_varijabla>
  </DomainObject.Predmet.StrankaListFormated>
  <DomainObject.Predmet.StrankaListFormatedOIB>
    <izvorni_sadrzaj>
      <item>INA-INDUSTRIJA NAFTE, d.d., OIB 27759560625</item>
      <item>FINANCIJSKA AGENCIJA, RC SPLIT, OIB 85821130368</item>
    </izvorni_sadrzaj>
    <derivirana_varijabla naziv="DomainObject.Predmet.StrankaListFormatedOIB_1">
      <item>INA-INDUSTRIJA NAFTE, d.d., OIB 27759560625</item>
      <item>FINANCIJSKA AGENCIJA, RC SPLIT, OIB 85821130368</item>
    </derivirana_varijabla>
  </DomainObject.Predmet.StrankaListFormatedOIB>
  <DomainObject.Predmet.StrankaListFormatedWithAdress>
    <izvorni_sadrzaj>
      <item>INA-INDUSTRIJA NAFTE, d.d., Avenija V. Holjevca 10, 10000 Zagreb</item>
      <item>FINANCIJSKA AGENCIJA, RC SPLIT, Mažuranićevo šetalište 24 b, 21000 Split</item>
    </izvorni_sadrzaj>
    <derivirana_varijabla naziv="DomainObject.Predmet.StrankaListFormatedWithAdress_1">
      <item>INA-INDUSTRIJA NAFTE, d.d., Avenija V. Holjevca 10, 10000 Zagreb</item>
      <item>FINANCIJSKA AGENCIJA, RC SPLIT, Mažuranićevo šetalište 24 b, 21000 Split</item>
    </derivirana_varijabla>
  </DomainObject.Predmet.StrankaListFormatedWithAdress>
  <DomainObject.Predmet.StrankaListFormatedWithAdressOIB>
    <izvorni_sadrzaj>
      <item>INA-INDUSTRIJA NAFTE, d.d., OIB 27759560625, Avenija V. Holjevca 10, 10000 Zagreb</item>
      <item>FINANCIJSKA AGENCIJA, RC SPLIT, OIB 85821130368, Mažuranićevo šetalište 24 b, 21000 Split</item>
    </izvorni_sadrzaj>
    <derivirana_varijabla naziv="DomainObject.Predmet.StrankaListFormatedWithAdressOIB_1">
      <item>INA-INDUSTRIJA NAFTE, d.d., OIB 27759560625, Avenija V. Holjevca 10, 10000 Zagreb</item>
      <item>FINANCIJSKA AGENCIJA, RC SPLIT, OIB 85821130368, Mažuranićevo šetalište 24 b, 21000 Split</item>
    </derivirana_varijabla>
  </DomainObject.Predmet.StrankaListFormatedWithAdressOIB>
  <DomainObject.Predmet.StrankaListNazivFormated>
    <izvorni_sadrzaj>
      <item>INA-INDUSTRIJA NAFTE, d.d.</item>
      <item>FINANCIJSKA AGENCIJA, RC SPLIT</item>
    </izvorni_sadrzaj>
    <derivirana_varijabla naziv="DomainObject.Predmet.StrankaListNazivFormated_1">
      <item>INA-INDUSTRIJA NAFTE, d.d.</item>
      <item>FINANCIJSKA AGENCIJA, RC SPLIT</item>
    </derivirana_varijabla>
  </DomainObject.Predmet.StrankaListNazivFormated>
  <DomainObject.Predmet.StrankaListNazivFormatedOIB>
    <izvorni_sadrzaj>
      <item>INA-INDUSTRIJA NAFTE, d.d., OIB 27759560625</item>
      <item>FINANCIJSKA AGENCIJA, RC SPLIT, OIB 85821130368</item>
    </izvorni_sadrzaj>
    <derivirana_varijabla naziv="DomainObject.Predmet.StrankaListNazivFormatedOIB_1">
      <item>INA-INDUSTRIJA NAFTE, d.d., OIB 27759560625</item>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item>Darko Polić</item>
      <item>INA-INDUSTRIJA NAFTE, d.d.</item>
      <item>OBSTINATIO d.o.o. za graditeljstvo i trgovinu</item>
    </izvorni_sadrzaj>
    <derivirana_varijabla naziv="DomainObject.Predmet.OstaliListFormated_1">
      <item>Darko Polić</item>
      <item>INA-INDUSTRIJA NAFTE, d.d.</item>
      <item>OBSTINATIO d.o.o. za graditeljstvo i trgovinu</item>
    </derivirana_varijabla>
  </DomainObject.Predmet.OstaliListFormated>
  <DomainObject.Predmet.OstaliListFormatedOIB>
    <izvorni_sadrzaj>
      <item>Darko Polić, OIB 06705751422</item>
      <item>INA-INDUSTRIJA NAFTE, d.d., OIB 27759560625</item>
      <item>OBSTINATIO d.o.o. za graditeljstvo i trgovinu, OIB 11375515302</item>
    </izvorni_sadrzaj>
    <derivirana_varijabla naziv="DomainObject.Predmet.OstaliListFormatedOIB_1">
      <item>Darko Polić, OIB 06705751422</item>
      <item>INA-INDUSTRIJA NAFTE, d.d., OIB 27759560625</item>
      <item>OBSTINATIO d.o.o. za graditeljstvo i trgovinu, OIB 11375515302</item>
    </derivirana_varijabla>
  </DomainObject.Predmet.OstaliListFormatedOIB>
  <DomainObject.Predmet.OstaliListFormatedWithAdress>
    <izvorni_sadrzaj>
      <item>Darko Polić, Sarajevska 38, 21000 Split</item>
      <item>INA-INDUSTRIJA NAFTE, d.d., Avenija V. Holjevca 10, 10000 Zagreb</item>
      <item>OBSTINATIO d.o.o. za graditeljstvo i trgovinu, Put Firula 29, 21000 Split</item>
    </izvorni_sadrzaj>
    <derivirana_varijabla naziv="DomainObject.Predmet.OstaliListFormatedWithAdress_1">
      <item>Darko Polić, Sarajevska 38, 21000 Split</item>
      <item>INA-INDUSTRIJA NAFTE, d.d., Avenija V. Holjevca 10, 10000 Zagreb</item>
      <item>OBSTINATIO d.o.o. za graditeljstvo i trgovinu, Put Firula 29, 21000 Split</item>
    </derivirana_varijabla>
  </DomainObject.Predmet.OstaliListFormatedWithAdress>
  <DomainObject.Predmet.OstaliListFormatedWithAdressOIB>
    <izvorni_sadrzaj>
      <item>Darko Polić, OIB 06705751422, Sarajevska 38, 21000 Split</item>
      <item>INA-INDUSTRIJA NAFTE, d.d., OIB 27759560625, Avenija V. Holjevca 10, 10000 Zagreb</item>
      <item>OBSTINATIO d.o.o. za graditeljstvo i trgovinu, OIB 11375515302, Put Firula 29, 21000 Split</item>
    </izvorni_sadrzaj>
    <derivirana_varijabla naziv="DomainObject.Predmet.OstaliListFormatedWithAdressOIB_1">
      <item>Darko Polić, OIB 06705751422, Sarajevska 38, 21000 Split</item>
      <item>INA-INDUSTRIJA NAFTE, d.d., OIB 27759560625, Avenija V. Holjevca 10, 10000 Zagreb</item>
      <item>OBSTINATIO d.o.o. za graditeljstvo i trgovinu, OIB 11375515302, Put Firula 29, 21000 Split</item>
    </derivirana_varijabla>
  </DomainObject.Predmet.OstaliListFormatedWithAdressOIB>
  <DomainObject.Predmet.OstaliListNazivFormated>
    <izvorni_sadrzaj>
      <item>Darko Polić</item>
      <item>INA-INDUSTRIJA NAFTE, d.d.</item>
      <item>OBSTINATIO d.o.o. za graditeljstvo i trgovinu</item>
    </izvorni_sadrzaj>
    <derivirana_varijabla naziv="DomainObject.Predmet.OstaliListNazivFormated_1">
      <item>Darko Polić</item>
      <item>INA-INDUSTRIJA NAFTE, d.d.</item>
      <item>OBSTINATIO d.o.o. za graditeljstvo i trgovinu</item>
    </derivirana_varijabla>
  </DomainObject.Predmet.OstaliListNazivFormated>
  <DomainObject.Predmet.OstaliListNazivFormatedOIB>
    <izvorni_sadrzaj>
      <item>Darko Polić, OIB 06705751422</item>
      <item>INA-INDUSTRIJA NAFTE, d.d., OIB 27759560625</item>
      <item>OBSTINATIO d.o.o. za graditeljstvo i trgovinu, OIB 11375515302</item>
    </izvorni_sadrzaj>
    <derivirana_varijabla naziv="DomainObject.Predmet.OstaliListNazivFormatedOIB_1">
      <item>Darko Polić, OIB 06705751422</item>
      <item>INA-INDUSTRIJA NAFTE, d.d., OIB 27759560625</item>
      <item>OBSTINATIO d.o.o. za graditeljstvo i trgovinu, OIB 11375515302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24. srpnja 2019.</izvorni_sadrzaj>
    <derivirana_varijabla naziv="DomainObject.Datum_1">24. srpnja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Darko Polić</item>
      <item>INA-INDUSTRIJA NAFTE, d.d.</item>
      <item>INA-INDUSTRIJA NAFTE, d.d.</item>
      <item>OBSTINATIO d.o.o. za graditeljstvo i trgovinu</item>
      <item>FINANCIJSKA AGENCIJA, RC SPLIT</item>
    </izvorni_sadrzaj>
    <derivirana_varijabla naziv="DomainObject.Predmet.SudioniciListNaziv_1">
      <item>VREMEPLOV d.o.o. za usluge</item>
      <item>Darko Polić</item>
      <item>INA-INDUSTRIJA NAFTE, d.d.</item>
      <item>INA-INDUSTRIJA NAFTE, d.d.</item>
      <item>OBSTINATIO d.o.o. za graditeljstvo i trgovinu</item>
      <item>FINANCIJSKA AGENCIJA, RC SPLIT</item>
    </derivirana_varijabla>
  </DomainObject.Predmet.SudioniciListNaziv>
  <DomainObject.Predmet.SudioniciListAdressOIB>
    <izvorni_sadrzaj>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izvorni_sadrzaj>
    <derivirana_varijabla naziv="DomainObject.Predmet.SudioniciListAdressOIB_1">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06705751422</item>
      <item>, OIB 27759560625</item>
      <item>, OIB 27759560625</item>
      <item>, OIB 11375515302</item>
      <item>, OIB 85821130368</item>
    </izvorni_sadrzaj>
    <derivirana_varijabla naziv="DomainObject.Predmet.SudioniciListNazivOIB_1">
      <item>, OIB 77294055192</item>
      <item>, OIB 06705751422</item>
      <item>, OIB 27759560625</item>
      <item>, OIB 27759560625</item>
      <item>, OIB 11375515302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srpnja 2019.</izvorni_sadrzaj>
    <derivirana_varijabla naziv="DomainObject.PredzadnjaOdlukaIzPredmeta.DatumDonosenjaOdluke_1">24. srpnja 2019.</derivirana_varijabla>
  </DomainObject.PredzadnjaOdlukaIzPredmeta.DatumDonosenjaOdluke>
  <DomainObject.PredzadnjaOdlukaIzPredmeta.Oznaka>
    <izvorni_sadrzaj>St-114/2019-135</izvorni_sadrzaj>
    <derivirana_varijabla naziv="DomainObject.PredzadnjaOdlukaIzPredmeta.Oznaka_1">St-114/2019-135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7</properties:Pages>
  <properties:Words>2590</properties:Words>
  <properties:Characters>14046</properties:Characters>
  <properties:Lines>349</properties:Lines>
  <properties:Paragraphs>187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16518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2019-07-24T14:17:00Z</dcterms:created>
  <dc:creator>Ante Kačić</dc:creator>
  <cp:lastModifiedBy>Srđan Gavranić</cp:lastModifiedBy>
  <cp:lastPrinted>2019-04-01T13:49:00Z</cp:lastPrinted>
  <dcterms:modified xmlns:xsi="http://www.w3.org/2001/XMLSchema-instance" xsi:type="dcterms:W3CDTF">2019-07-24T14:18:00Z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oglašavanje prodaje nevažećom (rješenje o oglašavanju dosude nevažećom KO ČAPORICE.docx)</vt:lpwstr>
  </prop:property>
  <prop:property fmtid="{D5CDD505-2E9C-101B-9397-08002B2CF9AE}" pid="4" name="CC_coloring">
    <vt:bool>false</vt:bool>
  </prop:property>
  <prop:property fmtid="{D5CDD505-2E9C-101B-9397-08002B2CF9AE}" pid="5" name="BrojStranica">
    <vt:i4>7</vt:i4>
  </prop:property>
</prop:Properties>
</file>