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0daa" w14:paraId="d550daa" w:rsidRDefault="009C74FF" w:rsidP="001474C1" w:rsidR="00AB005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B0051" w:rsidP="00AB0051" w:rsidR="00AB0051" w:rsidRPr="00465A38">
      <w:r w:rsidRPr="00465A38">
        <w:t>REPUBLIKA HRVATSKA</w:t>
      </w:r>
    </w:p>
    <w:p w:rsidRDefault="00AB0051" w:rsidP="00AB0051" w:rsidR="00AB0051">
      <w:r w:rsidRPr="00465A38">
        <w:t xml:space="preserve">TRGOVAČKI SUD U ZAGREBU                                             </w:t>
      </w:r>
    </w:p>
    <w:p w:rsidRDefault="00AB0051" w:rsidP="00AB0051" w:rsidR="00AB0051" w:rsidRPr="00465A38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 w:rsidRPr="00465A38">
        <w:t xml:space="preserve"> </w:t>
      </w:r>
      <w:r>
        <w:tab/>
      </w:r>
      <w:r w:rsidRPr="00465A38">
        <w:t xml:space="preserve">  </w:t>
      </w:r>
      <w:r>
        <w:t xml:space="preserve">12  </w:t>
      </w:r>
      <w:r w:rsidRPr="00465A38">
        <w:t>St-</w:t>
      </w:r>
      <w:r>
        <w:t>754</w:t>
      </w:r>
      <w:r w:rsidRPr="00465A38">
        <w:t>/20</w:t>
      </w:r>
      <w:r>
        <w:t>14</w:t>
      </w:r>
    </w:p>
    <w:p w:rsidRDefault="00AB0051" w:rsidP="00AB0051" w:rsidR="00AB0051">
      <w:pPr>
        <w:jc w:val="center"/>
      </w:pPr>
    </w:p>
    <w:p w:rsidRDefault="009C74FF" w:rsidP="00AB0051" w:rsidR="009C74FF">
      <w:pPr>
        <w:jc w:val="center"/>
      </w:pPr>
    </w:p>
    <w:p w:rsidRDefault="00AB0051" w:rsidP="00AB0051" w:rsidR="00AB0051">
      <w:pPr>
        <w:jc w:val="center"/>
      </w:pPr>
      <w:r>
        <w:t>Z  A  K  LJ  U  Č  A  K</w:t>
      </w:r>
    </w:p>
    <w:p w:rsidRDefault="00AB0051" w:rsidP="00AB0051" w:rsidR="00AB0051" w:rsidRPr="00465A38"/>
    <w:p w:rsidRDefault="00AB0051" w:rsidP="00F64F9E" w:rsidR="00AB0051" w:rsidRPr="00F64F9E">
      <w:pPr>
        <w:jc w:val="both"/>
      </w:pPr>
      <w:r w:rsidRPr="00465A38">
        <w:t xml:space="preserve">Trgovački sud u Zagrebu po sucu Nini Radiću kao stečajnom sucu </w:t>
      </w:r>
      <w:r>
        <w:t>u stečajnom postupku nad stečajnim dužnikom</w:t>
      </w:r>
      <w:r w:rsidRPr="00465A38">
        <w:t xml:space="preserve">, </w:t>
      </w:r>
      <w:r>
        <w:rPr>
          <w:sz w:val="22"/>
          <w:szCs w:val="22"/>
        </w:rPr>
        <w:t xml:space="preserve">HEMERSON društvo s ograničenom odgovornošću u stečaju za unutarnju i vanjsku trgovinu, Zagreb, </w:t>
      </w:r>
      <w:proofErr w:type="spellStart"/>
      <w:r>
        <w:rPr>
          <w:sz w:val="22"/>
          <w:szCs w:val="22"/>
        </w:rPr>
        <w:t>Gupčeva</w:t>
      </w:r>
      <w:proofErr w:type="spellEnd"/>
      <w:r>
        <w:rPr>
          <w:sz w:val="22"/>
          <w:szCs w:val="22"/>
        </w:rPr>
        <w:t xml:space="preserve"> zvijezda 3, MBS:080427802, OIB:86993456604</w:t>
      </w:r>
      <w:r w:rsidRPr="00465A38">
        <w:t xml:space="preserve">, </w:t>
      </w:r>
      <w:r>
        <w:t>12. studenog 2015. godine,</w:t>
      </w:r>
    </w:p>
    <w:p w:rsidRDefault="001474C1" w:rsidP="006F649C" w:rsidR="006F649C" w:rsidRPr="002477AD">
      <w:pPr>
        <w:jc w:val="center"/>
        <w:rPr>
          <w:b/>
          <w:bCs/>
        </w:rPr>
      </w:pPr>
      <w:r>
        <w:rPr>
          <w:b/>
          <w:bCs/>
        </w:rPr>
        <w:t xml:space="preserve">z  a  k 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 u  č  i  o </w:t>
      </w:r>
      <w:r w:rsidR="003B7739">
        <w:rPr>
          <w:b/>
          <w:bCs/>
        </w:rPr>
        <w:t xml:space="preserve">  </w:t>
      </w:r>
      <w:r w:rsidR="006F649C" w:rsidRPr="002477AD">
        <w:rPr>
          <w:b/>
          <w:bCs/>
        </w:rPr>
        <w:t xml:space="preserve">   j e</w:t>
      </w:r>
    </w:p>
    <w:p w:rsidRDefault="006F649C" w:rsidP="006F649C" w:rsidR="006F649C"/>
    <w:p w:rsidRDefault="003B7739" w:rsidP="00AD0BA6" w:rsidR="006F649C">
      <w:pPr>
        <w:jc w:val="both"/>
      </w:pPr>
      <w:r w:rsidRPr="001D2EFC">
        <w:rPr>
          <w:b/>
        </w:rPr>
        <w:t xml:space="preserve">I        </w:t>
      </w:r>
      <w:r w:rsidRPr="0081746E">
        <w:rPr>
          <w:b/>
        </w:rPr>
        <w:t>Određuje se posebno ispitno ročište</w:t>
      </w:r>
      <w:r w:rsidRPr="0081746E">
        <w:t xml:space="preserve"> u stečajnom postupku  nad </w:t>
      </w:r>
      <w:r w:rsidR="00AB0051" w:rsidRPr="00465A38">
        <w:t xml:space="preserve">, </w:t>
      </w:r>
      <w:r w:rsidR="00AB0051">
        <w:rPr>
          <w:sz w:val="22"/>
          <w:szCs w:val="22"/>
        </w:rPr>
        <w:t xml:space="preserve">HEMERSON društvo s ograničenom odgovornošću u stečaju za unutarnju i vanjsku trgovinu, Zagreb, </w:t>
      </w:r>
      <w:proofErr w:type="spellStart"/>
      <w:r w:rsidR="00AB0051">
        <w:rPr>
          <w:sz w:val="22"/>
          <w:szCs w:val="22"/>
        </w:rPr>
        <w:t>Gupčeva</w:t>
      </w:r>
      <w:proofErr w:type="spellEnd"/>
      <w:r w:rsidR="00AB0051">
        <w:rPr>
          <w:sz w:val="22"/>
          <w:szCs w:val="22"/>
        </w:rPr>
        <w:t xml:space="preserve"> zvijezda 3, MBS:080427802, OIB:86993456604</w:t>
      </w:r>
      <w:r w:rsidR="001474C1">
        <w:t>,</w:t>
      </w:r>
      <w:r w:rsidRPr="001D2EFC">
        <w:rPr>
          <w:b/>
        </w:rPr>
        <w:t xml:space="preserve"> </w:t>
      </w:r>
      <w:r w:rsidR="00AB0051">
        <w:rPr>
          <w:b/>
        </w:rPr>
        <w:t>02</w:t>
      </w:r>
      <w:r w:rsidRPr="002F3A33">
        <w:t xml:space="preserve">. </w:t>
      </w:r>
      <w:r w:rsidR="00AB0051" w:rsidRPr="00AB0051">
        <w:rPr>
          <w:b/>
        </w:rPr>
        <w:t>prosinca</w:t>
      </w:r>
      <w:r w:rsidRPr="00F64F9E">
        <w:rPr>
          <w:b/>
        </w:rPr>
        <w:t xml:space="preserve"> </w:t>
      </w:r>
      <w:r w:rsidRPr="00BB12D8">
        <w:rPr>
          <w:b/>
        </w:rPr>
        <w:t>20</w:t>
      </w:r>
      <w:r w:rsidR="00E4317D" w:rsidRPr="00BB12D8">
        <w:rPr>
          <w:b/>
        </w:rPr>
        <w:t>1</w:t>
      </w:r>
      <w:r w:rsidR="00F64F9E">
        <w:rPr>
          <w:b/>
        </w:rPr>
        <w:t>5</w:t>
      </w:r>
      <w:r w:rsidRPr="00BB12D8">
        <w:rPr>
          <w:b/>
        </w:rPr>
        <w:t xml:space="preserve">. godine u </w:t>
      </w:r>
      <w:r w:rsidR="00137DCA" w:rsidRPr="00BB12D8">
        <w:rPr>
          <w:b/>
        </w:rPr>
        <w:t>1</w:t>
      </w:r>
      <w:r w:rsidR="00AB0051">
        <w:rPr>
          <w:b/>
        </w:rPr>
        <w:t>1</w:t>
      </w:r>
      <w:r w:rsidRPr="00BB12D8">
        <w:rPr>
          <w:b/>
        </w:rPr>
        <w:t>,00</w:t>
      </w:r>
      <w:r w:rsidRPr="002F3A33">
        <w:t xml:space="preserve"> sati u prostorijama Trgovačkog suda </w:t>
      </w:r>
      <w:r w:rsidR="005E2E8D">
        <w:t xml:space="preserve">u Zagrebu, Petrinjska 8, soba </w:t>
      </w:r>
      <w:r w:rsidR="00EB786B">
        <w:t>84</w:t>
      </w:r>
      <w:r w:rsidR="002A3639" w:rsidRPr="002F3A33">
        <w:t>, II kat, ulična zgrada .</w:t>
      </w:r>
    </w:p>
    <w:p w:rsidRDefault="00F64F9E" w:rsidP="001474C1" w:rsidR="001474C1">
      <w:pPr>
        <w:jc w:val="both"/>
      </w:pPr>
      <w:r>
        <w:t>II</w:t>
      </w:r>
      <w:r w:rsidR="001474C1">
        <w:t xml:space="preserve">        </w:t>
      </w:r>
      <w:r w:rsidR="001474C1" w:rsidRPr="005468A6">
        <w:rPr>
          <w:b/>
        </w:rPr>
        <w:t>Skupština vjerovnika</w:t>
      </w:r>
      <w:r w:rsidR="001474C1">
        <w:t xml:space="preserve"> u stečajnom postupku nad </w:t>
      </w:r>
      <w:r w:rsidR="00AB0051" w:rsidRPr="00465A38">
        <w:t xml:space="preserve">, </w:t>
      </w:r>
      <w:r w:rsidR="00AB0051">
        <w:rPr>
          <w:sz w:val="22"/>
          <w:szCs w:val="22"/>
        </w:rPr>
        <w:t xml:space="preserve">HEMERSON društvo s ograničenom odgovornošću u stečaju za unutarnju i vanjsku trgovinu, Zagreb, </w:t>
      </w:r>
      <w:proofErr w:type="spellStart"/>
      <w:r w:rsidR="00AB0051">
        <w:rPr>
          <w:sz w:val="22"/>
          <w:szCs w:val="22"/>
        </w:rPr>
        <w:t>Gupčeva</w:t>
      </w:r>
      <w:proofErr w:type="spellEnd"/>
      <w:r w:rsidR="00AB0051">
        <w:rPr>
          <w:sz w:val="22"/>
          <w:szCs w:val="22"/>
        </w:rPr>
        <w:t xml:space="preserve"> zvijezda 3, MBS:080427802, OIB:86993456604</w:t>
      </w:r>
      <w:r w:rsidR="001474C1">
        <w:t xml:space="preserve">, određuje se </w:t>
      </w:r>
      <w:r w:rsidR="001474C1" w:rsidRPr="001D2EFC">
        <w:rPr>
          <w:b/>
        </w:rPr>
        <w:t xml:space="preserve"> </w:t>
      </w:r>
      <w:r w:rsidR="00AB0051">
        <w:rPr>
          <w:b/>
        </w:rPr>
        <w:t>02</w:t>
      </w:r>
      <w:r w:rsidR="001474C1" w:rsidRPr="002F3A33">
        <w:t xml:space="preserve">. </w:t>
      </w:r>
      <w:r w:rsidR="00AB0051">
        <w:t>prosinca</w:t>
      </w:r>
      <w:r>
        <w:t xml:space="preserve"> </w:t>
      </w:r>
      <w:r w:rsidR="001474C1" w:rsidRPr="00BB12D8">
        <w:rPr>
          <w:b/>
        </w:rPr>
        <w:t>201</w:t>
      </w:r>
      <w:r>
        <w:rPr>
          <w:b/>
        </w:rPr>
        <w:t>5</w:t>
      </w:r>
      <w:r w:rsidR="001474C1" w:rsidRPr="00BB12D8">
        <w:rPr>
          <w:b/>
        </w:rPr>
        <w:t>. godine u 1</w:t>
      </w:r>
      <w:r w:rsidR="00AB0051">
        <w:rPr>
          <w:b/>
        </w:rPr>
        <w:t>1</w:t>
      </w:r>
      <w:r w:rsidR="001474C1">
        <w:rPr>
          <w:b/>
        </w:rPr>
        <w:t>,3</w:t>
      </w:r>
      <w:r w:rsidR="001474C1" w:rsidRPr="00BB12D8">
        <w:rPr>
          <w:b/>
        </w:rPr>
        <w:t>0</w:t>
      </w:r>
      <w:r w:rsidR="001474C1" w:rsidRPr="002F3A33">
        <w:t xml:space="preserve"> sati u prostorijama Trgovačkog suda </w:t>
      </w:r>
      <w:r w:rsidR="00EB786B">
        <w:t>u Zagrebu, Petrinjska 8, soba 84</w:t>
      </w:r>
      <w:r w:rsidR="001474C1" w:rsidRPr="002F3A33">
        <w:t>, II kat, ulična zgrada</w:t>
      </w:r>
    </w:p>
    <w:p w:rsidRDefault="001474C1" w:rsidP="001474C1" w:rsidR="001474C1">
      <w:r>
        <w:t>Utvrđuje se dnevni rad:</w:t>
      </w:r>
    </w:p>
    <w:p w:rsidRDefault="001474C1" w:rsidP="001474C1" w:rsidR="001474C1">
      <w:pPr>
        <w:numPr>
          <w:ilvl w:val="0"/>
          <w:numId w:val="2"/>
        </w:numPr>
        <w:jc w:val="both"/>
      </w:pPr>
      <w:r>
        <w:t>podnošenje izvještaja stečajnog upravitelja i donošenje odluke o tijeku postupka,</w:t>
      </w:r>
    </w:p>
    <w:p w:rsidRDefault="001474C1" w:rsidP="00C77250" w:rsidR="001474C1">
      <w:pPr>
        <w:rPr>
          <w:b/>
          <w:bCs/>
        </w:rPr>
      </w:pPr>
    </w:p>
    <w:p w:rsidRDefault="006F649C" w:rsidP="006F649C" w:rsidR="006F649C" w:rsidRPr="002477AD">
      <w:pPr>
        <w:jc w:val="center"/>
        <w:rPr>
          <w:b/>
          <w:bCs/>
        </w:rPr>
      </w:pPr>
      <w:r w:rsidRPr="002477AD">
        <w:rPr>
          <w:b/>
          <w:bCs/>
        </w:rPr>
        <w:t>O    b     r    a    z    l    o    ž    e    n  j    e</w:t>
      </w:r>
    </w:p>
    <w:p w:rsidRDefault="006F649C" w:rsidP="006F649C" w:rsidR="006F649C">
      <w:pPr>
        <w:jc w:val="both"/>
      </w:pPr>
    </w:p>
    <w:p w:rsidRDefault="009A29C5" w:rsidP="003E0F05" w:rsidR="003E0F05">
      <w:pPr>
        <w:jc w:val="both"/>
      </w:pPr>
      <w:r>
        <w:t>Temeljem naknadne</w:t>
      </w:r>
      <w:r w:rsidR="003B7739">
        <w:t xml:space="preserve"> prijav</w:t>
      </w:r>
      <w:r>
        <w:t>e</w:t>
      </w:r>
      <w:r w:rsidR="003B7739">
        <w:t xml:space="preserve"> tražbin</w:t>
      </w:r>
      <w:r>
        <w:t>e</w:t>
      </w:r>
      <w:r w:rsidR="003B7739">
        <w:t xml:space="preserve"> vjerovnika</w:t>
      </w:r>
      <w:r w:rsidR="00137DCA">
        <w:t>,</w:t>
      </w:r>
      <w:r w:rsidRPr="009A29C5">
        <w:rPr>
          <w:b/>
        </w:rPr>
        <w:t xml:space="preserve"> </w:t>
      </w:r>
      <w:r w:rsidR="0078015F">
        <w:t>ovaj Sud je</w:t>
      </w:r>
      <w:r w:rsidR="0081746E">
        <w:t xml:space="preserve"> </w:t>
      </w:r>
      <w:r>
        <w:t>o</w:t>
      </w:r>
      <w:r w:rsidR="003B7739">
        <w:t>dre</w:t>
      </w:r>
      <w:r>
        <w:t>dio posebno ispitno</w:t>
      </w:r>
      <w:r w:rsidR="003B7739">
        <w:t xml:space="preserve"> ročišt</w:t>
      </w:r>
      <w:r>
        <w:t>e</w:t>
      </w:r>
      <w:r w:rsidR="001D2EFC">
        <w:t xml:space="preserve"> kako je određeno člankom 176. Stečajnog zakona.</w:t>
      </w:r>
      <w:r>
        <w:t xml:space="preserve"> </w:t>
      </w:r>
      <w:r w:rsidR="001474C1">
        <w:t>Radi izvještaja vjerovnika o stanju stečajne mase i prijedlogu stečajnog plana sukladno prijedlogu stečajnog upravitelja riješeno je kao pod  II izreke</w:t>
      </w:r>
      <w:r w:rsidR="005222BD">
        <w:t xml:space="preserve">, a u skladu s člankom 38. SZ-a </w:t>
      </w:r>
      <w:r w:rsidR="003E0F05">
        <w:t>.</w:t>
      </w:r>
    </w:p>
    <w:p w:rsidRDefault="003E0F05" w:rsidP="003E0F05" w:rsidR="003E0F05">
      <w:pPr>
        <w:jc w:val="both"/>
      </w:pPr>
    </w:p>
    <w:p w:rsidRDefault="0081746E" w:rsidP="003E0F05" w:rsidR="006F649C">
      <w:pPr>
        <w:jc w:val="center"/>
      </w:pPr>
      <w:r>
        <w:t xml:space="preserve">U Zagrebu, </w:t>
      </w:r>
      <w:r w:rsidR="005222BD">
        <w:t>1</w:t>
      </w:r>
      <w:r w:rsidR="003E0F05">
        <w:t>2</w:t>
      </w:r>
      <w:r w:rsidR="006F649C">
        <w:t xml:space="preserve">. </w:t>
      </w:r>
      <w:r w:rsidR="003E0F05">
        <w:t>studenog</w:t>
      </w:r>
      <w:r w:rsidR="006F649C">
        <w:t xml:space="preserve">  20</w:t>
      </w:r>
      <w:r w:rsidR="00385602">
        <w:t>1</w:t>
      </w:r>
      <w:r w:rsidR="005222BD">
        <w:t>5</w:t>
      </w:r>
      <w:r w:rsidR="006F649C">
        <w:t>. godine</w:t>
      </w:r>
    </w:p>
    <w:p w:rsidRDefault="006F649C" w:rsidP="006F649C" w:rsidR="006F649C">
      <w:pPr>
        <w:jc w:val="center"/>
      </w:pPr>
    </w:p>
    <w:p w:rsidRDefault="006F649C" w:rsidP="006F649C" w:rsidR="006F649C">
      <w:r>
        <w:t xml:space="preserve">                                                                                                         STEČAJNI SUDAC:</w:t>
      </w:r>
    </w:p>
    <w:p w:rsidRDefault="006F649C" w:rsidP="006F649C" w:rsidR="006F649C">
      <w:r>
        <w:t xml:space="preserve">                                                                                        </w:t>
      </w:r>
      <w:r w:rsidR="009C31DD">
        <w:t xml:space="preserve"> </w:t>
      </w:r>
      <w:r w:rsidR="001D747F">
        <w:t xml:space="preserve">                NINO RADIĆ</w:t>
      </w:r>
      <w:r w:rsidR="00CB29E3">
        <w:t xml:space="preserve"> v.r. </w:t>
      </w:r>
    </w:p>
    <w:p w:rsidRDefault="009C74FF" w:rsidR="009C74FF">
      <w:pPr>
        <w:rPr>
          <w:sz w:val="22"/>
          <w:szCs w:val="22"/>
        </w:rPr>
      </w:pPr>
    </w:p>
    <w:p w:rsidRDefault="009C31DD" w:rsidR="009C31DD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9C31DD" w:rsidR="009C31DD">
      <w:pPr>
        <w:jc w:val="both"/>
        <w:rPr>
          <w:sz w:val="22"/>
          <w:szCs w:val="22"/>
        </w:rPr>
      </w:pPr>
      <w:r>
        <w:rPr>
          <w:sz w:val="22"/>
          <w:szCs w:val="22"/>
        </w:rPr>
        <w:t>Protiv</w:t>
      </w:r>
      <w:r w:rsidR="001474C1">
        <w:rPr>
          <w:sz w:val="22"/>
          <w:szCs w:val="22"/>
        </w:rPr>
        <w:t xml:space="preserve"> ovog zaključka žalba nije dopuštena ( čl. 11. St. 9. SZ-a )</w:t>
      </w:r>
      <w:r>
        <w:rPr>
          <w:sz w:val="22"/>
          <w:szCs w:val="22"/>
        </w:rPr>
        <w:t xml:space="preserve"> </w:t>
      </w:r>
    </w:p>
    <w:p w:rsidRDefault="005A4143" w:rsidR="002C3651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CB29E3">
        <w:rPr>
          <w:sz w:val="22"/>
          <w:szCs w:val="22"/>
        </w:rPr>
        <w:tab/>
      </w:r>
    </w:p>
    <w:p w:rsidRDefault="00E1463A" w:rsidR="00E1463A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Za točnost </w:t>
      </w:r>
      <w:proofErr w:type="spellStart"/>
      <w:r>
        <w:t>otpravka</w:t>
      </w:r>
      <w:proofErr w:type="spellEnd"/>
      <w:r>
        <w:t xml:space="preserve">: </w:t>
      </w:r>
    </w:p>
    <w:p w:rsidRDefault="00E1463A" w:rsidR="00E1463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Tatjana Slaviček </w:t>
      </w:r>
    </w:p>
    <w:p w:rsidRDefault="00E1463A" w:rsidR="00E1463A"/>
    <w:sectPr w:rsidR="00E146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818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474C1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47F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41EA"/>
    <w:rsid w:val="002452E6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639"/>
    <w:rsid w:val="002A3F94"/>
    <w:rsid w:val="002A42C1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3651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3A33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7EF1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2B6E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5602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0F05"/>
    <w:rsid w:val="003E3522"/>
    <w:rsid w:val="003E4CAE"/>
    <w:rsid w:val="003E53C9"/>
    <w:rsid w:val="003E540A"/>
    <w:rsid w:val="003E57B6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6CE4"/>
    <w:rsid w:val="0042726E"/>
    <w:rsid w:val="00427EAD"/>
    <w:rsid w:val="0043068A"/>
    <w:rsid w:val="004331DE"/>
    <w:rsid w:val="00435E5D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1415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22BD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4143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568"/>
    <w:rsid w:val="005C4E23"/>
    <w:rsid w:val="005C781A"/>
    <w:rsid w:val="005D06E7"/>
    <w:rsid w:val="005D0D90"/>
    <w:rsid w:val="005D7DE5"/>
    <w:rsid w:val="005E08AA"/>
    <w:rsid w:val="005E1509"/>
    <w:rsid w:val="005E2E8D"/>
    <w:rsid w:val="005E474E"/>
    <w:rsid w:val="005E4E9F"/>
    <w:rsid w:val="005E53E0"/>
    <w:rsid w:val="005E62CC"/>
    <w:rsid w:val="005E7018"/>
    <w:rsid w:val="005F0DD2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4D5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38D0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31DD"/>
    <w:rsid w:val="009C63B3"/>
    <w:rsid w:val="009C74FF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16D3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051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00"/>
    <w:rsid w:val="00B706F4"/>
    <w:rsid w:val="00B707B8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2D8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250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29E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7799"/>
    <w:rsid w:val="00E105D7"/>
    <w:rsid w:val="00E1150D"/>
    <w:rsid w:val="00E1265B"/>
    <w:rsid w:val="00E13B0F"/>
    <w:rsid w:val="00E141C7"/>
    <w:rsid w:val="00E1463A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317D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D9B"/>
    <w:rsid w:val="00EB2ED1"/>
    <w:rsid w:val="00EB52F9"/>
    <w:rsid w:val="00EB54C6"/>
    <w:rsid w:val="00EB70BB"/>
    <w:rsid w:val="00EB76B1"/>
    <w:rsid w:val="00EB786B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4F9E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C74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C74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7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E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E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E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E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C74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C74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7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E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E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E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E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i skupština vjerovnika</izvorni_sadrzaj>
    <derivirana_varijabla naziv="DomainObject.Primjedba_1">posebno ispitno i skupština vjerovnika</derivirana_varijabla>
  </DomainObject.Primjedba>
  <DomainObject.Oznaka>
    <izvorni_sadrzaj>St-754/2014-33</izvorni_sadrzaj>
    <derivirana_varijabla naziv="DomainObject.Oznaka_1">St-754/2014-33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St-754/2014</izvorni_sadrzaj>
    <derivirana_varijabla naziv="DomainObject.Predmet.OznakaBroj_1">St-754/2014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HEMERSON d.o.o.</izvorni_sadrzaj>
    <derivirana_varijabla naziv="DomainObject.Predmet.ProtustrankaFormated_1">  HEMERSON d.o.o.</derivirana_varijabla>
  </DomainObject.Predmet.ProtustrankaFormated>
  <DomainObject.Predmet.ProtustrankaFormatedOIB>
    <izvorni_sadrzaj>  HEMERSON d.o.o., OIB 86993456604</izvorni_sadrzaj>
    <derivirana_varijabla naziv="DomainObject.Predmet.ProtustrankaFormatedOIB_1">  HEMERSON d.o.o., OIB 86993456604</derivirana_varijabla>
  </DomainObject.Predmet.ProtustrankaFormatedOIB>
  <DomainObject.Predmet.ProtustrankaFormatedWithAdress>
    <izvorni_sadrzaj> HEMERSON d.o.o., Gupčeva zvijezda 3, 10000 Zagreb</izvorni_sadrzaj>
    <derivirana_varijabla naziv="DomainObject.Predmet.ProtustrankaFormatedWithAdress_1"> HEMERSON d.o.o., Gupčeva zvijezda 3, 10000 Zagreb</derivirana_varijabla>
  </DomainObject.Predmet.ProtustrankaFormatedWithAdress>
  <DomainObject.Predmet.ProtustrankaFormatedWithAdressOIB>
    <izvorni_sadrzaj> HEMERSON d.o.o., OIB 86993456604, Gupčeva zvijezda 3, 10000 Zagreb</izvorni_sadrzaj>
    <derivirana_varijabla naziv="DomainObject.Predmet.ProtustrankaFormatedWithAdressOIB_1"> HEMERSON d.o.o., OIB 86993456604, Gupčeva zvijezda 3, 10000 Zagreb</derivirana_varijabla>
  </DomainObject.Predmet.ProtustrankaFormatedWithAdressOIB>
  <DomainObject.Predmet.ProtustrankaWithAdress>
    <izvorni_sadrzaj>HEMERSON d.o.o. Gupčeva zvijezda 3, 10000 Zagreb</izvorni_sadrzaj>
    <derivirana_varijabla naziv="DomainObject.Predmet.ProtustrankaWithAdress_1">HEMERSON d.o.o. Gupčeva zvijezda 3, 10000 Zagreb</derivirana_varijabla>
  </DomainObject.Predmet.ProtustrankaWithAdress>
  <DomainObject.Predmet.ProtustrankaWithAdressOIB>
    <izvorni_sadrzaj>HEMERSON d.o.o., OIB 86993456604, Gupčeva zvijezda 3, 10000 Zagreb</izvorni_sadrzaj>
    <derivirana_varijabla naziv="DomainObject.Predmet.ProtustrankaWithAdressOIB_1">HEMERSON d.o.o., OIB 86993456604, Gupčeva zvijezda 3, 10000 Zagreb</derivirana_varijabla>
  </DomainObject.Predmet.ProtustrankaWithAdressOIB>
  <DomainObject.Predmet.ProtustrankaNazivFormated>
    <izvorni_sadrzaj>HEMERSON d.o.o.</izvorni_sadrzaj>
    <derivirana_varijabla naziv="DomainObject.Predmet.ProtustrankaNazivFormated_1">HEMERSON d.o.o.</derivirana_varijabla>
  </DomainObject.Predmet.ProtustrankaNazivFormated>
  <DomainObject.Predmet.ProtustrankaNazivFormatedOIB>
    <izvorni_sadrzaj>HEMERSON d.o.o., OIB 86993456604</izvorni_sadrzaj>
    <derivirana_varijabla naziv="DomainObject.Predmet.ProtustrankaNazivFormatedOIB_1">HEMERSON d.o.o., OIB 86993456604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 KOBAL</izvorni_sadrzaj>
    <derivirana_varijabla naziv="DomainObject.Predmet.StrankaFormated_1">  MIRA KOBAL</derivirana_varijabla>
  </DomainObject.Predmet.StrankaFormated>
  <DomainObject.Predmet.StrankaFormatedOIB>
    <izvorni_sadrzaj>  MIRA KOBAL, OIB 37720428413</izvorni_sadrzaj>
    <derivirana_varijabla naziv="DomainObject.Predmet.StrankaFormatedOIB_1">  MIRA KOBAL, OIB 37720428413</derivirana_varijabla>
  </DomainObject.Predmet.StrankaFormatedOIB>
  <DomainObject.Predmet.StrankaFormatedWithAdress>
    <izvorni_sadrzaj> MIRA KOBAL, Kučan Marof Marofska ulica 89, 42000 Varaždin</izvorni_sadrzaj>
    <derivirana_varijabla naziv="DomainObject.Predmet.StrankaFormatedWithAdress_1"> MIRA KOBAL, Kučan Marof Marofska ulica 89, 42000 Varaždin</derivirana_varijabla>
  </DomainObject.Predmet.StrankaFormatedWithAdress>
  <DomainObject.Predmet.StrankaFormatedWithAdressOIB>
    <izvorni_sadrzaj> MIRA KOBAL, OIB 37720428413, Kučan Marof Marofska ulica 89, 42000 Varaždin</izvorni_sadrzaj>
    <derivirana_varijabla naziv="DomainObject.Predmet.StrankaFormatedWithAdressOIB_1"> MIRA KOBAL, OIB 37720428413, Kučan Marof Marofska ulica 89, 42000 Varaždin</derivirana_varijabla>
  </DomainObject.Predmet.StrankaFormatedWithAdressOIB>
  <DomainObject.Predmet.StrankaWithAdress>
    <izvorni_sadrzaj>MIRA KOBAL Kučan Marof Marofska ulica 89,42000 Varaždin</izvorni_sadrzaj>
    <derivirana_varijabla naziv="DomainObject.Predmet.StrankaWithAdress_1">MIRA KOBAL Kučan Marof Marofska ulica 89,42000 Varaždin</derivirana_varijabla>
  </DomainObject.Predmet.StrankaWithAdress>
  <DomainObject.Predmet.StrankaWithAdressOIB>
    <izvorni_sadrzaj>MIRA KOBAL, OIB 37720428413, Kučan Marof Marofska ulica 89,42000 Varaždin</izvorni_sadrzaj>
    <derivirana_varijabla naziv="DomainObject.Predmet.StrankaWithAdressOIB_1">MIRA KOBAL, OIB 37720428413, Kučan Marof Marofska ulica 89,42000 Varaždin</derivirana_varijabla>
  </DomainObject.Predmet.StrankaWithAdressOIB>
  <DomainObject.Predmet.StrankaNazivFormated>
    <izvorni_sadrzaj>MIRA KOBAL</izvorni_sadrzaj>
    <derivirana_varijabla naziv="DomainObject.Predmet.StrankaNazivFormated_1">MIRA KOBAL</derivirana_varijabla>
  </DomainObject.Predmet.StrankaNazivFormated>
  <DomainObject.Predmet.StrankaNazivFormatedOIB>
    <izvorni_sadrzaj>MIRA KOBAL, OIB 37720428413</izvorni_sadrzaj>
    <derivirana_varijabla naziv="DomainObject.Predmet.StrankaNazivFormatedOIB_1">MIRA KOBAL, OIB 37720428413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MIRA KOBAL</item>
    </izvorni_sadrzaj>
    <derivirana_varijabla naziv="DomainObject.Predmet.StrankaListFormated_1">
      <item>MIRA KOBAL</item>
    </derivirana_varijabla>
  </DomainObject.Predmet.StrankaListFormated>
  <DomainObject.Predmet.StrankaListFormatedOIB>
    <izvorni_sadrzaj>
      <item>MIRA KOBAL, OIB 37720428413</item>
    </izvorni_sadrzaj>
    <derivirana_varijabla naziv="DomainObject.Predmet.StrankaListFormatedOIB_1">
      <item>MIRA KOBAL, OIB 37720428413</item>
    </derivirana_varijabla>
  </DomainObject.Predmet.StrankaListFormatedOIB>
  <DomainObject.Predmet.StrankaListFormatedWithAdress>
    <izvorni_sadrzaj>
      <item>MIRA KOBAL, Kučan Marof Marofska ulica 89, 42000 Varaždin</item>
    </izvorni_sadrzaj>
    <derivirana_varijabla naziv="DomainObject.Predmet.StrankaListFormatedWithAdress_1">
      <item>MIRA KOBAL, Kučan Marof Marofska ulica 89, 42000 Varaždin</item>
    </derivirana_varijabla>
  </DomainObject.Predmet.StrankaListFormatedWithAdress>
  <DomainObject.Predmet.StrankaListFormatedWithAdressOIB>
    <izvorni_sadrzaj>
      <item>MIRA KOBAL, OIB 37720428413, Kučan Marof Marofska ulica 89, 42000 Varaždin</item>
    </izvorni_sadrzaj>
    <derivirana_varijabla naziv="DomainObject.Predmet.StrankaListFormatedWithAdressOIB_1">
      <item>MIRA KOBAL, OIB 37720428413, Kučan Marof Marofska ulica 89, 42000 Varaždin</item>
    </derivirana_varijabla>
  </DomainObject.Predmet.StrankaListFormatedWithAdressOIB>
  <DomainObject.Predmet.StrankaListNazivFormated>
    <izvorni_sadrzaj>
      <item>MIRA KOBAL</item>
    </izvorni_sadrzaj>
    <derivirana_varijabla naziv="DomainObject.Predmet.StrankaListNazivFormated_1">
      <item>MIRA KOBAL</item>
    </derivirana_varijabla>
  </DomainObject.Predmet.StrankaListNazivFormated>
  <DomainObject.Predmet.StrankaListNazivFormatedOIB>
    <izvorni_sadrzaj>
      <item>MIRA KOBAL, OIB 37720428413</item>
    </izvorni_sadrzaj>
    <derivirana_varijabla naziv="DomainObject.Predmet.StrankaListNazivFormatedOIB_1">
      <item>MIRA KOBAL, OIB 37720428413</item>
    </derivirana_varijabla>
  </DomainObject.Predmet.StrankaListNazivFormatedOIB>
  <DomainObject.Predmet.ProtuStrankaListFormated>
    <izvorni_sadrzaj>
      <item>HEMERSON d.o.o.</item>
    </izvorni_sadrzaj>
    <derivirana_varijabla naziv="DomainObject.Predmet.ProtuStrankaListFormated_1">
      <item>HEMERSON d.o.o.</item>
    </derivirana_varijabla>
  </DomainObject.Predmet.ProtuStrankaListFormated>
  <DomainObject.Predmet.ProtuStrankaListFormatedOIB>
    <izvorni_sadrzaj>
      <item>HEMERSON d.o.o., OIB 86993456604</item>
    </izvorni_sadrzaj>
    <derivirana_varijabla naziv="DomainObject.Predmet.ProtuStrankaListFormatedOIB_1">
      <item>HEMERSON d.o.o., OIB 86993456604</item>
    </derivirana_varijabla>
  </DomainObject.Predmet.ProtuStrankaListFormatedOIB>
  <DomainObject.Predmet.ProtuStrankaListFormatedWithAdress>
    <izvorni_sadrzaj>
      <item>HEMERSON d.o.o., Gupčeva zvijezda 3, 10000 Zagreb</item>
    </izvorni_sadrzaj>
    <derivirana_varijabla naziv="DomainObject.Predmet.ProtuStrankaListFormatedWithAdress_1">
      <item>HEMERSON d.o.o., Gupčeva zvijezda 3, 10000 Zagreb</item>
    </derivirana_varijabla>
  </DomainObject.Predmet.ProtuStrankaListFormatedWithAdress>
  <DomainObject.Predmet.ProtuStrankaListFormatedWithAdressOIB>
    <izvorni_sadrzaj>
      <item>HEMERSON d.o.o., OIB 86993456604, Gupčeva zvijezda 3, 10000 Zagreb</item>
    </izvorni_sadrzaj>
    <derivirana_varijabla naziv="DomainObject.Predmet.ProtuStrankaListFormatedWithAdressOIB_1">
      <item>HEMERSON d.o.o., OIB 86993456604, Gupčeva zvijezda 3, 10000 Zagreb</item>
    </derivirana_varijabla>
  </DomainObject.Predmet.ProtuStrankaListFormatedWithAdressOIB>
  <DomainObject.Predmet.ProtuStrankaListNazivFormated>
    <izvorni_sadrzaj>
      <item>HEMERSON d.o.o.</item>
    </izvorni_sadrzaj>
    <derivirana_varijabla naziv="DomainObject.Predmet.ProtuStrankaListNazivFormated_1">
      <item>HEMERSON d.o.o.</item>
    </derivirana_varijabla>
  </DomainObject.Predmet.ProtuStrankaListNazivFormated>
  <DomainObject.Predmet.ProtuStrankaListNazivFormatedOIB>
    <izvorni_sadrzaj>
      <item>HEMERSON d.o.o., OIB 86993456604</item>
    </izvorni_sadrzaj>
    <derivirana_varijabla naziv="DomainObject.Predmet.ProtuStrankaListNazivFormatedOIB_1">
      <item>HEMERSON d.o.o., OIB 86993456604</item>
    </derivirana_varijabla>
  </DomainObject.Predmet.ProtuStrankaListNazivFormatedOIB>
  <DomainObject.Predmet.OstaliListFormated>
    <izvorni_sadrzaj>
      <item>Jozo Jelavić</item>
    </izvorni_sadrzaj>
    <derivirana_varijabla naziv="DomainObject.Predmet.OstaliListFormated_1">
      <item>Jozo Jelavić</item>
    </derivirana_varijabla>
  </DomainObject.Predmet.OstaliListFormated>
  <DomainObject.Predmet.OstaliListFormatedOIB>
    <izvorni_sadrzaj>
      <item>Jozo Jelavić, OIB 79433837132</item>
    </izvorni_sadrzaj>
    <derivirana_varijabla naziv="DomainObject.Predmet.OstaliListFormatedOIB_1">
      <item>Jozo Jelavić, OIB 79433837132</item>
    </derivirana_varijabla>
  </DomainObject.Predmet.OstaliListFormatedOIB>
  <DomainObject.Predmet.OstaliListFormatedWithAdress>
    <izvorni_sadrzaj>
      <item>Jozo Jelavić, Pavla Hatza 9, 10000 Zagreb</item>
    </izvorni_sadrzaj>
    <derivirana_varijabla naziv="DomainObject.Predmet.OstaliListFormatedWithAdress_1">
      <item>Jozo Jelavić, Pavla Hatza 9, 10000 Zagreb</item>
    </derivirana_varijabla>
  </DomainObject.Predmet.OstaliListFormatedWithAdress>
  <DomainObject.Predmet.OstaliListFormatedWithAdressOIB>
    <izvorni_sadrzaj>
      <item>Jozo Jelavić, OIB 79433837132, Pavla Hatza 9, 10000 Zagreb</item>
    </izvorni_sadrzaj>
    <derivirana_varijabla naziv="DomainObject.Predmet.OstaliListFormatedWithAdressOIB_1">
      <item>Jozo Jelavić, OIB 79433837132, Pavla Hatza 9, 10000 Zagreb</item>
    </derivirana_varijabla>
  </DomainObject.Predmet.OstaliListFormatedWithAdressOIB>
  <DomainObject.Predmet.OstaliListNazivFormated>
    <izvorni_sadrzaj>
      <item>Jozo Jelavić</item>
    </izvorni_sadrzaj>
    <derivirana_varijabla naziv="DomainObject.Predmet.OstaliListNazivFormated_1">
      <item>Jozo Jelavić</item>
    </derivirana_varijabla>
  </DomainObject.Predmet.OstaliListNazivFormated>
  <DomainObject.Predmet.OstaliListNazivFormatedOIB>
    <izvorni_sadrzaj>
      <item>Jozo Jelavić, OIB 79433837132</item>
    </izvorni_sadrzaj>
    <derivirana_varijabla naziv="DomainObject.Predmet.OstaliListNazivFormatedOIB_1"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St-754/2014-33</izvorni_sadrzaj>
    <derivirana_varijabla naziv="DomainObject.PoslovniBrojDokumenta_1">St-754/2014-33</derivirana_varijabla>
  </DomainObject.PoslovniBrojDokumenta>
  <DomainObject.Predmet.StrankaIDrugi>
    <izvorni_sadrzaj>MIRA KOBAL</izvorni_sadrzaj>
    <derivirana_varijabla naziv="DomainObject.Predmet.StrankaIDrugi_1">MIRA KOBAL</derivirana_varijabla>
  </DomainObject.Predmet.StrankaIDrugi>
  <DomainObject.Predmet.ProtustrankaIDrugi>
    <izvorni_sadrzaj>HEMERSON d.o.o.</izvorni_sadrzaj>
    <derivirana_varijabla naziv="DomainObject.Predmet.ProtustrankaIDrugi_1">HEMERSON d.o.o.</derivirana_varijabla>
  </DomainObject.Predmet.ProtustrankaIDrugi>
  <DomainObject.Predmet.StrankaIDrugiAdressOIB>
    <izvorni_sadrzaj>MIRA KOBAL, OIB 37720428413, Kučan Marof Marofska ulica 89, 42000 Varaždin</izvorni_sadrzaj>
    <derivirana_varijabla naziv="DomainObject.Predmet.StrankaIDrugiAdressOIB_1">MIRA KOBAL, OIB 37720428413, Kučan Marof Marofska ulica 89, 42000 Varaždin</derivirana_varijabla>
  </DomainObject.Predmet.StrankaIDrugiAdressOIB>
  <DomainObject.Predmet.ProtustrankaIDrugiAdressOIB>
    <izvorni_sadrzaj>HEMERSON d.o.o., OIB 86993456604, Gupčeva zvijezda 3, 10000 Zagreb</izvorni_sadrzaj>
    <derivirana_varijabla naziv="DomainObject.Predmet.ProtustrankaIDrugiAdressOIB_1">HEMERSON d.o.o., OIB 86993456604, Gupčeva zvijezda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 KOBAL</item>
      <item>HEMERSON d.o.o.</item>
      <item>Jozo Jelavić</item>
    </izvorni_sadrzaj>
    <derivirana_varijabla naziv="DomainObject.Predmet.SudioniciListNaziv_1">
      <item>MIRA KOBAL</item>
      <item>HEMERSON d.o.o.</item>
      <item>Jozo Jelavić</item>
    </derivirana_varijabla>
  </DomainObject.Predmet.SudioniciListNaziv>
  <DomainObject.Predmet.SudioniciListAdressOIB>
    <izvorni_sadrzaj>
      <item>MIRA KOBAL, OIB 37720428413, Kučan Marof Marofska ulica 89,42000 Varaždin</item>
      <item>HEMERSON d.o.o., OIB 86993456604, Gupčeva zvijezda 3,10000 Zagreb</item>
      <item>Jozo Jelavić, OIB 79433837132, Pavla Hatza 9,10000 Zagreb</item>
    </izvorni_sadrzaj>
    <derivirana_varijabla naziv="DomainObject.Predmet.SudioniciListAdressOIB_1">
      <item>MIRA KOBAL, OIB 37720428413, Kučan Marof Marofska ulica 89,42000 Varaždin</item>
      <item>HEMERSON d.o.o., OIB 86993456604, Gupčeva zvijezda 3,10000 Zagreb</item>
      <item>Jozo Jelavić, OIB 79433837132,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37720428413</item>
      <item>, OIB 86993456604</item>
      <item>, OIB 79433837132</item>
    </izvorni_sadrzaj>
    <derivirana_varijabla naziv="DomainObject.Predmet.SudioniciListNazivOIB_1">
      <item>, OIB 37720428413</item>
      <item>, OIB 86993456604</item>
      <item>, OIB 79433837132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JELAVIĆ, OIB 79433837132, Pavla Hatza 9 Zagreb</item>
    </izvorni_sadrzaj>
    <derivirana_varijabla naziv="DomainObject.Predmet.StecajniUpraviteljiListAddressOIB_1">
      <item>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B3B4A-294C-4E94-A58A-779265306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276</properties:Words>
  <properties:Characters>1453</properties:Characters>
  <properties:Lines>42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2015-11-13T10:48:00Z</dcterms:created>
  <dc:creator>radicn</dc:creator>
  <cp:lastModifiedBy>Tatjana Slaviček</cp:lastModifiedBy>
  <cp:lastPrinted>2015-11-13T10:47:00Z</cp:lastPrinted>
  <dcterms:modified xmlns:xsi="http://www.w3.org/2001/XMLSchema-instance" xsi:type="dcterms:W3CDTF">2015-11-13T13:47:00Z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St-754/2014-33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