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f8cb" w14:paraId="032f8cb" w:rsidRDefault="0087705A" w:rsidP="00170E7C" w:rsidR="0087705A" w:rsidRPr="003B182B">
      <w:pPr>
        <w15:collapsed w:val="false"/>
        <w:rPr>
          <w:sz w:val="24"/>
          <w:szCs w:val="24"/>
        </w:rPr>
      </w:pPr>
    </w:p>
    <w:p w:rsidRDefault="00367025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0043A0" w:rsidP="00FF6DA8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3316E" w:rsidRPr="003B182B">
        <w:rPr>
          <w:sz w:val="24"/>
          <w:szCs w:val="24"/>
        </w:rPr>
        <w:t xml:space="preserve">Zagreb, </w:t>
      </w:r>
      <w:proofErr w:type="spellStart"/>
      <w:r w:rsidR="0063316E" w:rsidRPr="003B182B">
        <w:rPr>
          <w:sz w:val="24"/>
          <w:szCs w:val="24"/>
        </w:rPr>
        <w:t>Amruševa</w:t>
      </w:r>
      <w:proofErr w:type="spellEnd"/>
      <w:r w:rsidR="0063316E" w:rsidRPr="003B182B">
        <w:rPr>
          <w:sz w:val="24"/>
          <w:szCs w:val="24"/>
        </w:rPr>
        <w:t xml:space="preserve">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="0063316E" w:rsidRPr="003B182B">
        <w:rPr>
          <w:sz w:val="24"/>
          <w:szCs w:val="24"/>
        </w:rPr>
        <w:t xml:space="preserve"> 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F26693" w:rsidP="00F26693" w:rsidR="00F26693" w:rsidRPr="008D1AEE">
      <w:pPr>
        <w:jc w:val="center"/>
        <w:rPr>
          <w:b/>
          <w:sz w:val="24"/>
          <w:szCs w:val="24"/>
        </w:rPr>
      </w:pPr>
    </w:p>
    <w:p w:rsidRDefault="0073224A" w:rsidP="001F04C3" w:rsidR="001F04C3" w:rsidRPr="008D1AEE">
      <w:pPr>
        <w:jc w:val="both"/>
        <w:rPr>
          <w:sz w:val="24"/>
          <w:szCs w:val="24"/>
        </w:rPr>
      </w:pPr>
      <w:r w:rsidRPr="0073224A">
        <w:rPr>
          <w:sz w:val="24"/>
          <w:szCs w:val="24"/>
          <w:lang w:val="pt-BR"/>
        </w:rPr>
        <w:t>Trgovački sud u Zagrebu, po sucu tog suda Nikoli Ribariću, u stečajnom postupku nad stečajnim dužnikom Stečajna masa iza M. i P. d.o.o. u stečaju, Zagreb (Grad Zagreb), Jurišićeva 10, OIB: 31609092498, (ranije: M. i P. d. o. o. u stečaju, Plešivica 62, Jastrebarsko, OIB: 61717165557), nakon održanog ispitnog ročišta dana 22. svibnja 2018. godine, dana 22. svibnja 2018.,</w:t>
      </w: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FF6DA8" w:rsidP="00170E7C" w:rsidR="00FF6DA8">
      <w:pPr>
        <w:jc w:val="center"/>
        <w:rPr>
          <w:sz w:val="24"/>
          <w:szCs w:val="24"/>
        </w:rPr>
      </w:pPr>
    </w:p>
    <w:p w:rsidRDefault="00FF6DA8" w:rsidP="00170E7C" w:rsidR="00FF6DA8" w:rsidRPr="00B5498B">
      <w:pPr>
        <w:jc w:val="center"/>
        <w:rPr>
          <w:sz w:val="24"/>
          <w:szCs w:val="24"/>
        </w:rPr>
      </w:pPr>
    </w:p>
    <w:p w:rsidRDefault="0073224A" w:rsidP="0073224A" w:rsidR="0073224A" w:rsidRPr="008D1AEE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8D1AEE">
        <w:rPr>
          <w:b/>
          <w:sz w:val="24"/>
          <w:szCs w:val="24"/>
        </w:rPr>
        <w:t>Utvrđene tražbine viših isplatnih redova:</w:t>
      </w:r>
    </w:p>
    <w:p w:rsidRDefault="0073224A" w:rsidP="0073224A" w:rsidR="0073224A" w:rsidRPr="008D1AEE">
      <w:pPr>
        <w:ind w:left="720"/>
        <w:jc w:val="both"/>
        <w:rPr>
          <w:b/>
          <w:sz w:val="24"/>
          <w:szCs w:val="24"/>
        </w:rPr>
      </w:pPr>
    </w:p>
    <w:p w:rsidRDefault="0073224A" w:rsidP="0073224A" w:rsidR="0073224A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73224A" w:rsidP="0073224A" w:rsidR="0073224A">
      <w:pPr>
        <w:pStyle w:val="TableContents"/>
        <w:ind w:left="708"/>
        <w:rPr>
          <w:rFonts w:cs="Times New Roman"/>
          <w:b/>
          <w:bCs/>
        </w:rPr>
      </w:pPr>
    </w:p>
    <w:p w:rsidRDefault="0073224A" w:rsidP="0073224A" w:rsidR="0073224A" w:rsidRPr="00DE76B9">
      <w:pPr>
        <w:pStyle w:val="Odlomakpopisa"/>
        <w:numPr>
          <w:ilvl w:val="0"/>
          <w:numId w:val="21"/>
        </w:numPr>
        <w:jc w:val="both"/>
        <w:rPr>
          <w:bCs/>
          <w:sz w:val="24"/>
          <w:szCs w:val="24"/>
        </w:rPr>
      </w:pPr>
      <w:r w:rsidRPr="00DE76B9">
        <w:rPr>
          <w:bCs/>
          <w:sz w:val="24"/>
          <w:szCs w:val="24"/>
        </w:rPr>
        <w:t xml:space="preserve">Republika Hrvatska, Ministarstvo financija, Porezna uprava, </w:t>
      </w:r>
      <w:proofErr w:type="spellStart"/>
      <w:r w:rsidRPr="00DE76B9">
        <w:rPr>
          <w:bCs/>
          <w:sz w:val="24"/>
          <w:szCs w:val="24"/>
        </w:rPr>
        <w:t>OIB</w:t>
      </w:r>
      <w:proofErr w:type="spellEnd"/>
      <w:r w:rsidRPr="00DE76B9">
        <w:rPr>
          <w:bCs/>
          <w:sz w:val="24"/>
          <w:szCs w:val="24"/>
        </w:rPr>
        <w:t>:</w:t>
      </w:r>
      <w:proofErr w:type="spellStart"/>
      <w:r w:rsidRPr="00DE76B9">
        <w:rPr>
          <w:bCs/>
          <w:sz w:val="24"/>
          <w:szCs w:val="24"/>
        </w:rPr>
        <w:t>18683136487</w:t>
      </w:r>
      <w:proofErr w:type="spellEnd"/>
      <w:r w:rsidRPr="00DE76B9">
        <w:rPr>
          <w:bCs/>
          <w:sz w:val="24"/>
          <w:szCs w:val="24"/>
        </w:rPr>
        <w:t xml:space="preserve">  u iznosu od </w:t>
      </w:r>
      <w:proofErr w:type="spellStart"/>
      <w:r w:rsidRPr="00DE76B9">
        <w:rPr>
          <w:bCs/>
          <w:sz w:val="24"/>
          <w:szCs w:val="24"/>
        </w:rPr>
        <w:t>375.272</w:t>
      </w:r>
      <w:proofErr w:type="spellEnd"/>
      <w:r w:rsidRPr="00DE76B9">
        <w:rPr>
          <w:bCs/>
          <w:sz w:val="24"/>
          <w:szCs w:val="24"/>
        </w:rPr>
        <w:t>,</w:t>
      </w:r>
      <w:proofErr w:type="spellStart"/>
      <w:r w:rsidRPr="00DE76B9">
        <w:rPr>
          <w:bCs/>
          <w:sz w:val="24"/>
          <w:szCs w:val="24"/>
        </w:rPr>
        <w:t>66</w:t>
      </w:r>
      <w:proofErr w:type="spellEnd"/>
      <w:r w:rsidRPr="00DE76B9">
        <w:rPr>
          <w:bCs/>
          <w:sz w:val="24"/>
          <w:szCs w:val="24"/>
        </w:rPr>
        <w:t xml:space="preserve"> kuna</w:t>
      </w:r>
      <w:r w:rsidRPr="00DE76B9">
        <w:rPr>
          <w:sz w:val="24"/>
          <w:szCs w:val="24"/>
        </w:rPr>
        <w:t>.</w:t>
      </w:r>
    </w:p>
    <w:p w:rsidRDefault="0073224A" w:rsidP="00AF2BFA" w:rsidR="0073224A">
      <w:pPr>
        <w:pStyle w:val="TableContents"/>
        <w:rPr>
          <w:rFonts w:cs="Times New Roman"/>
          <w:b/>
          <w:bCs/>
        </w:rPr>
      </w:pPr>
    </w:p>
    <w:p w:rsidRDefault="0073224A" w:rsidP="0073224A" w:rsidR="0073224A" w:rsidRPr="008D1AEE">
      <w:pPr>
        <w:pStyle w:val="TableContents"/>
        <w:ind w:left="708"/>
        <w:rPr>
          <w:rFonts w:cs="Times New Roman"/>
          <w:b/>
          <w:bCs/>
        </w:rPr>
      </w:pPr>
    </w:p>
    <w:p w:rsidRDefault="0073224A" w:rsidP="0073224A" w:rsidR="0073224A">
      <w:pPr>
        <w:pStyle w:val="TableContents"/>
        <w:ind w:left="708"/>
        <w:rPr>
          <w:rFonts w:cs="Times New Roman"/>
          <w:b/>
          <w:bCs/>
        </w:rPr>
      </w:pPr>
      <w:r w:rsidRPr="008D1AEE">
        <w:rPr>
          <w:rFonts w:cs="Times New Roman"/>
          <w:b/>
          <w:bCs/>
        </w:rPr>
        <w:t>Drugi viši isplatni red:</w:t>
      </w:r>
    </w:p>
    <w:p w:rsidRDefault="0073224A" w:rsidP="0073224A" w:rsidR="0073224A">
      <w:pPr>
        <w:pStyle w:val="TableContents"/>
        <w:ind w:left="708"/>
        <w:rPr>
          <w:rFonts w:cs="Times New Roman"/>
          <w:b/>
          <w:bCs/>
        </w:rPr>
      </w:pPr>
    </w:p>
    <w:p w:rsidRDefault="0073224A" w:rsidP="0073224A" w:rsidR="0073224A">
      <w:pPr>
        <w:pStyle w:val="TableContents"/>
        <w:ind w:left="708"/>
        <w:rPr>
          <w:rFonts w:cs="Times New Roman"/>
          <w:b/>
          <w:bCs/>
        </w:rPr>
      </w:pPr>
    </w:p>
    <w:p w:rsidRDefault="0073224A" w:rsidP="0073224A" w:rsidR="0073224A" w:rsidRPr="00DE76B9">
      <w:pPr>
        <w:ind w:hanging="705" w:left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Pr="00DE76B9">
        <w:t xml:space="preserve"> </w:t>
      </w:r>
      <w:r>
        <w:tab/>
      </w:r>
      <w:r w:rsidRPr="00DE76B9">
        <w:rPr>
          <w:bCs/>
          <w:sz w:val="24"/>
          <w:szCs w:val="24"/>
        </w:rPr>
        <w:t>Republika Hrvatska, Ministarstvo financija, Porezna uprava, Područni ured Zagreb,</w:t>
      </w:r>
      <w:r>
        <w:rPr>
          <w:bCs/>
          <w:sz w:val="24"/>
          <w:szCs w:val="24"/>
        </w:rPr>
        <w:t xml:space="preserve"> </w:t>
      </w:r>
      <w:proofErr w:type="spellStart"/>
      <w:r w:rsidRPr="00DE76B9">
        <w:rPr>
          <w:bCs/>
          <w:sz w:val="24"/>
          <w:szCs w:val="24"/>
        </w:rPr>
        <w:t>OIB</w:t>
      </w:r>
      <w:proofErr w:type="spellEnd"/>
      <w:r w:rsidRPr="00DE76B9">
        <w:rPr>
          <w:bCs/>
          <w:sz w:val="24"/>
          <w:szCs w:val="24"/>
        </w:rPr>
        <w:t>:</w:t>
      </w:r>
      <w:proofErr w:type="spellStart"/>
      <w:r w:rsidRPr="00DE76B9">
        <w:rPr>
          <w:bCs/>
          <w:sz w:val="24"/>
          <w:szCs w:val="24"/>
        </w:rPr>
        <w:t>18683136487</w:t>
      </w:r>
      <w:proofErr w:type="spellEnd"/>
      <w:r w:rsidRPr="00DE76B9">
        <w:rPr>
          <w:bCs/>
          <w:sz w:val="24"/>
          <w:szCs w:val="24"/>
        </w:rPr>
        <w:t xml:space="preserve">  u iznosu od </w:t>
      </w:r>
      <w:proofErr w:type="spellStart"/>
      <w:r w:rsidRPr="00DE76B9">
        <w:rPr>
          <w:bCs/>
          <w:sz w:val="24"/>
          <w:szCs w:val="24"/>
        </w:rPr>
        <w:t>254.083</w:t>
      </w:r>
      <w:proofErr w:type="spellEnd"/>
      <w:r w:rsidRPr="00DE76B9">
        <w:rPr>
          <w:bCs/>
          <w:sz w:val="24"/>
          <w:szCs w:val="24"/>
        </w:rPr>
        <w:t>,</w:t>
      </w:r>
      <w:proofErr w:type="spellStart"/>
      <w:r w:rsidRPr="00DE76B9">
        <w:rPr>
          <w:bCs/>
          <w:sz w:val="24"/>
          <w:szCs w:val="24"/>
        </w:rPr>
        <w:t>05</w:t>
      </w:r>
      <w:proofErr w:type="spellEnd"/>
      <w:r w:rsidRPr="00DE76B9">
        <w:rPr>
          <w:bCs/>
          <w:sz w:val="24"/>
          <w:szCs w:val="24"/>
        </w:rPr>
        <w:t xml:space="preserve"> kuna.</w:t>
      </w:r>
    </w:p>
    <w:p w:rsidRDefault="00FF6DA8" w:rsidP="00FF6DA8" w:rsidR="00FF6DA8">
      <w:pPr>
        <w:ind w:left="360"/>
        <w:jc w:val="both"/>
        <w:rPr>
          <w:sz w:val="24"/>
          <w:szCs w:val="24"/>
        </w:rPr>
      </w:pPr>
    </w:p>
    <w:p w:rsidRDefault="00170E7C" w:rsidP="00FF6DA8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A968C1">
        <w:rPr>
          <w:sz w:val="24"/>
          <w:szCs w:val="24"/>
        </w:rPr>
        <w:t>2</w:t>
      </w:r>
      <w:r w:rsidR="0073224A">
        <w:rPr>
          <w:sz w:val="24"/>
          <w:szCs w:val="24"/>
        </w:rPr>
        <w:t>2</w:t>
      </w:r>
      <w:proofErr w:type="spellEnd"/>
      <w:r>
        <w:rPr>
          <w:sz w:val="24"/>
          <w:szCs w:val="24"/>
        </w:rPr>
        <w:t>.</w:t>
      </w:r>
      <w:r w:rsidR="00F26693">
        <w:rPr>
          <w:sz w:val="24"/>
          <w:szCs w:val="24"/>
        </w:rPr>
        <w:t xml:space="preserve"> </w:t>
      </w:r>
      <w:r w:rsidR="001F04C3">
        <w:rPr>
          <w:sz w:val="24"/>
          <w:szCs w:val="24"/>
        </w:rPr>
        <w:t>svibnja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1F04C3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ab/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A968C1">
        <w:rPr>
          <w:sz w:val="24"/>
          <w:szCs w:val="24"/>
        </w:rPr>
        <w:t xml:space="preserve">agrebu </w:t>
      </w:r>
      <w:proofErr w:type="spellStart"/>
      <w:r w:rsidR="00A968C1">
        <w:rPr>
          <w:sz w:val="24"/>
          <w:szCs w:val="24"/>
        </w:rPr>
        <w:t>2</w:t>
      </w:r>
      <w:r w:rsidR="0073224A">
        <w:rPr>
          <w:sz w:val="24"/>
          <w:szCs w:val="24"/>
        </w:rPr>
        <w:t>2</w:t>
      </w:r>
      <w:proofErr w:type="spellEnd"/>
      <w:r w:rsidRPr="003B182B">
        <w:rPr>
          <w:sz w:val="24"/>
          <w:szCs w:val="24"/>
        </w:rPr>
        <w:t>.</w:t>
      </w:r>
      <w:r w:rsidR="00F26693">
        <w:rPr>
          <w:sz w:val="24"/>
          <w:szCs w:val="24"/>
        </w:rPr>
        <w:t xml:space="preserve"> </w:t>
      </w:r>
      <w:r w:rsidR="001F04C3">
        <w:rPr>
          <w:sz w:val="24"/>
          <w:szCs w:val="24"/>
        </w:rPr>
        <w:t>svibnja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1F04C3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280EE4" w:rsidP="00E7187D" w:rsidR="00280EE4" w:rsidRPr="00280E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</w:t>
      </w:r>
      <w:r w:rsidRPr="00280EE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80EE4" w:rsidP="00E7187D" w:rsidR="00280EE4" w:rsidRPr="00280E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80EE4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80EE4" w:rsidP="00280EE4" w:rsidR="00280EE4" w:rsidRPr="00280EE4">
      <w:pPr>
        <w:ind w:left="4248"/>
        <w:rPr>
          <w:sz w:val="24"/>
          <w:szCs w:val="24"/>
        </w:rPr>
      </w:pPr>
      <w:r w:rsidRPr="00280EE4">
        <w:rPr>
          <w:sz w:val="24"/>
          <w:szCs w:val="24"/>
        </w:rPr>
        <w:t xml:space="preserve">Za točnost </w:t>
      </w:r>
      <w:proofErr w:type="spellStart"/>
      <w:r w:rsidRPr="00280EE4">
        <w:rPr>
          <w:sz w:val="24"/>
          <w:szCs w:val="24"/>
        </w:rPr>
        <w:t>otpravka</w:t>
      </w:r>
      <w:proofErr w:type="spellEnd"/>
      <w:r w:rsidRPr="00280EE4">
        <w:rPr>
          <w:sz w:val="24"/>
          <w:szCs w:val="24"/>
        </w:rPr>
        <w:t xml:space="preserve"> – ovlašteni službenik:</w:t>
      </w:r>
    </w:p>
    <w:p w:rsidRDefault="00280EE4" w:rsidP="00E7187D" w:rsidR="00280EE4" w:rsidRPr="00280EE4">
      <w:pPr>
        <w:rPr>
          <w:sz w:val="24"/>
          <w:szCs w:val="24"/>
        </w:rPr>
      </w:pPr>
      <w:r w:rsidRPr="00280EE4">
        <w:rPr>
          <w:sz w:val="24"/>
          <w:szCs w:val="24"/>
        </w:rPr>
        <w:t xml:space="preserve">           </w:t>
      </w:r>
      <w:r w:rsidRPr="00280EE4">
        <w:rPr>
          <w:sz w:val="24"/>
          <w:szCs w:val="24"/>
        </w:rPr>
        <w:tab/>
      </w:r>
      <w:r w:rsidRPr="00280EE4">
        <w:rPr>
          <w:sz w:val="24"/>
          <w:szCs w:val="24"/>
        </w:rPr>
        <w:tab/>
      </w:r>
      <w:r w:rsidRPr="00280EE4">
        <w:rPr>
          <w:sz w:val="24"/>
          <w:szCs w:val="24"/>
        </w:rPr>
        <w:tab/>
      </w:r>
      <w:r w:rsidRPr="00280EE4">
        <w:rPr>
          <w:sz w:val="24"/>
          <w:szCs w:val="24"/>
        </w:rPr>
        <w:tab/>
      </w:r>
      <w:r w:rsidRPr="00280EE4">
        <w:rPr>
          <w:sz w:val="24"/>
          <w:szCs w:val="24"/>
        </w:rPr>
        <w:tab/>
      </w:r>
      <w:r w:rsidRPr="00280EE4">
        <w:rPr>
          <w:sz w:val="24"/>
          <w:szCs w:val="24"/>
        </w:rPr>
        <w:tab/>
      </w:r>
      <w:r w:rsidRPr="00280EE4">
        <w:rPr>
          <w:sz w:val="24"/>
          <w:szCs w:val="24"/>
        </w:rPr>
        <w:tab/>
      </w:r>
      <w:r w:rsidRPr="00280EE4">
        <w:rPr>
          <w:sz w:val="24"/>
          <w:szCs w:val="24"/>
        </w:rPr>
        <w:tab/>
        <w:t xml:space="preserve"> Maja </w:t>
      </w:r>
      <w:proofErr w:type="spellStart"/>
      <w:r w:rsidRPr="00280EE4">
        <w:rPr>
          <w:sz w:val="24"/>
          <w:szCs w:val="24"/>
        </w:rPr>
        <w:t>Hajtek</w:t>
      </w:r>
      <w:proofErr w:type="spellEnd"/>
    </w:p>
    <w:p w:rsidRDefault="00367025" w:rsidP="00280EE4" w:rsidR="0036702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367025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105230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-a). Rok za žalbu iznosi 8 dana od dana dostave</w:t>
      </w:r>
      <w:r w:rsidR="00105230">
        <w:rPr>
          <w:sz w:val="24"/>
          <w:szCs w:val="24"/>
        </w:rPr>
        <w:t xml:space="preserve">. </w:t>
      </w:r>
      <w:r w:rsidR="00105230" w:rsidRPr="00105230">
        <w:rPr>
          <w:sz w:val="24"/>
          <w:szCs w:val="24"/>
        </w:rPr>
        <w:t>Dostava se smatra obavljenom istekom osmoga dana od</w:t>
      </w:r>
      <w:r w:rsidR="00105230">
        <w:rPr>
          <w:sz w:val="24"/>
          <w:szCs w:val="24"/>
        </w:rPr>
        <w:t xml:space="preserve"> </w:t>
      </w:r>
      <w:r w:rsidR="00105230" w:rsidRPr="00105230">
        <w:rPr>
          <w:sz w:val="24"/>
          <w:szCs w:val="24"/>
        </w:rPr>
        <w:t>dana objave pismena na mrežnoj stranici e-Oglasna ploča sudova</w:t>
      </w:r>
      <w:r w:rsidRPr="00616BBE">
        <w:rPr>
          <w:sz w:val="24"/>
          <w:szCs w:val="24"/>
        </w:rPr>
        <w:t xml:space="preserve">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016BD9" w:rsidP="00280EE4" w:rsidR="00B5498B" w:rsidRPr="00EE74A2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bookmarkStart w:name="_GoBack" w:id="0"/>
      <w:bookmarkEnd w:id="0"/>
      <w:r w:rsidRPr="00EE74A2">
        <w:rPr>
          <w:sz w:val="24"/>
          <w:szCs w:val="24"/>
        </w:rPr>
        <w:t xml:space="preserve"> </w:t>
      </w:r>
    </w:p>
    <w:sectPr w:rsidSect="00C94CCD" w:rsidR="00B5498B" w:rsidRPr="00EE74A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BF6" w:rsidR="00990BF6">
      <w:r>
        <w:separator/>
      </w:r>
    </w:p>
  </w:endnote>
  <w:endnote w:id="0" w:type="continuationSeparator">
    <w:p w:rsidRDefault="00990BF6" w:rsidR="0099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BF6" w:rsidR="00990BF6">
      <w:r>
        <w:separator/>
      </w:r>
    </w:p>
  </w:footnote>
  <w:footnote w:id="0" w:type="continuationSeparator">
    <w:p w:rsidRDefault="00990BF6" w:rsidR="00990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E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258E" w:rsidP="00C032B4" w:rsidR="009529C7" w:rsidRPr="000043A0">
    <w:pPr>
      <w:pStyle w:val="Zaglavlje"/>
      <w:jc w:val="right"/>
      <w:rPr>
        <w:sz w:val="24"/>
        <w:szCs w:val="24"/>
      </w:rPr>
    </w:pPr>
    <w:r>
      <w:rPr>
        <w:sz w:val="24"/>
      </w:rPr>
      <w:tab/>
    </w:r>
    <w:r>
      <w:rPr>
        <w:sz w:val="24"/>
      </w:rPr>
      <w:tab/>
    </w:r>
    <w:proofErr w:type="spellStart"/>
    <w:r w:rsidR="009529C7" w:rsidRPr="000043A0">
      <w:rPr>
        <w:sz w:val="24"/>
        <w:szCs w:val="24"/>
      </w:rPr>
      <w:t>72</w:t>
    </w:r>
    <w:proofErr w:type="spellEnd"/>
    <w:r w:rsidR="009529C7" w:rsidRPr="000043A0">
      <w:rPr>
        <w:sz w:val="24"/>
        <w:szCs w:val="24"/>
      </w:rPr>
      <w:t>. St-</w:t>
    </w:r>
    <w:proofErr w:type="spellStart"/>
    <w:r w:rsidR="0073224A">
      <w:rPr>
        <w:sz w:val="24"/>
        <w:szCs w:val="24"/>
      </w:rPr>
      <w:t>2112</w:t>
    </w:r>
    <w:proofErr w:type="spellEnd"/>
    <w:r w:rsidR="0073224A">
      <w:rPr>
        <w:sz w:val="24"/>
        <w:szCs w:val="24"/>
      </w:rPr>
      <w:t>/</w:t>
    </w:r>
    <w:proofErr w:type="spellStart"/>
    <w:r w:rsidR="0073224A">
      <w:rPr>
        <w:sz w:val="24"/>
        <w:szCs w:val="24"/>
      </w:rPr>
      <w:t>2017</w:t>
    </w:r>
    <w:proofErr w:type="spellEnd"/>
    <w:r w:rsidR="00AF2BFA">
      <w:rPr>
        <w:sz w:val="24"/>
        <w:szCs w:val="24"/>
      </w:rPr>
      <w:t xml:space="preserve"> - </w:t>
    </w:r>
    <w:proofErr w:type="spellStart"/>
    <w:r w:rsidR="00AF2BFA">
      <w:rPr>
        <w:sz w:val="24"/>
        <w:szCs w:val="24"/>
      </w:rPr>
      <w:t>24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AA07F5"/>
    <w:multiLevelType w:val="hybridMultilevel"/>
    <w:tmpl w:val="891685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15C4D34"/>
    <w:multiLevelType w:val="hybridMultilevel"/>
    <w:tmpl w:val="F670BC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1715C36"/>
    <w:multiLevelType w:val="hybridMultilevel"/>
    <w:tmpl w:val="10560826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2073FB2"/>
    <w:multiLevelType w:val="hybridMultilevel"/>
    <w:tmpl w:val="FB744F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9"/>
  </w:num>
  <w:num w:numId="3">
    <w:abstractNumId w:val="0"/>
  </w:num>
  <w:num w:numId="4">
    <w:abstractNumId w:val="16"/>
  </w:num>
  <w:num w:numId="5">
    <w:abstractNumId w:val="5"/>
  </w:num>
  <w:num w:numId="6">
    <w:abstractNumId w:val="10"/>
  </w:num>
  <w:num w:numId="7">
    <w:abstractNumId w:val="4"/>
  </w:num>
  <w:num w:numId="8">
    <w:abstractNumId w:val="6"/>
  </w:num>
  <w:num w:numId="9">
    <w:abstractNumId w:val="20"/>
  </w:num>
  <w:num w:numId="10">
    <w:abstractNumId w:val="18"/>
  </w:num>
  <w:num w:numId="11">
    <w:abstractNumId w:val="15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7"/>
  </w:num>
  <w:num w:numId="18">
    <w:abstractNumId w:val="13"/>
  </w:num>
  <w:num w:numId="19">
    <w:abstractNumId w:val="14"/>
  </w:num>
  <w:num w:numId="20">
    <w:abstractNumId w:val="11"/>
  </w:num>
  <w:num w:numId="2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43A0"/>
    <w:rsid w:val="00011527"/>
    <w:rsid w:val="00016BD9"/>
    <w:rsid w:val="0002164B"/>
    <w:rsid w:val="000F4395"/>
    <w:rsid w:val="00102D8B"/>
    <w:rsid w:val="00105230"/>
    <w:rsid w:val="001079FA"/>
    <w:rsid w:val="001314D7"/>
    <w:rsid w:val="00133CC6"/>
    <w:rsid w:val="001512EE"/>
    <w:rsid w:val="001540E1"/>
    <w:rsid w:val="00170E7C"/>
    <w:rsid w:val="001F04C3"/>
    <w:rsid w:val="00280EE4"/>
    <w:rsid w:val="002B5D21"/>
    <w:rsid w:val="002C0CAF"/>
    <w:rsid w:val="002D4F1E"/>
    <w:rsid w:val="00315B36"/>
    <w:rsid w:val="003175E1"/>
    <w:rsid w:val="00367025"/>
    <w:rsid w:val="003A5E14"/>
    <w:rsid w:val="003B182B"/>
    <w:rsid w:val="003F7A95"/>
    <w:rsid w:val="00470BFA"/>
    <w:rsid w:val="004B0A10"/>
    <w:rsid w:val="005660EA"/>
    <w:rsid w:val="00580D62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3224A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90BF6"/>
    <w:rsid w:val="009A0C08"/>
    <w:rsid w:val="009E3827"/>
    <w:rsid w:val="00A23EA4"/>
    <w:rsid w:val="00A40DB1"/>
    <w:rsid w:val="00A42A2B"/>
    <w:rsid w:val="00A968C1"/>
    <w:rsid w:val="00AF2BFA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7258E"/>
    <w:rsid w:val="00C84FDC"/>
    <w:rsid w:val="00C94CCD"/>
    <w:rsid w:val="00C97126"/>
    <w:rsid w:val="00D254BA"/>
    <w:rsid w:val="00D3017A"/>
    <w:rsid w:val="00DD5CAF"/>
    <w:rsid w:val="00EA3102"/>
    <w:rsid w:val="00EA508E"/>
    <w:rsid w:val="00EE74A2"/>
    <w:rsid w:val="00F26693"/>
    <w:rsid w:val="00F40919"/>
    <w:rsid w:val="00F43297"/>
    <w:rsid w:val="00F56D88"/>
    <w:rsid w:val="00F61FBB"/>
    <w:rsid w:val="00FC34A0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true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F04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E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0E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E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E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E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1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F04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E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0E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E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E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E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St-2112/2017</izvorni_sadrzaj>
    <derivirana_varijabla naziv="DomainObject.Predmet.OznakaBroj_1">St-2112/2017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i P. d.o.o. - u stečaju</izvorni_sadrzaj>
    <derivirana_varijabla naziv="DomainObject.Predmet.ProtustrankaFormated_1">  Stečajna masa iza M. i P. d.o.o. - u stečaju</derivirana_varijabla>
  </DomainObject.Predmet.ProtustrankaFormated>
  <DomainObject.Predmet.ProtustrankaFormatedOIB>
    <izvorni_sadrzaj>  Stečajna masa iza M. i P. d.o.o. - u stečaju, OIB 31609092498</izvorni_sadrzaj>
    <derivirana_varijabla naziv="DomainObject.Predmet.ProtustrankaFormatedOIB_1">  Stečajna masa iza M. i P. d.o.o. - u stečaju, OIB 31609092498</derivirana_varijabla>
  </DomainObject.Predmet.ProtustrankaFormatedOIB>
  <DomainObject.Predmet.ProtustrankaFormatedWithAdress>
    <izvorni_sadrzaj> Stečajna masa iza M. i P. d.o.o. - u stečaju, Plešivica 62, 10450 Jastrebarsko</izvorni_sadrzaj>
    <derivirana_varijabla naziv="DomainObject.Predmet.ProtustrankaFormatedWithAdress_1"> Stečajna masa iza M. i P. d.o.o. - u stečaju, Plešivica 62, 10450 Jastrebarsko</derivirana_varijabla>
  </DomainObject.Predmet.ProtustrankaFormatedWithAdress>
  <DomainObject.Predmet.ProtustrankaFormatedWithAdressOIB>
    <izvorni_sadrzaj> Stečajna masa iza M. i P. d.o.o. - u stečaju, OIB 31609092498, Plešivica 62, 10450 Jastrebarsko</izvorni_sadrzaj>
    <derivirana_varijabla naziv="DomainObject.Predmet.ProtustrankaFormatedWithAdressOIB_1"> Stečajna masa iza M. i P. d.o.o. - u stečaju, OIB 31609092498, Plešivica 62, 10450 Jastrebarsko</derivirana_varijabla>
  </DomainObject.Predmet.ProtustrankaFormatedWithAdressOIB>
  <DomainObject.Predmet.ProtustrankaWithAdress>
    <izvorni_sadrzaj>Stečajna masa iza M. i P. d.o.o. - u stečaju Plešivica 62, 10450 Jastrebarsko</izvorni_sadrzaj>
    <derivirana_varijabla naziv="DomainObject.Predmet.ProtustrankaWithAdress_1">Stečajna masa iza M. i P. d.o.o. - u stečaju Plešivica 62, 10450 Jastrebarsko</derivirana_varijabla>
  </DomainObject.Predmet.ProtustrankaWithAdress>
  <DomainObject.Predmet.ProtustrankaWithAdressOIB>
    <izvorni_sadrzaj>Stečajna masa iza M. i P. d.o.o. - u stečaju, OIB 31609092498, Plešivica 62, 10450 Jastrebarsko</izvorni_sadrzaj>
    <derivirana_varijabla naziv="DomainObject.Predmet.ProtustrankaWithAdressOIB_1">Stečajna masa iza M. i P. d.o.o. - u stečaju, OIB 31609092498, Plešivica 62, 10450 Jastrebarsko</derivirana_varijabla>
  </DomainObject.Predmet.ProtustrankaWithAdressOIB>
  <DomainObject.Predmet.ProtustrankaNazivFormated>
    <izvorni_sadrzaj>Stečajna masa iza M. i P. d.o.o. - u stečaju</izvorni_sadrzaj>
    <derivirana_varijabla naziv="DomainObject.Predmet.ProtustrankaNazivFormated_1">Stečajna masa iza M. i P. d.o.o. - u stečaju</derivirana_varijabla>
  </DomainObject.Predmet.ProtustrankaNazivFormated>
  <DomainObject.Predmet.ProtustrankaNazivFormatedOIB>
    <izvorni_sadrzaj>Stečajna masa iza M. i P. d.o.o. - u stečaju, OIB 31609092498</izvorni_sadrzaj>
    <derivirana_varijabla naziv="DomainObject.Predmet.ProtustrankaNazivFormatedOIB_1">Stečajna masa iza M. i P. d.o.o. - u stečaju, OIB 31609092498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M. i P. d.o.o. - u stečaju</item>
    </izvorni_sadrzaj>
    <derivirana_varijabla naziv="DomainObject.Predmet.ProtuStrankaListFormated_1">
      <item>Stečajna masa iza M. i P. d.o.o. - u stečaju</item>
    </derivirana_varijabla>
  </DomainObject.Predmet.ProtuStrankaListFormated>
  <DomainObject.Predmet.ProtuStrankaListFormatedOIB>
    <izvorni_sadrzaj>
      <item>Stečajna masa iza M. i P. d.o.o. - u stečaju, OIB 31609092498</item>
    </izvorni_sadrzaj>
    <derivirana_varijabla naziv="DomainObject.Predmet.ProtuStrankaListFormatedOIB_1">
      <item>Stečajna masa iza M. i P. d.o.o. - u stečaju, OIB 31609092498</item>
    </derivirana_varijabla>
  </DomainObject.Predmet.ProtuStrankaListFormatedOIB>
  <DomainObject.Predmet.ProtuStrankaListFormatedWithAdress>
    <izvorni_sadrzaj>
      <item>Stečajna masa iza M. i P. d.o.o. - u stečaju, Plešivica 62, 10450 Jastrebarsko</item>
    </izvorni_sadrzaj>
    <derivirana_varijabla naziv="DomainObject.Predmet.ProtuStrankaListFormatedWithAdress_1">
      <item>Stečajna masa iza M. i P. d.o.o. - u stečaju, Plešivica 62, 10450 Jastrebarsko</item>
    </derivirana_varijabla>
  </DomainObject.Predmet.ProtuStrankaListFormatedWithAdress>
  <DomainObject.Predmet.ProtuStrankaListFormatedWithAdressOIB>
    <izvorni_sadrzaj>
      <item>Stečajna masa iza M. i P. d.o.o. - u stečaju, OIB 31609092498, Plešivica 62, 10450 Jastrebarsko</item>
    </izvorni_sadrzaj>
    <derivirana_varijabla naziv="DomainObject.Predmet.ProtuStrankaListFormatedWithAdressOIB_1">
      <item>Stečajna masa iza M. i P. d.o.o. - u stečaju, OIB 31609092498, Plešivica 62, 10450 Jastrebarsko</item>
    </derivirana_varijabla>
  </DomainObject.Predmet.ProtuStrankaListFormatedWithAdressOIB>
  <DomainObject.Predmet.ProtuStrankaListNazivFormated>
    <izvorni_sadrzaj>
      <item>Stečajna masa iza M. i P. d.o.o. - u stečaju</item>
    </izvorni_sadrzaj>
    <derivirana_varijabla naziv="DomainObject.Predmet.ProtuStrankaListNazivFormated_1">
      <item>Stečajna masa iza M. i P. d.o.o. - u stečaju</item>
    </derivirana_varijabla>
  </DomainObject.Predmet.ProtuStrankaListNazivFormated>
  <DomainObject.Predmet.ProtuStrankaListNazivFormatedOIB>
    <izvorni_sadrzaj>
      <item>Stečajna masa iza M. i P. d.o.o. - u stečaju, OIB 31609092498</item>
    </izvorni_sadrzaj>
    <derivirana_varijabla naziv="DomainObject.Predmet.ProtuStrankaListNazivFormatedOIB_1">
      <item>Stečajna masa iza M. i P. d.o.o. - u stečaju, OIB 31609092498</item>
    </derivirana_varijabla>
  </DomainObject.Predmet.ProtuStrankaListNazivFormatedOIB>
  <DomainObject.Predmet.OstaliListFormated>
    <izvorni_sadrzaj>
      <item>Milan Ivančić</item>
      <item>Krunoslav Ivančić</item>
      <item>FINA ZAGREB</item>
      <item>ŽDO Velika Gorica</item>
      <item>RH Ministarstvo financija</item>
      <item>Davor Bišćan</item>
    </izvorni_sadrzaj>
    <derivirana_varijabla naziv="DomainObject.Predmet.OstaliListFormated_1">
      <item>Milan Ivančić</item>
      <item>Krunoslav Ivančić</item>
      <item>FINA ZAGREB</item>
      <item>ŽDO Velika Gorica</item>
      <item>RH Ministarstvo financija</item>
      <item>Davor Bišćan</item>
    </derivirana_varijabla>
  </DomainObject.Predmet.OstaliListFormated>
  <DomainObject.Predmet.OstaliListFormatedOIB>
    <izvorni_sadrzaj>
      <item>Milan Ivančić, OIB 17046609910</item>
      <item>Krunoslav Ivančić, OIB 94335560251</item>
      <item>FINA ZAGREB, OIB 85821130368</item>
      <item>ŽDO Velika Gorica, OIB 96292040276</item>
      <item>RH Ministarstvo financija, OIB 18683136487</item>
      <item>Davor Bišćan, OIB 99116868296</item>
    </izvorni_sadrzaj>
    <derivirana_varijabla naziv="DomainObject.Predmet.OstaliListFormatedOIB_1">
      <item>Milan Ivančić, OIB 17046609910</item>
      <item>Krunoslav Ivančić, OIB 94335560251</item>
      <item>FINA ZAGREB, OIB 85821130368</item>
      <item>ŽDO Velika Gorica, OIB 96292040276</item>
      <item>RH Ministarstvo financija, OIB 18683136487</item>
      <item>Davor Bišćan, OIB 99116868296</item>
    </derivirana_varijabla>
  </DomainObject.Predmet.OstaliListFormatedOIB>
  <DomainObject.Predmet.OstaliListFormatedWithAdress>
    <izvorni_sadrzaj>
      <item>Milan Ivančić, Plešivica 62, 10450 Plešivica</item>
      <item>Krunoslav Ivančić, Plešivica 73, 10450 Plešivica</item>
      <item>FINA ZAGREB, Ul. grada Vukovara 70, 10000 Zagreb</item>
      <item>ŽDO Velika Gorica, Trg kralja Tomislava 36, 10410 Velika Gorica</item>
      <item>RH Ministarstvo financija, Av. Dubrovnik 32, 10000 Zagreb</item>
      <item>Davor Bišćan, Jurišićeva 10, 10000 Zagreb</item>
    </izvorni_sadrzaj>
    <derivirana_varijabla naziv="DomainObject.Predmet.OstaliListFormatedWithAdress_1">
      <item>Milan Ivančić, Plešivica 62, 10450 Plešivica</item>
      <item>Krunoslav Ivančić, Plešivica 73, 10450 Plešivica</item>
      <item>FINA ZAGREB, Ul. grada Vukovara 70, 10000 Zagreb</item>
      <item>ŽDO Velika Gorica, Trg kralja Tomislava 36, 10410 Velika Gorica</item>
      <item>RH Ministarstvo financija, Av. Dubrovnik 32, 10000 Zagreb</item>
      <item>Davor Bišćan, Jurišićeva 10, 10000 Zagreb</item>
    </derivirana_varijabla>
  </DomainObject.Predmet.OstaliListFormatedWithAdress>
  <DomainObject.Predmet.OstaliListFormatedWithAdressOIB>
    <izvorni_sadrzaj>
      <item>Milan Ivančić, OIB 17046609910, Plešivica 62, 10450 Plešivica</item>
      <item>Krunoslav Ivančić, OIB 94335560251, Plešivica 73, 10450 Plešivica</item>
      <item>FINA ZAGREB, OIB 85821130368, Ul. grada Vukovara 70, 10000 Zagreb</item>
      <item>ŽDO Velika Gorica, OIB 96292040276, Trg kralja Tomislava 36, 10410 Velika Gorica</item>
      <item>RH Ministarstvo financija, OIB 18683136487, Av. Dubrovnik 32, 10000 Zagreb</item>
      <item>Davor Bišćan, OIB 99116868296, Jurišićeva 10, 10000 Zagreb</item>
    </izvorni_sadrzaj>
    <derivirana_varijabla naziv="DomainObject.Predmet.OstaliListFormatedWithAdressOIB_1">
      <item>Milan Ivančić, OIB 17046609910, Plešivica 62, 10450 Plešivica</item>
      <item>Krunoslav Ivančić, OIB 94335560251, Plešivica 73, 10450 Plešivica</item>
      <item>FINA ZAGREB, OIB 85821130368, Ul. grada Vukovara 70, 10000 Zagreb</item>
      <item>ŽDO Velika Gorica, OIB 96292040276, Trg kralja Tomislava 36, 10410 Velika Gorica</item>
      <item>RH Ministarstvo financija, OIB 18683136487, Av. Dubrovnik 32, 10000 Zagreb</item>
      <item>Davor Bišćan, OIB 99116868296, Jurišićeva 10, 10000 Zagreb</item>
    </derivirana_varijabla>
  </DomainObject.Predmet.OstaliListFormatedWithAdressOIB>
  <DomainObject.Predmet.OstaliListNazivFormated>
    <izvorni_sadrzaj>
      <item>Milan Ivančić</item>
      <item>Krunoslav Ivančić</item>
      <item>FINA ZAGREB</item>
      <item>ŽDO Velika Gorica</item>
      <item>RH Ministarstvo financija</item>
      <item>Davor Bišćan</item>
    </izvorni_sadrzaj>
    <derivirana_varijabla naziv="DomainObject.Predmet.OstaliListNazivFormated_1">
      <item>Milan Ivančić</item>
      <item>Krunoslav Ivančić</item>
      <item>FINA ZAGREB</item>
      <item>ŽDO Velika Gorica</item>
      <item>RH Ministarstvo financija</item>
      <item>Davor Bišćan</item>
    </derivirana_varijabla>
  </DomainObject.Predmet.OstaliListNazivFormated>
  <DomainObject.Predmet.OstaliListNazivFormatedOIB>
    <izvorni_sadrzaj>
      <item>Milan Ivančić, OIB 17046609910</item>
      <item>Krunoslav Ivančić, OIB 94335560251</item>
      <item>FINA ZAGREB, OIB 85821130368</item>
      <item>ŽDO Velika Gorica, OIB 96292040276</item>
      <item>RH Ministarstvo financija, OIB 18683136487</item>
      <item>Davor Bišćan, OIB 99116868296</item>
    </izvorni_sadrzaj>
    <derivirana_varijabla naziv="DomainObject.Predmet.OstaliListNazivFormatedOIB_1">
      <item>Milan Ivančić, OIB 17046609910</item>
      <item>Krunoslav Ivančić, OIB 94335560251</item>
      <item>FINA ZAGREB, OIB 85821130368</item>
      <item>ŽDO Velika Gorica, OIB 96292040276</item>
      <item>RH Ministarstvo financija, OIB 18683136487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M. i P. d.o.o. - u stečaju</izvorni_sadrzaj>
    <derivirana_varijabla naziv="DomainObject.Predmet.ProtustrankaIDrugi_1">Stečajna masa iza M. i P. d.o.o. - u stečaju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Stečajna masa iza M. i P. d.o.o. - u stečaju, OIB 31609092498, Plešivica 62, 10450 Jastrebarsko</izvorni_sadrzaj>
    <derivirana_varijabla naziv="DomainObject.Predmet.ProtustrankaIDrugiAdressOIB_1">Stečajna masa iza M. i P. d.o.o. - u stečaju, OIB 31609092498, Plešivica 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M. i P. d.o.o. - u stečaju</item>
      <item>Milan Ivančić</item>
      <item>Krunoslav Ivančić</item>
      <item>FINA ZAGREB</item>
      <item>ŽDO Velika Gorica</item>
      <item>RH Ministarstvo financija</item>
      <item>Davor Bišćan</item>
    </izvorni_sadrzaj>
    <derivirana_varijabla naziv="DomainObject.Predmet.SudioniciListNaziv_1">
      <item>FINA Regionalni centar Zagreb</item>
      <item>Stečajna masa iza M. i P. d.o.o. - u stečaju</item>
      <item>Milan Ivančić</item>
      <item>Krunoslav Ivančić</item>
      <item>FINA ZAGREB</item>
      <item>ŽDO Velika Gorica</item>
      <item>RH Ministarstvo financija</item>
      <item>Davor Bišćan</item>
    </derivirana_varijabla>
  </DomainObject.Predmet.SudioniciListNaziv>
  <DomainObject.Predmet.SudioniciListAdressOIB>
    <izvorni_sadrzaj>
      <item>FINA Regionalni centar Zagreb, OIB 85821130368, Ilica 307,10000 Zagreb</item>
      <item>Stečajna masa iza M. i P. d.o.o. - u stečaju, OIB 31609092498, Plešivica 62,10450 Jastrebarsko</item>
      <item>Milan Ivančić, OIB 17046609910, Plešivica 62,10450 Plešivica</item>
      <item>Krunoslav Ivančić, OIB 94335560251, Plešivica 73,10450 Plešivica</item>
      <item>FINA ZAGREB, OIB 85821130368, Ul. grada Vukovara 70,10000 Zagreb</item>
      <item>ŽDO Velika Gorica, OIB 96292040276, Trg kralja Tomislava 36,10410 Velika Gorica</item>
      <item>RH Ministarstvo financija, OIB 18683136487, Av. Dubrovnik 32,10000 Zagreb</item>
      <item>Davor Bišćan, OIB 99116868296, Jurišićeva 10,10000 Zagreb</item>
    </izvorni_sadrzaj>
    <derivirana_varijabla naziv="DomainObject.Predmet.SudioniciListAdressOIB_1">
      <item>FINA Regionalni centar Zagreb, OIB 85821130368, Ilica 307,10000 Zagreb</item>
      <item>Stečajna masa iza M. i P. d.o.o. - u stečaju, OIB 31609092498, Plešivica 62,10450 Jastrebarsko</item>
      <item>Milan Ivančić, OIB 17046609910, Plešivica 62,10450 Plešivica</item>
      <item>Krunoslav Ivančić, OIB 94335560251, Plešivica 73,10450 Plešivica</item>
      <item>FINA ZAGREB, OIB 85821130368, Ul. grada Vukovara 70,10000 Zagreb</item>
      <item>ŽDO Velika Gorica, OIB 96292040276, Trg kralja Tomislava 36,10410 Velika Gorica</item>
      <item>RH Ministarstvo financija, OIB 18683136487, Av. Dubrovnik 32,10000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31609092498</item>
      <item>, OIB 17046609910</item>
      <item>, OIB 94335560251</item>
      <item>, OIB 85821130368</item>
      <item>, OIB 96292040276</item>
      <item>, OIB 18683136487</item>
      <item>, OIB 99116868296</item>
    </izvorni_sadrzaj>
    <derivirana_varijabla naziv="DomainObject.Predmet.SudioniciListNazivOIB_1">
      <item>, OIB 85821130368</item>
      <item>, OIB 31609092498</item>
      <item>, OIB 17046609910</item>
      <item>, OIB 94335560251</item>
      <item>, OIB 85821130368</item>
      <item>, OIB 96292040276</item>
      <item>, OIB 18683136487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1923</properties:Characters>
  <properties:Lines>72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2018-05-22T11:39:00Z</dcterms:created>
  <dc:creator>nribaric</dc:creator>
  <cp:lastModifiedBy>Maja Hajtek</cp:lastModifiedBy>
  <cp:lastPrinted>2018-05-21T09:52:00Z</cp:lastPrinted>
  <dcterms:modified xmlns:xsi="http://www.w3.org/2001/XMLSchema-instance" xsi:type="dcterms:W3CDTF">2018-05-22T11:48:00Z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m i p 22.5.2018.docx)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