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b754bd5" w14:paraId="b754bd5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0E3A30">
        <w:t xml:space="preserve">NEPTUN TURIZAM j.d.o.o. za ugostiteljstvo i turizam, Zadar, </w:t>
      </w:r>
      <w:proofErr w:type="spellStart"/>
      <w:r w:rsidR="000E3A30">
        <w:t>Bonifacija</w:t>
      </w:r>
      <w:proofErr w:type="spellEnd"/>
      <w:r w:rsidR="000E3A30">
        <w:t xml:space="preserve"> </w:t>
      </w:r>
      <w:proofErr w:type="spellStart"/>
      <w:r w:rsidR="000E3A30">
        <w:t>Perovića</w:t>
      </w:r>
      <w:proofErr w:type="spellEnd"/>
      <w:r w:rsidR="000E3A30">
        <w:t xml:space="preserve"> 7, OIB:11645232276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0E3A30">
        <w:t>1</w:t>
      </w:r>
      <w:r w:rsidR="002B574C">
        <w:t xml:space="preserve">. </w:t>
      </w:r>
      <w:r w:rsidR="000E3A30">
        <w:t>lipnja</w:t>
      </w:r>
      <w:r w:rsidR="002B574C">
        <w:t xml:space="preserve">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835D7D">
        <w:t>29. studenog</w:t>
      </w:r>
      <w:r w:rsidR="000B7480">
        <w:t xml:space="preserve"> </w:t>
      </w:r>
      <w:r w:rsidR="00127F49" w:rsidRPr="00047B49">
        <w:t>2018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835D7D">
        <w:t>24</w:t>
      </w:r>
      <w:r w:rsidR="00C77A83" w:rsidRPr="00047B49">
        <w:t xml:space="preserve">. </w:t>
      </w:r>
      <w:r w:rsidR="00835D7D">
        <w:t>listopada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5B795B" w:rsidR="005B795B" w:rsidRPr="00047B49"/>
    <w:p w:rsidRDefault="00680C86" w:rsidP="00680C86" w:rsidR="00680C86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680C86" w:rsidP="00680C86" w:rsidR="00680C86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3F56A6" w:rsidP="003F56A6" w:rsidR="003F56A6"/>
    <w:p w:rsidRDefault="00D610E5" w:rsidP="003F56A6" w:rsidR="00D610E5">
      <w:pPr>
        <w:jc w:val="center"/>
      </w:pPr>
    </w:p>
    <w:p w:rsidRDefault="00AB7880" w:rsidP="00B019B7" w:rsidR="00AB7880" w:rsidRPr="00047B49"/>
    <w:sectPr w:rsidR="00AB7880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0E3A30">
      <w:t>334/2018-4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3A30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80C86"/>
    <w:rsid w:val="006B350E"/>
    <w:rsid w:val="006B4A63"/>
    <w:rsid w:val="006C016A"/>
    <w:rsid w:val="006C1D57"/>
    <w:rsid w:val="006E086C"/>
    <w:rsid w:val="006E3257"/>
    <w:rsid w:val="00726240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35D7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80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C86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80C86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80C86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80C86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80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C86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80C86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80C86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80C86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71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NEPTUN TURIZAM j.d.o.o. za ugostiteljstvo i turizam</izvorni_sadrzaj>
    <derivirana_varijabla naziv="DomainObject.Predmet.ProtustrankaFormated_1">  NEPTUN TURIZAM j.d.o.o. za ugostiteljstvo i turizam</derivirana_varijabla>
  </DomainObject.Predmet.ProtustrankaFormated>
  <DomainObject.Predmet.ProtustrankaFormatedOIB>
    <izvorni_sadrzaj>  NEPTUN TURIZAM j.d.o.o. za ugostiteljstvo i turizam, OIB 11645232276</izvorni_sadrzaj>
    <derivirana_varijabla naziv="DomainObject.Predmet.ProtustrankaFormatedOIB_1">  NEPTUN TURIZAM j.d.o.o. za ugostiteljstvo i turizam, OIB 11645232276</derivirana_varijabla>
  </DomainObject.Predmet.ProtustrankaFormatedOIB>
  <DomainObject.Predmet.ProtustrankaFormatedWithAdress>
    <izvorni_sadrzaj> NEPTUN TURIZAM j.d.o.o. za ugostiteljstvo i turizam, Bonifacija Perovića 7, 23000 Zadar</izvorni_sadrzaj>
    <derivirana_varijabla naziv="DomainObject.Predmet.ProtustrankaFormatedWithAdress_1"> NEPTUN TURIZAM j.d.o.o. za ugostiteljstvo i turizam, Bonifacija Perovića 7, 23000 Zadar</derivirana_varijabla>
  </DomainObject.Predmet.ProtustrankaFormatedWithAdress>
  <DomainObject.Predmet.ProtustrankaFormatedWithAdressOIB>
    <izvorni_sadrzaj> NEPTUN TURIZAM j.d.o.o. za ugostiteljstvo i turizam, OIB 11645232276, Bonifacija Perovića 7, 23000 Zadar</izvorni_sadrzaj>
    <derivirana_varijabla naziv="DomainObject.Predmet.ProtustrankaFormatedWithAdressOIB_1"> NEPTUN TURIZAM j.d.o.o. za ugostiteljstvo i turizam, OIB 11645232276, Bonifacija Perovića 7, 23000 Zadar</derivirana_varijabla>
  </DomainObject.Predmet.ProtustrankaFormatedWithAdressOIB>
  <DomainObject.Predmet.ProtustrankaWithAdress>
    <izvorni_sadrzaj>NEPTUN TURIZAM j.d.o.o. za ugostiteljstvo i turizam Bonifacija Perovića 7, 23000 Zadar</izvorni_sadrzaj>
    <derivirana_varijabla naziv="DomainObject.Predmet.ProtustrankaWithAdress_1">NEPTUN TURIZAM j.d.o.o. za ugostiteljstvo i turizam Bonifacija Perovića 7, 23000 Zadar</derivirana_varijabla>
  </DomainObject.Predmet.ProtustrankaWithAdress>
  <DomainObject.Predmet.ProtustrankaWithAdressOIB>
    <izvorni_sadrzaj>NEPTUN TURIZAM j.d.o.o. za ugostiteljstvo i turizam, OIB 11645232276, Bonifacija Perovića 7, 23000 Zadar</izvorni_sadrzaj>
    <derivirana_varijabla naziv="DomainObject.Predmet.ProtustrankaWithAdressOIB_1">NEPTUN TURIZAM j.d.o.o. za ugostiteljstvo i turizam, OIB 11645232276, Bonifacija Perovića 7, 23000 Zadar</derivirana_varijabla>
  </DomainObject.Predmet.ProtustrankaWithAdressOIB>
  <DomainObject.Predmet.ProtustrankaNazivFormated>
    <izvorni_sadrzaj>NEPTUN TURIZAM j.d.o.o. za ugostiteljstvo i turizam</izvorni_sadrzaj>
    <derivirana_varijabla naziv="DomainObject.Predmet.ProtustrankaNazivFormated_1">NEPTUN TURIZAM j.d.o.o. za ugostiteljstvo i turizam</derivirana_varijabla>
  </DomainObject.Predmet.ProtustrankaNazivFormated>
  <DomainObject.Predmet.ProtustrankaNazivFormatedOIB>
    <izvorni_sadrzaj>NEPTUN TURIZAM j.d.o.o. za ugostiteljstvo i turizam, OIB 11645232276</izvorni_sadrzaj>
    <derivirana_varijabla naziv="DomainObject.Predmet.ProtustrankaNazivFormatedOIB_1">NEPTUN TURIZAM j.d.o.o. za ugostiteljstvo i turizam, OIB 11645232276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NEPTUN TURIZAM j.d.o.o. za ugostiteljstvo i turizam</item>
    </izvorni_sadrzaj>
    <derivirana_varijabla naziv="DomainObject.Predmet.ProtuStrankaListFormated_1">
      <item>NEPTUN TURIZAM j.d.o.o. za ugostiteljstvo i turizam</item>
    </derivirana_varijabla>
  </DomainObject.Predmet.ProtuStrankaListFormated>
  <DomainObject.Predmet.ProtuStrankaListFormatedOIB>
    <izvorni_sadrzaj>
      <item>NEPTUN TURIZAM j.d.o.o. za ugostiteljstvo i turizam, OIB 11645232276</item>
    </izvorni_sadrzaj>
    <derivirana_varijabla naziv="DomainObject.Predmet.ProtuStrankaListFormatedOIB_1">
      <item>NEPTUN TURIZAM j.d.o.o. za ugostiteljstvo i turizam, OIB 11645232276</item>
    </derivirana_varijabla>
  </DomainObject.Predmet.ProtuStrankaListFormatedOIB>
  <DomainObject.Predmet.ProtuStrankaListFormatedWithAdress>
    <izvorni_sadrzaj>
      <item>NEPTUN TURIZAM j.d.o.o. za ugostiteljstvo i turizam, Bonifacija Perovića 7, 23000 Zadar</item>
    </izvorni_sadrzaj>
    <derivirana_varijabla naziv="DomainObject.Predmet.ProtuStrankaListFormatedWithAdress_1">
      <item>NEPTUN TURIZAM j.d.o.o. za ugostiteljstvo i turizam, Bonifacija Perovića 7, 23000 Zadar</item>
    </derivirana_varijabla>
  </DomainObject.Predmet.ProtuStrankaListFormatedWithAdress>
  <DomainObject.Predmet.ProtuStrankaListFormatedWithAdressOIB>
    <izvorni_sadrzaj>
      <item>NEPTUN TURIZAM j.d.o.o. za ugostiteljstvo i turizam, OIB 11645232276, Bonifacija Perovića 7, 23000 Zadar</item>
    </izvorni_sadrzaj>
    <derivirana_varijabla naziv="DomainObject.Predmet.ProtuStrankaListFormatedWithAdressOIB_1">
      <item>NEPTUN TURIZAM j.d.o.o. za ugostiteljstvo i turizam, OIB 11645232276, Bonifacija Perovića 7, 23000 Zadar</item>
    </derivirana_varijabla>
  </DomainObject.Predmet.ProtuStrankaListFormatedWithAdressOIB>
  <DomainObject.Predmet.ProtuStrankaListNazivFormated>
    <izvorni_sadrzaj>
      <item>NEPTUN TURIZAM j.d.o.o. za ugostiteljstvo i turizam</item>
    </izvorni_sadrzaj>
    <derivirana_varijabla naziv="DomainObject.Predmet.ProtuStrankaListNazivFormated_1">
      <item>NEPTUN TURIZAM j.d.o.o. za ugostiteljstvo i turizam</item>
    </derivirana_varijabla>
  </DomainObject.Predmet.ProtuStrankaListNazivFormated>
  <DomainObject.Predmet.ProtuStrankaListNazivFormatedOIB>
    <izvorni_sadrzaj>
      <item>NEPTUN TURIZAM j.d.o.o. za ugostiteljstvo i turizam, OIB 11645232276</item>
    </izvorni_sadrzaj>
    <derivirana_varijabla naziv="DomainObject.Predmet.ProtuStrankaListNazivFormatedOIB_1">
      <item>NEPTUN TURIZAM j.d.o.o. za ugostiteljstvo i turizam, OIB 11645232276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NEPTUN TURIZAM j.d.o.o. za ugostiteljstvo i turizam</izvorni_sadrzaj>
    <derivirana_varijabla naziv="DomainObject.Predmet.ProtustrankaIDrugi_1">NEPTUN TURIZAM j.d.o.o. za ugostiteljstvo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NEPTUN TURIZAM j.d.o.o. za ugostiteljstvo i turizam, OIB 11645232276, Bonifacija Perovića 7, 23000 Zadar</izvorni_sadrzaj>
    <derivirana_varijabla naziv="DomainObject.Predmet.ProtustrankaIDrugiAdressOIB_1">NEPTUN TURIZAM j.d.o.o. za ugostiteljstvo i turizam, OIB 11645232276, Bonifacija Perovića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NEPTUN TURIZAM j.d.o.o. za ugostiteljstvo i turizam</item>
      <item>FINA</item>
    </izvorni_sadrzaj>
    <derivirana_varijabla naziv="DomainObject.Predmet.SudioniciListNaziv_1">
      <item>NEPTUN TURIZAM j.d.o.o. za ugostiteljstvo i turizam</item>
      <item>FINA</item>
    </derivirana_varijabla>
  </DomainObject.Predmet.SudioniciListNaziv>
  <DomainObject.Predmet.SudioniciListAdressOIB>
    <izvorni_sadrzaj>
      <item>NEPTUN TURIZAM j.d.o.o. za ugostiteljstvo i turizam, OIB 11645232276, Bonifacija Perovića 7,23000 Zadar</item>
      <item>FINA, OIB 85821130368, Ivana Danila 4,23000 Zadar</item>
    </izvorni_sadrzaj>
    <derivirana_varijabla naziv="DomainObject.Predmet.SudioniciListAdressOIB_1">
      <item>NEPTUN TURIZAM j.d.o.o. za ugostiteljstvo i turizam, OIB 11645232276, Bonifacija Perovića 7,23000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11645232276</item>
      <item>, OIB 85821130368</item>
    </izvorni_sadrzaj>
    <derivirana_varijabla naziv="DomainObject.Predmet.SudioniciListNazivOIB_1">
      <item>, OIB 11645232276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St-334/2018-2</izvorni_sadrzaj>
    <derivirana_varijabla naziv="DomainObject.PredzadnjaOdlukaIzPredmeta.Oznaka_1">St-334/2018-2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99FDA-447D-4F6A-AEF4-E635DE56CA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124</properties:Words>
  <properties:Characters>730</properties:Characters>
  <properties:Lines>27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2018-09-27T13:14:00Z</dcterms:created>
  <dc:creator>Administrator</dc:creator>
  <cp:lastModifiedBy>Merlina Klišmanić</cp:lastModifiedBy>
  <cp:lastPrinted>2018-10-23T07:07:00Z</cp:lastPrinted>
  <dcterms:modified xmlns:xsi="http://www.w3.org/2001/XMLSchema-instance" xsi:type="dcterms:W3CDTF">2018-10-24T07:49:00Z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(St-334-18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