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206BE" w:rsidP="00D206BE" w:rsidRDefault="004F0AB6" w14:paraId="2c3b6b6" w14:textId="2c3b6b6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06BE" w:rsidP="00D206BE" w:rsidRDefault="00D206BE">
      <w:r>
        <w:t>REPUBLIKA HRVATSKA</w:t>
      </w:r>
    </w:p>
    <w:p w:rsidR="00D206BE" w:rsidP="00D206BE" w:rsidRDefault="00D206BE">
      <w:r>
        <w:t xml:space="preserve">Trgovački sud u Zagrebu </w:t>
      </w:r>
    </w:p>
    <w:p w:rsidR="00D206BE" w:rsidP="00D206BE" w:rsidRDefault="00D206BE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D206BE" w:rsidP="00D206BE" w:rsidRDefault="00D206BE"/>
    <w:p w:rsidR="00D206BE" w:rsidP="00D206BE" w:rsidRDefault="00D206BE"/>
    <w:p w:rsidR="00D206BE" w:rsidP="00D206BE" w:rsidRDefault="00D206BE"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</w:t>
      </w:r>
      <w:r w:rsidR="007C3634">
        <w:t>-812</w:t>
      </w:r>
      <w:r>
        <w:t>/2018</w:t>
      </w:r>
    </w:p>
    <w:p w:rsidR="00D206BE" w:rsidP="00D206BE" w:rsidRDefault="00D206BE"/>
    <w:p w:rsidR="00D206BE" w:rsidP="00D206BE" w:rsidRDefault="00D206BE"/>
    <w:p w:rsidR="00D206BE" w:rsidP="00D206BE" w:rsidRDefault="00D206BE">
      <w:r>
        <w:tab/>
      </w:r>
      <w:r>
        <w:tab/>
      </w:r>
      <w:r>
        <w:tab/>
      </w:r>
      <w:r>
        <w:tab/>
        <w:t>R E P U B L I K A  H R V A T S K A</w:t>
      </w:r>
    </w:p>
    <w:p w:rsidR="00D206BE" w:rsidP="00D206BE" w:rsidRDefault="00D206BE"/>
    <w:p w:rsidR="00D206BE" w:rsidP="00D206BE" w:rsidRDefault="00D206BE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="00D206BE" w:rsidP="00D206BE" w:rsidRDefault="00D206BE"/>
    <w:p w:rsidR="00D206BE" w:rsidP="00D206BE" w:rsidRDefault="00D206BE"/>
    <w:p w:rsidR="00D206BE" w:rsidP="007C3634" w:rsidRDefault="00D206BE">
      <w:pPr>
        <w:ind w:firstLine="708"/>
        <w:jc w:val="both"/>
      </w:pPr>
      <w:r>
        <w:t xml:space="preserve">Trgovački sud u Zagrebu, sudac Danijela Uzelac Ljubić, u stečajnom postupku nad dužnikom ELIGON d.o.o., </w:t>
      </w:r>
      <w:r w:rsidR="00350F75">
        <w:t xml:space="preserve">OIB </w:t>
      </w:r>
      <w:r w:rsidR="007C3634">
        <w:t xml:space="preserve">69229430861, </w:t>
      </w:r>
      <w:r>
        <w:t>Zagreb, Meksička 1, 20. kolovoza 2019.</w:t>
      </w:r>
    </w:p>
    <w:p w:rsidR="00D206BE" w:rsidP="007C3634" w:rsidRDefault="00D206BE">
      <w:pPr>
        <w:jc w:val="both"/>
      </w:pPr>
    </w:p>
    <w:p w:rsidR="00D206BE" w:rsidP="007C3634" w:rsidRDefault="00D206BE">
      <w:pPr>
        <w:jc w:val="both"/>
      </w:pPr>
    </w:p>
    <w:p w:rsidR="00D206BE" w:rsidP="007C3634" w:rsidRDefault="00350F75">
      <w:pPr>
        <w:ind w:left="2124" w:firstLine="708"/>
        <w:jc w:val="both"/>
      </w:pPr>
      <w:r>
        <w:t xml:space="preserve"> </w:t>
      </w:r>
      <w:r w:rsidR="007C3634">
        <w:t xml:space="preserve">           </w:t>
      </w:r>
      <w:r>
        <w:t xml:space="preserve">    </w:t>
      </w:r>
      <w:r w:rsidR="00D206BE">
        <w:t>z a k l j u č i o      j e</w:t>
      </w:r>
    </w:p>
    <w:p w:rsidR="00D206BE" w:rsidP="007C3634" w:rsidRDefault="00D206BE">
      <w:pPr>
        <w:jc w:val="both"/>
      </w:pPr>
      <w:r>
        <w:tab/>
      </w:r>
    </w:p>
    <w:p w:rsidR="00D206BE" w:rsidP="007C3634" w:rsidRDefault="00D206BE">
      <w:pPr>
        <w:jc w:val="both"/>
      </w:pPr>
    </w:p>
    <w:p w:rsidR="00D206BE" w:rsidP="007C3634" w:rsidRDefault="00D206BE">
      <w:pPr>
        <w:ind w:firstLine="708"/>
        <w:jc w:val="both"/>
      </w:pPr>
      <w:r>
        <w:t xml:space="preserve">Nalaže se stečajnom upravitelju </w:t>
      </w:r>
      <w:r w:rsidR="00350F75">
        <w:t xml:space="preserve">Davidu Jakovljeviću iz Sesveta, </w:t>
      </w:r>
      <w:proofErr w:type="spellStart"/>
      <w:r w:rsidR="00350F75">
        <w:t>Kašinska</w:t>
      </w:r>
      <w:proofErr w:type="spellEnd"/>
      <w:r w:rsidR="00350F75">
        <w:t xml:space="preserve"> 7</w:t>
      </w:r>
      <w:r>
        <w:t xml:space="preserve">,  u roku 8 dana od dana dostave ovog zaključka očitovati o navodima iz podneska Financijske agencije od </w:t>
      </w:r>
      <w:r w:rsidR="00350F75">
        <w:t>23. srpnja 2018.</w:t>
      </w:r>
      <w:r>
        <w:t xml:space="preserve"> o dužnikovoj imovini (novčanim sredstvima), </w:t>
      </w:r>
      <w:r w:rsidR="007C3634">
        <w:t xml:space="preserve">je li moguće raspolaganje tom imovinom </w:t>
      </w:r>
      <w:r>
        <w:t>i je li ona  dostatna za namirenje troškova postupka, a radi nastavka postupka radi naknadne diobe (čl. 133. Stečajnog zakona („Narodne novine“ broj 71/15 i 104/17; dalje: SZ).</w:t>
      </w:r>
    </w:p>
    <w:p w:rsidR="00D206BE" w:rsidP="007C3634" w:rsidRDefault="00D206BE">
      <w:pPr>
        <w:jc w:val="both"/>
      </w:pPr>
    </w:p>
    <w:p w:rsidR="00D206BE" w:rsidP="007C3634" w:rsidRDefault="00D206BE">
      <w:pPr>
        <w:ind w:left="2124" w:firstLine="708"/>
        <w:jc w:val="both"/>
      </w:pPr>
      <w:r>
        <w:t xml:space="preserve">U Zagrebu </w:t>
      </w:r>
      <w:r w:rsidR="00350F75">
        <w:t>20. kolovoza</w:t>
      </w:r>
      <w:r>
        <w:t xml:space="preserve"> 2019.  </w:t>
      </w:r>
    </w:p>
    <w:p w:rsidR="00D206BE" w:rsidP="007C3634" w:rsidRDefault="00D206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="00D206BE" w:rsidP="007C3634" w:rsidRDefault="00D206BE">
      <w:pPr>
        <w:jc w:val="both"/>
      </w:pPr>
      <w:r>
        <w:t xml:space="preserve"> </w:t>
      </w:r>
      <w:r w:rsidR="00350F75">
        <w:tab/>
      </w:r>
      <w:r w:rsidR="00350F75">
        <w:tab/>
      </w:r>
      <w:r w:rsidR="00350F75">
        <w:tab/>
      </w:r>
      <w:r w:rsidR="00350F75">
        <w:tab/>
      </w:r>
      <w:r w:rsidR="00350F75">
        <w:tab/>
      </w:r>
      <w:r w:rsidR="00350F75">
        <w:tab/>
      </w:r>
      <w:r w:rsidR="00350F75">
        <w:tab/>
      </w:r>
      <w:r w:rsidR="00350F75">
        <w:tab/>
      </w:r>
      <w:r w:rsidR="00350F75">
        <w:tab/>
      </w:r>
      <w:r>
        <w:t>Danijela Uzelac</w:t>
      </w:r>
      <w:r w:rsidR="00350F75">
        <w:t xml:space="preserve"> Ljubić</w:t>
      </w:r>
      <w:r>
        <w:t>, v.r.</w:t>
      </w:r>
    </w:p>
    <w:p w:rsidR="00D206BE" w:rsidP="007C3634" w:rsidRDefault="00D206BE">
      <w:pPr>
        <w:jc w:val="both"/>
      </w:pPr>
    </w:p>
    <w:p w:rsidR="00D206BE" w:rsidP="007C3634" w:rsidRDefault="00D206BE">
      <w:pPr>
        <w:jc w:val="both"/>
      </w:pPr>
    </w:p>
    <w:p w:rsidR="00D206BE" w:rsidP="007C3634" w:rsidRDefault="00D206BE">
      <w:pPr>
        <w:jc w:val="both"/>
      </w:pPr>
      <w:r>
        <w:t>Uputa o pravnom lijeku: Protiv ovog zaključka nije dopušten pravni lijek (čl. 19. st. 7. SZ).</w:t>
      </w:r>
    </w:p>
    <w:p w:rsidR="00D206BE" w:rsidP="007C3634" w:rsidRDefault="00D206BE">
      <w:pPr>
        <w:jc w:val="both"/>
      </w:pPr>
    </w:p>
    <w:p w:rsidR="00D206BE" w:rsidP="007C3634" w:rsidRDefault="00350F75">
      <w:pPr>
        <w:ind w:left="5664" w:firstLine="708"/>
        <w:jc w:val="both"/>
      </w:pPr>
      <w:r>
        <w:t xml:space="preserve">     </w:t>
      </w:r>
      <w:r w:rsidR="00D206BE">
        <w:t xml:space="preserve">Za točnost </w:t>
      </w:r>
      <w:proofErr w:type="spellStart"/>
      <w:r w:rsidR="00D206BE">
        <w:t>otpravka</w:t>
      </w:r>
      <w:proofErr w:type="spellEnd"/>
      <w:r w:rsidR="00D206BE">
        <w:t>:</w:t>
      </w:r>
    </w:p>
    <w:p w:rsidR="00D206BE" w:rsidP="007C3634" w:rsidRDefault="00D206BE">
      <w:pPr>
        <w:ind w:left="6372" w:firstLine="708"/>
        <w:jc w:val="both"/>
      </w:pPr>
      <w:r>
        <w:t>Katarina Franjić</w:t>
      </w:r>
    </w:p>
    <w:p w:rsidR="00D206BE" w:rsidP="007C3634" w:rsidRDefault="00D206BE">
      <w:pPr>
        <w:jc w:val="both"/>
      </w:pPr>
    </w:p>
    <w:p w:rsidR="00342F70" w:rsidRDefault="00342F70"/>
    <w:sectPr w:rsidR="00342F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854"/>
    <w:rsid w:val="00071E80"/>
    <w:rsid w:val="00342F70"/>
    <w:rsid w:val="00350F75"/>
    <w:rsid w:val="004F0AB6"/>
    <w:rsid w:val="00606854"/>
    <w:rsid w:val="007C3634"/>
    <w:rsid w:val="00D2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F0A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0AB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71E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1E8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1E8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1E8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1E8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A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1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2018.</izvorni_sadrzaj>
    <derivirana_varijabla naziv="DomainObject.Predmet.DatumRjesavanja_1">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St-812/2018</izvorni_sadrzaj>
    <derivirana_varijabla naziv="DomainObject.Predmet.OznakaBroj_1">St-812/2018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ELIGON d.o.o.</izvorni_sadrzaj>
    <derivirana_varijabla naziv="DomainObject.Predmet.ProtustrankaFormated_1">  ELIGON d.o.o.</derivirana_varijabla>
  </DomainObject.Predmet.ProtustrankaFormated>
  <DomainObject.Predmet.ProtustrankaFormatedOIB>
    <izvorni_sadrzaj>  ELIGON d.o.o., OIB 69229430861</izvorni_sadrzaj>
    <derivirana_varijabla naziv="DomainObject.Predmet.ProtustrankaFormatedOIB_1">  ELIGON d.o.o., OIB 69229430861</derivirana_varijabla>
  </DomainObject.Predmet.ProtustrankaFormatedOIB>
  <DomainObject.Predmet.ProtustrankaFormatedWithAdress>
    <izvorni_sadrzaj> ELIGON d.o.o., Meksička 1, 10000 Zagreb</izvorni_sadrzaj>
    <derivirana_varijabla naziv="DomainObject.Predmet.ProtustrankaFormatedWithAdress_1"> ELIGON d.o.o., Meksička 1, 10000 Zagreb</derivirana_varijabla>
  </DomainObject.Predmet.ProtustrankaFormatedWithAdress>
  <DomainObject.Predmet.ProtustrankaFormatedWithAdressOIB>
    <izvorni_sadrzaj> ELIGON d.o.o., OIB 69229430861, Meksička 1, 10000 Zagreb</izvorni_sadrzaj>
    <derivirana_varijabla naziv="DomainObject.Predmet.ProtustrankaFormatedWithAdressOIB_1"> ELIGON d.o.o., OIB 69229430861, Meksička 1, 10000 Zagreb</derivirana_varijabla>
  </DomainObject.Predmet.ProtustrankaFormatedWithAdressOIB>
  <DomainObject.Predmet.ProtustrankaWithAdress>
    <izvorni_sadrzaj>ELIGON d.o.o. Meksička 1, 10000 Zagreb</izvorni_sadrzaj>
    <derivirana_varijabla naziv="DomainObject.Predmet.ProtustrankaWithAdress_1">ELIGON d.o.o. Meksička 1, 10000 Zagreb</derivirana_varijabla>
  </DomainObject.Predmet.ProtustrankaWithAdress>
  <DomainObject.Predmet.ProtustrankaWithAdressOIB>
    <izvorni_sadrzaj>ELIGON d.o.o., OIB 69229430861, Meksička 1, 10000 Zagreb</izvorni_sadrzaj>
    <derivirana_varijabla naziv="DomainObject.Predmet.ProtustrankaWithAdressOIB_1">ELIGON d.o.o., OIB 69229430861, Meksička 1, 10000 Zagreb</derivirana_varijabla>
  </DomainObject.Predmet.ProtustrankaWithAdressOIB>
  <DomainObject.Predmet.ProtustrankaNazivFormated>
    <izvorni_sadrzaj>ELIGON d.o.o.</izvorni_sadrzaj>
    <derivirana_varijabla naziv="DomainObject.Predmet.ProtustrankaNazivFormated_1">ELIGON d.o.o.</derivirana_varijabla>
  </DomainObject.Predmet.ProtustrankaNazivFormated>
  <DomainObject.Predmet.ProtustrankaNazivFormatedOIB>
    <izvorni_sadrzaj>ELIGON d.o.o., OIB 69229430861</izvorni_sadrzaj>
    <derivirana_varijabla naziv="DomainObject.Predmet.ProtustrankaNazivFormatedOIB_1">ELIGON d.o.o., OIB 69229430861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67948980369</izvorni_sadrzaj>
    <derivirana_varijabla naziv="DomainObject.Predmet.StrankaFormatedOIB_1">  FINA Regionalni centar Zagreb, OIB 67948980369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67948980369, Trg svibanjskih žrtava 1995. 1, 10000 Zagreb</izvorni_sadrzaj>
    <derivirana_varijabla naziv="DomainObject.Predmet.StrankaFormatedWithAdressOIB_1"> FINA Regionalni centar Zagreb, OIB 67948980369,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67948980369, Trg svibanjskih žrtava 1995. 1,10000 Zagreb</izvorni_sadrzaj>
    <derivirana_varijabla naziv="DomainObject.Predmet.StrankaWithAdressOIB_1">FINA Regionalni centar Zagreb, OIB 67948980369,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67948980369</izvorni_sadrzaj>
    <derivirana_varijabla naziv="DomainObject.Predmet.StrankaNazivFormatedOIB_1">FINA Regionalni centar Zagreb, OIB 67948980369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67948980369</item>
    </izvorni_sadrzaj>
    <derivirana_varijabla naziv="DomainObject.Predmet.StrankaListFormatedOIB_1">
      <item>FINA Regionalni centar Zagreb, OIB 67948980369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67948980369, Trg svibanjskih žrtava 1995. 1, 10000 Zagreb</item>
    </izvorni_sadrzaj>
    <derivirana_varijabla naziv="DomainObject.Predmet.StrankaListFormatedWithAdressOIB_1">
      <item>FINA Regionalni centar Zagreb, OIB 67948980369,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67948980369</item>
    </izvorni_sadrzaj>
    <derivirana_varijabla naziv="DomainObject.Predmet.StrankaListNazivFormatedOIB_1">
      <item>FINA Regionalni centar Zagreb, OIB 67948980369</item>
    </derivirana_varijabla>
  </DomainObject.Predmet.StrankaListNazivFormatedOIB>
  <DomainObject.Predmet.ProtuStrankaListFormated>
    <izvorni_sadrzaj>
      <item>ELIGON d.o.o.</item>
    </izvorni_sadrzaj>
    <derivirana_varijabla naziv="DomainObject.Predmet.ProtuStrankaListFormated_1">
      <item>ELIGON d.o.o.</item>
    </derivirana_varijabla>
  </DomainObject.Predmet.ProtuStrankaListFormated>
  <DomainObject.Predmet.ProtuStrankaListFormatedOIB>
    <izvorni_sadrzaj>
      <item>ELIGON d.o.o., OIB 69229430861</item>
    </izvorni_sadrzaj>
    <derivirana_varijabla naziv="DomainObject.Predmet.ProtuStrankaListFormatedOIB_1">
      <item>ELIGON d.o.o., OIB 69229430861</item>
    </derivirana_varijabla>
  </DomainObject.Predmet.ProtuStrankaListFormatedOIB>
  <DomainObject.Predmet.ProtuStrankaListFormatedWithAdress>
    <izvorni_sadrzaj>
      <item>ELIGON d.o.o., Meksička 1, 10000 Zagreb</item>
    </izvorni_sadrzaj>
    <derivirana_varijabla naziv="DomainObject.Predmet.ProtuStrankaListFormatedWithAdress_1">
      <item>ELIGON d.o.o., Meksička 1, 10000 Zagreb</item>
    </derivirana_varijabla>
  </DomainObject.Predmet.ProtuStrankaListFormatedWithAdress>
  <DomainObject.Predmet.ProtuStrankaListFormatedWithAdressOIB>
    <izvorni_sadrzaj>
      <item>ELIGON d.o.o., OIB 69229430861, Meksička 1, 10000 Zagreb</item>
    </izvorni_sadrzaj>
    <derivirana_varijabla naziv="DomainObject.Predmet.ProtuStrankaListFormatedWithAdressOIB_1">
      <item>ELIGON d.o.o., OIB 69229430861, Meksička 1, 10000 Zagreb</item>
    </derivirana_varijabla>
  </DomainObject.Predmet.ProtuStrankaListFormatedWithAdressOIB>
  <DomainObject.Predmet.ProtuStrankaListNazivFormated>
    <izvorni_sadrzaj>
      <item>ELIGON d.o.o.</item>
    </izvorni_sadrzaj>
    <derivirana_varijabla naziv="DomainObject.Predmet.ProtuStrankaListNazivFormated_1">
      <item>ELIGON d.o.o.</item>
    </derivirana_varijabla>
  </DomainObject.Predmet.ProtuStrankaListNazivFormated>
  <DomainObject.Predmet.ProtuStrankaListNazivFormatedOIB>
    <izvorni_sadrzaj>
      <item>ELIGON d.o.o., OIB 69229430861</item>
    </izvorni_sadrzaj>
    <derivirana_varijabla naziv="DomainObject.Predmet.ProtuStrankaListNazivFormatedOIB_1">
      <item>ELIGON d.o.o., OIB 69229430861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ELIGON d.o.o.</izvorni_sadrzaj>
    <derivirana_varijabla naziv="DomainObject.Predmet.ProtustrankaIDrugi_1">ELIGON d.o.o.</derivirana_varijabla>
  </DomainObject.Predmet.ProtustrankaIDrugi>
  <DomainObject.Predmet.StrankaIDrugiAdressOIB>
    <izvorni_sadrzaj>FINA Regionalni centar Zagreb, OIB 67948980369, Trg svibanjskih žrtava 1995. 1, 10000 Zagreb</izvorni_sadrzaj>
    <derivirana_varijabla naziv="DomainObject.Predmet.StrankaIDrugiAdressOIB_1">FINA Regionalni centar Zagreb, OIB 67948980369, Trg svibanjskih žrtava 1995. 1, 10000 Zagreb</derivirana_varijabla>
  </DomainObject.Predmet.StrankaIDrugiAdressOIB>
  <DomainObject.Predmet.ProtustrankaIDrugiAdressOIB>
    <izvorni_sadrzaj>ELIGON d.o.o., OIB 69229430861, Meksička 1, 10000 Zagreb</izvorni_sadrzaj>
    <derivirana_varijabla naziv="DomainObject.Predmet.ProtustrankaIDrugiAdressOIB_1">ELIGON d.o.o., OIB 69229430861, Meksička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2018.</izvorni_sadrzaj>
    <derivirana_varijabla naziv="DomainObject.Predmet.OdlukaRjesenje.DatumDonosenjaOdluke_1">17. srpnja 2018.</derivirana_varijabla>
  </DomainObject.Predmet.OdlukaRjesenje.DatumDonosenjaOdluke>
  <DomainObject.Predmet.OdlukaRjesenje.DatumPravomocnosti>
    <izvorni_sadrzaj>3. kolovoza 2018.</izvorni_sadrzaj>
    <derivirana_varijabla naziv="DomainObject.Predmet.OdlukaRjesenje.DatumPravomocnosti_1">3. kolovoza 2018.</derivirana_varijabla>
  </DomainObject.Predmet.OdlukaRjesenje.DatumPravomocnosti>
  <DomainObject.Predmet.OdlukaRjesenje.Oznaka>
    <izvorni_sadrzaj>St-812/2018-8</izvorni_sadrzaj>
    <derivirana_varijabla naziv="DomainObject.Predmet.OdlukaRjesenje.Oznaka_1">St-812/2018-8</derivirana_varijabla>
  </DomainObject.Predmet.OdlukaRjesenje.Oznaka>
  <DomainObject.Predmet.SudioniciListNaziv>
    <izvorni_sadrzaj>
      <item>FINA Regionalni centar Zagreb</item>
      <item>ELIGON d.o.o.</item>
    </izvorni_sadrzaj>
    <derivirana_varijabla naziv="DomainObject.Predmet.SudioniciListNaziv_1">
      <item>FINA Regionalni centar Zagreb</item>
      <item>ELIGON d.o.o.</item>
    </derivirana_varijabla>
  </DomainObject.Predmet.SudioniciListNaziv>
  <DomainObject.Predmet.SudioniciListAdressOIB>
    <izvorni_sadrzaj>
      <item>FINA Regionalni centar Zagreb, OIB 67948980369, Trg svibanjskih žrtava 1995. 1,10000 Zagreb</item>
      <item>ELIGON d.o.o., OIB 69229430861, Meksička 1,10000 Zagreb</item>
    </izvorni_sadrzaj>
    <derivirana_varijabla naziv="DomainObject.Predmet.SudioniciListAdressOIB_1">
      <item>FINA Regionalni centar Zagreb, OIB 67948980369, Trg svibanjskih žrtava 1995. 1,10000 Zagreb</item>
      <item>ELIGON d.o.o., OIB 69229430861, Meksička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67948980369</item>
      <item>, OIB 69229430861</item>
    </izvorni_sadrzaj>
    <derivirana_varijabla naziv="DomainObject.Predmet.SudioniciListNazivOIB_1">
      <item>, OIB 67948980369</item>
      <item>, OIB 69229430861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St-812/2018-6</izvorni_sadrzaj>
    <derivirana_varijabla naziv="DomainObject.PredzadnjaOdlukaIzPredmeta.Oznaka_1">St-812/2018-6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170</properties:Words>
  <properties:Characters>795</properties:Characters>
  <properties:Lines>38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2019-08-20T07:21:00Z</dcterms:created>
  <dc:creator>Danijela Uzelac</dc:creator>
  <dc:description/>
  <cp:keywords/>
  <cp:lastModifiedBy>Katarina Franjić</cp:lastModifiedBy>
  <dcterms:modified xmlns:xsi="http://www.w3.org/2001/XMLSchema-instance" xsi:type="dcterms:W3CDTF">2019-08-20T07:31:00Z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(st-812-18 1. zaključak stečajnom upravitelju očitovanje o imovini-novčanim sredstvima.docx)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