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c0fe" w14:paraId="657c0fe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A258B1">
        <w:t>GALISANUM d.o.o. Galižana, Michele della Vedova 11, OIB: 02736414837</w:t>
      </w:r>
      <w:r w:rsidRPr="00900BCB">
        <w:t xml:space="preserve">, </w:t>
      </w:r>
      <w:r w:rsidR="00EB44DE">
        <w:t>20</w:t>
      </w:r>
      <w:r w:rsidR="00900BCB" w:rsidRPr="00900BCB">
        <w:t>. siječnja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A258B1">
        <w:t>GALISANUM d.o.o. Galižana, Michele della Vedova 11, OIB: 02736414837</w:t>
      </w:r>
      <w:r w:rsidRPr="0000405A">
        <w:rPr>
          <w:color w:val="FF0000"/>
        </w:rPr>
        <w:t>.</w:t>
      </w:r>
    </w:p>
    <w:p w:rsidRDefault="005D6592" w:rsidP="005D6592" w:rsidR="005D6592">
      <w:pPr>
        <w:jc w:val="both"/>
      </w:pPr>
    </w:p>
    <w:p w:rsidRDefault="003A7E68" w:rsidP="003A7E68" w:rsidR="003A7E68" w:rsidRPr="00EB44DE">
      <w:pPr>
        <w:ind w:firstLine="720"/>
        <w:jc w:val="both"/>
      </w:pPr>
      <w:r w:rsidRPr="00EB44DE">
        <w:t>II. Za stečajnog upravitelja imenuje se Damir Debeljuh iz Pule, Laginjina 6, OIB: 29203139768.</w:t>
      </w:r>
    </w:p>
    <w:p w:rsidRDefault="005D6592" w:rsidP="005D6592" w:rsidR="005D6592" w:rsidRPr="003A7E68">
      <w:pPr>
        <w:jc w:val="both"/>
      </w:pPr>
    </w:p>
    <w:p w:rsidRDefault="005D6592" w:rsidP="005D6592" w:rsidR="005D6592" w:rsidRPr="00EB44DE">
      <w:pPr>
        <w:ind w:firstLine="720"/>
        <w:jc w:val="both"/>
      </w:pPr>
      <w:r>
        <w:t>III. Nalaže se Financijskoj agenciji da izvrši prijenos zaplijenjenog iznosa predujma na račun Trgovačkog suda u Pazinu broj HR43 23900011300029763</w:t>
      </w:r>
      <w:r w:rsidRPr="00EB44DE">
        <w:t xml:space="preserve">, poziv na broj </w:t>
      </w:r>
      <w:r w:rsidR="00EB44DE" w:rsidRPr="00EB44DE">
        <w:t>020</w:t>
      </w:r>
      <w:r w:rsidRPr="00EB44DE">
        <w:t>-</w:t>
      </w:r>
      <w:r w:rsidR="000915CB" w:rsidRPr="00EB44DE">
        <w:t>881</w:t>
      </w:r>
      <w:r w:rsidRPr="00EB44DE">
        <w:t>-1</w:t>
      </w:r>
      <w:r w:rsidR="00297F11" w:rsidRPr="00EB44DE">
        <w:t>6</w:t>
      </w:r>
      <w:r w:rsidRPr="00EB44DE">
        <w:t xml:space="preserve">, te da nastavi sa daljnjom pljenidbom do iznosa od </w:t>
      </w:r>
      <w:r w:rsidR="00297F11" w:rsidRPr="00EB44DE">
        <w:t>3</w:t>
      </w:r>
      <w:r w:rsidRPr="00EB44DE">
        <w:t>.000,00 kn prema rješenju ovog suda posl. broj: 1 St-</w:t>
      </w:r>
      <w:r w:rsidR="000915CB" w:rsidRPr="00EB44DE">
        <w:t>881</w:t>
      </w:r>
      <w:r w:rsidRPr="00EB44DE">
        <w:t>/1</w:t>
      </w:r>
      <w:r w:rsidR="002A2E61" w:rsidRPr="00EB44DE">
        <w:t>6</w:t>
      </w:r>
      <w:r w:rsidRPr="00EB44DE">
        <w:t>-</w:t>
      </w:r>
      <w:r w:rsidR="002A2E61" w:rsidRPr="00EB44DE">
        <w:t>3</w:t>
      </w:r>
      <w:r w:rsidRPr="00EB44DE">
        <w:t xml:space="preserve"> od </w:t>
      </w:r>
      <w:r w:rsidR="000915CB" w:rsidRPr="00EB44DE">
        <w:t>20</w:t>
      </w:r>
      <w:r w:rsidR="002A2E61" w:rsidRPr="00EB44DE">
        <w:t xml:space="preserve">. </w:t>
      </w:r>
      <w:r w:rsidR="0080672B" w:rsidRPr="00EB44DE">
        <w:t xml:space="preserve">srpnja </w:t>
      </w:r>
      <w:r w:rsidRPr="00EB44DE">
        <w:t>201</w:t>
      </w:r>
      <w:r w:rsidR="002A2E61" w:rsidRPr="00EB44DE">
        <w:t>6</w:t>
      </w:r>
      <w:r w:rsidRPr="00EB44DE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0915CB">
        <w:t>GALISANUM d.o.o. Galižana, Michele della Vedova 11, OIB: 02736414837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0915CB">
        <w:t>881</w:t>
      </w:r>
      <w:r w:rsidR="002A2E61">
        <w:t>/16-</w:t>
      </w:r>
      <w:r w:rsidR="00184B01">
        <w:t>4</w:t>
      </w:r>
      <w:r w:rsidR="002A2E61">
        <w:t xml:space="preserve"> od </w:t>
      </w:r>
      <w:r w:rsidR="00113961">
        <w:t>2</w:t>
      </w:r>
      <w:r w:rsidR="000915CB">
        <w:t>0</w:t>
      </w:r>
      <w:r w:rsidR="002A2E61">
        <w:t xml:space="preserve">. </w:t>
      </w:r>
      <w:r w:rsidR="000915CB">
        <w:t xml:space="preserve">srpnja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0915CB">
        <w:t>20</w:t>
      </w:r>
      <w:r w:rsidRPr="002A2E61">
        <w:t xml:space="preserve">. </w:t>
      </w:r>
      <w:r w:rsidR="000915CB">
        <w:t xml:space="preserve">srpnja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184B01" w:rsidP="00184B01" w:rsidR="00184B01">
      <w:pPr>
        <w:pStyle w:val="Tijeloteksta"/>
        <w:spacing w:lineRule="atLeast" w:line="240"/>
      </w:pPr>
      <w:r>
        <w:tab/>
      </w:r>
      <w:r w:rsidR="005D6592" w:rsidRPr="002423AF">
        <w:t>Na ročišt</w:t>
      </w:r>
      <w:r>
        <w:t>u</w:t>
      </w:r>
      <w:r w:rsidR="002A2E61" w:rsidRPr="002423AF">
        <w:t xml:space="preserve"> </w:t>
      </w:r>
      <w:r w:rsidR="00650A27" w:rsidRPr="002423AF">
        <w:t xml:space="preserve">radi utvrđenja pretpostavki za otvaranje stečajnog postupka </w:t>
      </w:r>
      <w:r>
        <w:t xml:space="preserve">zakonski zastupnik dužnika izjavio je da </w:t>
      </w:r>
      <w:r w:rsidR="005024FD">
        <w:t>se društvo bavilo ugostiteljstvo odnosno da je poslovalo s dva kafića. Društvo nema u vlasništvu nekretnina, a knjigovodstvena vrijednost pokretnina koju ima u vlasništvu iznosi 11.151,24 kn, u prilog tome dostavlja po javnom bilježniku ovjerovljeni prokazni popis imovine</w:t>
      </w:r>
      <w:r w:rsidR="00367991">
        <w:t>.</w:t>
      </w:r>
    </w:p>
    <w:p w:rsidRDefault="007C0E00" w:rsidP="007C0E00" w:rsidR="007C0E00" w:rsidRPr="002423AF">
      <w:pPr>
        <w:ind w:firstLine="708"/>
        <w:jc w:val="both"/>
      </w:pPr>
    </w:p>
    <w:p w:rsidRDefault="007C0E00" w:rsidP="007C0E00" w:rsidR="007C0E00">
      <w:pPr>
        <w:ind w:firstLine="708"/>
        <w:jc w:val="both"/>
      </w:pPr>
    </w:p>
    <w:p w:rsidRDefault="007C0E00" w:rsidP="007C0E00" w:rsidR="007C0E00">
      <w:pPr>
        <w:jc w:val="both"/>
      </w:pPr>
      <w:r>
        <w:lastRenderedPageBreak/>
        <w:tab/>
        <w:t xml:space="preserve">Budući da nije utvrđeno da dužnik ima imovinu, temeljem čl. 132. SZ-a, rješenjem posl. broj: </w:t>
      </w:r>
      <w:r w:rsidR="002423AF">
        <w:t>St-</w:t>
      </w:r>
      <w:r w:rsidR="00C878E5">
        <w:t>881</w:t>
      </w:r>
      <w:r w:rsidR="002423AF">
        <w:t>/16-</w:t>
      </w:r>
      <w:r w:rsidR="00C878E5">
        <w:t>9</w:t>
      </w:r>
      <w:r w:rsidR="00234408">
        <w:t xml:space="preserve"> </w:t>
      </w:r>
      <w:r w:rsidR="002423AF">
        <w:t xml:space="preserve">od </w:t>
      </w:r>
      <w:r w:rsidR="00234408">
        <w:t>20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tab/>
        <w:t xml:space="preserve">Navedeno rješenje objavljeno je na e-oglasnoj ploči suda </w:t>
      </w:r>
      <w:r w:rsidR="00234408">
        <w:t>20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234408">
        <w:t>27</w:t>
      </w:r>
      <w:r w:rsidR="002423AF">
        <w:t xml:space="preserve">. </w:t>
      </w:r>
      <w:r w:rsidR="00234408">
        <w:t xml:space="preserve">rujna </w:t>
      </w:r>
      <w:r w:rsidR="002423AF">
        <w:t>2016</w:t>
      </w:r>
      <w:r>
        <w:t xml:space="preserve">. U roku od 15 dana, koji rok je istekao </w:t>
      </w:r>
      <w:r w:rsidR="00234408">
        <w:t>12</w:t>
      </w:r>
      <w:r w:rsidR="009D6164">
        <w:t xml:space="preserve">. </w:t>
      </w:r>
      <w:r w:rsidR="0082700A">
        <w:t xml:space="preserve">listopada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EB44DE" w:rsidP="005D6592" w:rsidR="005D6592" w:rsidRPr="001B1D09">
      <w:pPr>
        <w:jc w:val="center"/>
      </w:pPr>
      <w:r>
        <w:t>U Pazinu, 20</w:t>
      </w:r>
      <w:r w:rsidR="009D6164">
        <w:t xml:space="preserve">. siječnja </w:t>
      </w:r>
      <w:r w:rsidR="005D6592" w:rsidRPr="001B1D09">
        <w:t>201</w:t>
      </w:r>
      <w:r w:rsidR="009D6164">
        <w:t>7</w:t>
      </w:r>
      <w:r w:rsidR="005D6592"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Damir Rabar</w:t>
      </w:r>
      <w:r w:rsidR="002F71B1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EB44DE" w:rsidP="00EB44DE" w:rsidR="00EB44DE" w:rsidRPr="00592548">
      <w:pPr>
        <w:ind w:firstLine="708"/>
        <w:jc w:val="both"/>
      </w:pPr>
      <w:r w:rsidRPr="00592548">
        <w:t xml:space="preserve">- dužniku </w:t>
      </w:r>
      <w:r>
        <w:t>GALISANUM d.o.o. Galižana, Michele della Vedova 11</w:t>
      </w:r>
      <w:r w:rsidRPr="00592548">
        <w:t>,</w:t>
      </w:r>
    </w:p>
    <w:p w:rsidRDefault="00EB44DE" w:rsidP="00EB44DE" w:rsidR="00EB44DE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EB44DE" w:rsidP="00EB44DE" w:rsidR="00EB44DE" w:rsidRPr="00592548">
      <w:pPr>
        <w:ind w:firstLine="720"/>
        <w:jc w:val="both"/>
        <w:rPr>
          <w:color w:val="FF0000"/>
        </w:rPr>
      </w:pPr>
      <w:r w:rsidRPr="008D4622">
        <w:t>- stečajnom upravitelju</w:t>
      </w:r>
      <w:r>
        <w:t xml:space="preserve"> </w:t>
      </w:r>
      <w:r w:rsidRPr="00EB44DE">
        <w:t>Damir</w:t>
      </w:r>
      <w:r>
        <w:t>u</w:t>
      </w:r>
      <w:r w:rsidRPr="00EB44DE">
        <w:t xml:space="preserve"> Debeljuh iz Pule, Laginjina 6</w:t>
      </w:r>
      <w:r>
        <w:t>,</w:t>
      </w:r>
    </w:p>
    <w:p w:rsidRDefault="00EB44DE" w:rsidP="00EB44DE" w:rsidR="00EB44DE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EB44DE" w:rsidP="00EB44DE" w:rsidR="00EB44DE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EB44DE" w:rsidP="00EB44DE" w:rsidR="00EB44DE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EB44DE" w:rsidP="00EB44DE" w:rsidR="00EB44DE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EB44DE" w:rsidP="00EB44DE" w:rsidR="00EB44DE" w:rsidRPr="00592548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5D6592" w:rsidP="00EB44DE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B42" w:rsidR="00CB0B42">
      <w:r>
        <w:separator/>
      </w:r>
    </w:p>
  </w:endnote>
  <w:endnote w:id="0" w:type="continuationSeparator">
    <w:p w:rsidRDefault="00CB0B42" w:rsidR="00CB0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B42" w:rsidR="00CB0B42">
      <w:r>
        <w:separator/>
      </w:r>
    </w:p>
  </w:footnote>
  <w:footnote w:id="0" w:type="continuationSeparator">
    <w:p w:rsidRDefault="00CB0B42" w:rsidR="00CB0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AE3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AE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A258B1">
      <w:rPr>
        <w:sz w:val="23"/>
        <w:szCs w:val="23"/>
      </w:rPr>
      <w:t>881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EB44DE">
      <w:rPr>
        <w:sz w:val="23"/>
        <w:szCs w:val="23"/>
      </w:rPr>
      <w:t>10</w:t>
    </w:r>
  </w:p>
  <w:p w:rsidRDefault="00132AE3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A258B1">
      <w:rPr>
        <w:sz w:val="23"/>
        <w:szCs w:val="23"/>
      </w:rPr>
      <w:t>881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EB44DE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15CB"/>
    <w:rsid w:val="00095A02"/>
    <w:rsid w:val="000C7BAD"/>
    <w:rsid w:val="00113961"/>
    <w:rsid w:val="00132AE3"/>
    <w:rsid w:val="00172CCE"/>
    <w:rsid w:val="00184B01"/>
    <w:rsid w:val="00191D67"/>
    <w:rsid w:val="001D40B5"/>
    <w:rsid w:val="00222062"/>
    <w:rsid w:val="00234408"/>
    <w:rsid w:val="002423AF"/>
    <w:rsid w:val="002465AA"/>
    <w:rsid w:val="00297F11"/>
    <w:rsid w:val="002A2E61"/>
    <w:rsid w:val="002D494D"/>
    <w:rsid w:val="002F71B1"/>
    <w:rsid w:val="002F7D9D"/>
    <w:rsid w:val="003227C4"/>
    <w:rsid w:val="0034542F"/>
    <w:rsid w:val="00360BE4"/>
    <w:rsid w:val="00367991"/>
    <w:rsid w:val="003A7E68"/>
    <w:rsid w:val="005024FD"/>
    <w:rsid w:val="005D6592"/>
    <w:rsid w:val="00650A27"/>
    <w:rsid w:val="006F18E7"/>
    <w:rsid w:val="0076431D"/>
    <w:rsid w:val="007C0E00"/>
    <w:rsid w:val="0080672B"/>
    <w:rsid w:val="00826B15"/>
    <w:rsid w:val="0082700A"/>
    <w:rsid w:val="008979E6"/>
    <w:rsid w:val="008D2FD3"/>
    <w:rsid w:val="00900BCB"/>
    <w:rsid w:val="009550CE"/>
    <w:rsid w:val="009B2C8A"/>
    <w:rsid w:val="009D6164"/>
    <w:rsid w:val="009E3066"/>
    <w:rsid w:val="00A258B1"/>
    <w:rsid w:val="00B13AEF"/>
    <w:rsid w:val="00C878E5"/>
    <w:rsid w:val="00C920E9"/>
    <w:rsid w:val="00C9622A"/>
    <w:rsid w:val="00CB0B42"/>
    <w:rsid w:val="00CE3528"/>
    <w:rsid w:val="00CE6590"/>
    <w:rsid w:val="00D8637D"/>
    <w:rsid w:val="00EB44DE"/>
    <w:rsid w:val="00EC0D58"/>
    <w:rsid w:val="00F7417E"/>
    <w:rsid w:val="00FF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AE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AE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AE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AE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AE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AE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AE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AE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St-881/2016</izvorni_sadrzaj>
    <derivirana_varijabla naziv="DomainObject.Predmet.OznakaBroj_1">St-881/2016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GALISANUM d.o.o. GALIŽANA</izvorni_sadrzaj>
    <derivirana_varijabla naziv="DomainObject.Predmet.ProtustrankaFormated_1">  GALISANUM d.o.o. GALIŽANA</derivirana_varijabla>
  </DomainObject.Predmet.ProtustrankaFormated>
  <DomainObject.Predmet.ProtustrankaFormatedOIB>
    <izvorni_sadrzaj>  GALISANUM d.o.o. GALIŽANA, OIB 02736414837</izvorni_sadrzaj>
    <derivirana_varijabla naziv="DomainObject.Predmet.ProtustrankaFormatedOIB_1">  GALISANUM d.o.o. GALIŽANA, OIB 02736414837</derivirana_varijabla>
  </DomainObject.Predmet.ProtustrankaFormatedOIB>
  <DomainObject.Predmet.ProtustrankaFormatedWithAdress>
    <izvorni_sadrzaj> GALISANUM d.o.o. GALIŽANA, Michele della Vedova 11, 52100 Galižana</izvorni_sadrzaj>
    <derivirana_varijabla naziv="DomainObject.Predmet.ProtustrankaFormatedWithAdress_1"> GALISANUM d.o.o. GALIŽANA, Michele della Vedova 11, 52100 Galižana</derivirana_varijabla>
  </DomainObject.Predmet.ProtustrankaFormatedWithAdress>
  <DomainObject.Predmet.ProtustrankaFormatedWithAdressOIB>
    <izvorni_sadrzaj> GALISANUM d.o.o. GALIŽANA, OIB 02736414837, Michele della Vedova 11, 52100 Galižana</izvorni_sadrzaj>
    <derivirana_varijabla naziv="DomainObject.Predmet.ProtustrankaFormatedWithAdressOIB_1"> GALISANUM d.o.o. GALIŽANA, OIB 02736414837, Michele della Vedova 11, 52100 Galižana</derivirana_varijabla>
  </DomainObject.Predmet.ProtustrankaFormatedWithAdressOIB>
  <DomainObject.Predmet.ProtustrankaWithAdress>
    <izvorni_sadrzaj>GALISANUM d.o.o. GALIŽANA Michele della Vedova 11, 52100 Galižana</izvorni_sadrzaj>
    <derivirana_varijabla naziv="DomainObject.Predmet.ProtustrankaWithAdress_1">GALISANUM d.o.o. GALIŽANA Michele della Vedova 11, 52100 Galižana</derivirana_varijabla>
  </DomainObject.Predmet.ProtustrankaWithAdress>
  <DomainObject.Predmet.ProtustrankaWithAdressOIB>
    <izvorni_sadrzaj>GALISANUM d.o.o. GALIŽANA, OIB 02736414837, Michele della Vedova 11, 52100 Galižana</izvorni_sadrzaj>
    <derivirana_varijabla naziv="DomainObject.Predmet.ProtustrankaWithAdressOIB_1">GALISANUM d.o.o. GALIŽANA, OIB 02736414837, Michele della Vedova 11, 52100 Galižana</derivirana_varijabla>
  </DomainObject.Predmet.ProtustrankaWithAdressOIB>
  <DomainObject.Predmet.ProtustrankaNazivFormated>
    <izvorni_sadrzaj>GALISANUM d.o.o. GALIŽANA</izvorni_sadrzaj>
    <derivirana_varijabla naziv="DomainObject.Predmet.ProtustrankaNazivFormated_1">GALISANUM d.o.o. GALIŽANA</derivirana_varijabla>
  </DomainObject.Predmet.ProtustrankaNazivFormated>
  <DomainObject.Predmet.ProtustrankaNazivFormatedOIB>
    <izvorni_sadrzaj>GALISANUM d.o.o. GALIŽANA, OIB 02736414837</izvorni_sadrzaj>
    <derivirana_varijabla naziv="DomainObject.Predmet.ProtustrankaNazivFormatedOIB_1">GALISANUM d.o.o. GALIŽANA, OIB 02736414837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75896.99</izvorni_sadrzaj>
    <derivirana_varijabla naziv="DomainObject.Predmet.TrenutnaVrijednost_1">75896.99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GALISANUM d.o.o. GALIŽANA</item>
    </izvorni_sadrzaj>
    <derivirana_varijabla naziv="DomainObject.Predmet.ProtuStrankaListFormated_1">
      <item>GALISANUM d.o.o. GALIŽANA</item>
    </derivirana_varijabla>
  </DomainObject.Predmet.ProtuStrankaListFormated>
  <DomainObject.Predmet.ProtuStrankaListFormatedOIB>
    <izvorni_sadrzaj>
      <item>GALISANUM d.o.o. GALIŽANA, OIB 02736414837</item>
    </izvorni_sadrzaj>
    <derivirana_varijabla naziv="DomainObject.Predmet.ProtuStrankaListFormatedOIB_1">
      <item>GALISANUM d.o.o. GALIŽANA, OIB 02736414837</item>
    </derivirana_varijabla>
  </DomainObject.Predmet.ProtuStrankaListFormatedOIB>
  <DomainObject.Predmet.ProtuStrankaListFormatedWithAdress>
    <izvorni_sadrzaj>
      <item>GALISANUM d.o.o. GALIŽANA, Michele della Vedova 11, 52100 Galižana</item>
    </izvorni_sadrzaj>
    <derivirana_varijabla naziv="DomainObject.Predmet.ProtuStrankaListFormatedWithAdress_1">
      <item>GALISANUM d.o.o. GALIŽANA, Michele della Vedova 11, 52100 Galižana</item>
    </derivirana_varijabla>
  </DomainObject.Predmet.ProtuStrankaListFormatedWithAdress>
  <DomainObject.Predmet.ProtuStrankaListFormatedWithAdressOIB>
    <izvorni_sadrzaj>
      <item>GALISANUM d.o.o. GALIŽANA, OIB 02736414837, Michele della Vedova 11, 52100 Galižana</item>
    </izvorni_sadrzaj>
    <derivirana_varijabla naziv="DomainObject.Predmet.ProtuStrankaListFormatedWithAdressOIB_1">
      <item>GALISANUM d.o.o. GALIŽANA, OIB 02736414837, Michele della Vedova 11, 52100 Galižana</item>
    </derivirana_varijabla>
  </DomainObject.Predmet.ProtuStrankaListFormatedWithAdressOIB>
  <DomainObject.Predmet.ProtuStrankaListNazivFormated>
    <izvorni_sadrzaj>
      <item>GALISANUM d.o.o. GALIŽANA</item>
    </izvorni_sadrzaj>
    <derivirana_varijabla naziv="DomainObject.Predmet.ProtuStrankaListNazivFormated_1">
      <item>GALISANUM d.o.o. GALIŽANA</item>
    </derivirana_varijabla>
  </DomainObject.Predmet.ProtuStrankaListNazivFormated>
  <DomainObject.Predmet.ProtuStrankaListNazivFormatedOIB>
    <izvorni_sadrzaj>
      <item>GALISANUM d.o.o. GALIŽANA, OIB 02736414837</item>
    </izvorni_sadrzaj>
    <derivirana_varijabla naziv="DomainObject.Predmet.ProtuStrankaListNazivFormatedOIB_1">
      <item>GALISANUM d.o.o. GALIŽANA, OIB 02736414837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GALISANUM d.o.o. GALIŽANA</izvorni_sadrzaj>
    <derivirana_varijabla naziv="DomainObject.Predmet.ProtustrankaIDrugi_1">GALISANUM 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GALISANUM d.o.o. GALIŽANA, OIB 02736414837, Michele della Vedova 11, 52100 Galižana</izvorni_sadrzaj>
    <derivirana_varijabla naziv="DomainObject.Predmet.ProtustrankaIDrugiAdressOIB_1">GALISANUM d.o.o. GALIŽANA, OIB 02736414837, Michele della Vedova 11,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GALISANUM d.o.o. GALIŽANA</item>
    </izvorni_sadrzaj>
    <derivirana_varijabla naziv="DomainObject.Predmet.SudioniciListNaziv_1">
      <item>FINANCIJSKA AGENCIJA, RC RIJEKA, PODRUŽNICA PULA, PULA</item>
      <item>GALISANUM 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GALISANUM d.o.o. GALIŽANA, OIB 02736414837, Michele della Vedova 11,52100 Galižana</item>
    </izvorni_sadrzaj>
    <derivirana_varijabla naziv="DomainObject.Predmet.SudioniciListAdressOIB_1">
      <item>FINANCIJSKA AGENCIJA, RC RIJEKA, PODRUŽNICA PULA, PULA, OIB 85821130368, Giardini 5,52100 Pula</item>
      <item>GALISANUM d.o.o. GALIŽANA, OIB 02736414837, Michele della Vedova 11,52100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02736414837</item>
    </izvorni_sadrzaj>
    <derivirana_varijabla naziv="DomainObject.Predmet.SudioniciListNazivOIB_1">
      <item>, OIB 85821130368</item>
      <item>, OIB 02736414837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3684</properties:Characters>
  <properties:Lines>96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2017-01-20T13:36:00Z</dcterms:created>
  <dc:creator>Damir Rabar</dc:creator>
  <cp:lastModifiedBy>Lorena Paris Aničić</cp:lastModifiedBy>
  <cp:lastPrinted>2017-01-20T13:39:00Z</cp:lastPrinted>
  <dcterms:modified xmlns:xsi="http://www.w3.org/2001/XMLSchema-instance" xsi:type="dcterms:W3CDTF">2017-01-20T13:42:00Z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