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ffa8" w14:paraId="327ffa8" w:rsidRDefault="0024345D" w:rsidP="0024345D" w:rsidR="0024345D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45D" w:rsidP="0024345D" w:rsidR="0024345D">
      <w:pPr>
        <w:jc w:val="both"/>
      </w:pPr>
      <w:r>
        <w:t xml:space="preserve">  REPUBLIKA HRVATSKA</w:t>
      </w:r>
    </w:p>
    <w:p w:rsidRDefault="0024345D" w:rsidP="0024345D" w:rsidR="0024345D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24345D" w:rsidP="0024345D" w:rsidR="0024345D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24345D" w:rsidP="0024345D" w:rsidR="0024345D" w:rsidRPr="00F17F12"/>
    <w:p w:rsidRDefault="0024345D" w:rsidP="0024345D" w:rsidR="0024345D" w:rsidRPr="00F17F12"/>
    <w:p w:rsidRDefault="0024345D" w:rsidP="0024345D" w:rsidR="0024345D" w:rsidRPr="00685AE0">
      <w:pPr>
        <w:jc w:val="center"/>
      </w:pPr>
      <w:r w:rsidRPr="00685AE0">
        <w:t>R E P U B L I K A  H R V A T S K A</w:t>
      </w:r>
    </w:p>
    <w:p w:rsidRDefault="0024345D" w:rsidP="0024345D" w:rsidR="0024345D" w:rsidRPr="00685AE0">
      <w:pPr>
        <w:ind w:right="512"/>
        <w:rPr>
          <w:sz w:val="20"/>
        </w:rPr>
      </w:pPr>
    </w:p>
    <w:p w:rsidRDefault="0024345D" w:rsidP="0024345D" w:rsidR="0024345D" w:rsidRPr="00F17F12">
      <w:pPr>
        <w:ind w:right="512"/>
        <w:jc w:val="center"/>
      </w:pPr>
      <w:r w:rsidRPr="00685AE0">
        <w:t>R J E Š E N J E</w:t>
      </w:r>
    </w:p>
    <w:p w:rsidRDefault="0024345D" w:rsidP="0024345D" w:rsidR="0024345D" w:rsidRPr="00F17F12"/>
    <w:p w:rsidRDefault="0024345D" w:rsidP="0024345D" w:rsidR="0024345D" w:rsidRPr="00F17F12">
      <w:pPr>
        <w:ind w:firstLine="708"/>
        <w:jc w:val="both"/>
      </w:pPr>
      <w:r w:rsidRPr="00F17F12">
        <w:t xml:space="preserve">Trgovački sud u Pazinu, po stečajnom sucu ovoga suda Damiru Rabaru, u predmetu provođenja stečajnog postupka nad </w:t>
      </w:r>
      <w:r>
        <w:t xml:space="preserve">likvidacijskom imovinom brisanog društva </w:t>
      </w:r>
      <w:r w:rsidR="00D61648" w:rsidRPr="00D61648">
        <w:t>Stečajna masa iza AKORD d.o.o.</w:t>
      </w:r>
      <w:r w:rsidR="00D61648">
        <w:t xml:space="preserve">, </w:t>
      </w:r>
      <w:r>
        <w:t xml:space="preserve"> </w:t>
      </w:r>
      <w:r w:rsidR="00D61648">
        <w:t xml:space="preserve">Pula, Koparska </w:t>
      </w:r>
      <w:proofErr w:type="spellStart"/>
      <w:r w:rsidR="00D61648">
        <w:t>37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="00D61648" w:rsidRPr="00D61648">
        <w:t>26102676846</w:t>
      </w:r>
      <w:proofErr w:type="spellEnd"/>
      <w:r w:rsidRPr="00F17F12">
        <w:t>,</w:t>
      </w:r>
      <w:r>
        <w:t xml:space="preserve"> </w:t>
      </w:r>
      <w:r w:rsidRPr="00F17F12">
        <w:t xml:space="preserve">dana </w:t>
      </w:r>
      <w:proofErr w:type="spellStart"/>
      <w:r w:rsidR="00D61648">
        <w:t>21</w:t>
      </w:r>
      <w:proofErr w:type="spellEnd"/>
      <w:r>
        <w:t xml:space="preserve">. </w:t>
      </w:r>
      <w:r w:rsidR="00D61648">
        <w:t>lipnja</w:t>
      </w:r>
      <w:r>
        <w:t xml:space="preserve"> </w:t>
      </w:r>
      <w:proofErr w:type="spellStart"/>
      <w:r w:rsidRPr="00F17F12">
        <w:t>201</w:t>
      </w:r>
      <w:r>
        <w:t>7</w:t>
      </w:r>
      <w:proofErr w:type="spellEnd"/>
      <w:r w:rsidRPr="00F17F12">
        <w:t xml:space="preserve">. godine </w:t>
      </w:r>
    </w:p>
    <w:p w:rsidRDefault="0024345D" w:rsidP="0024345D" w:rsidR="0024345D">
      <w:pPr>
        <w:jc w:val="both"/>
      </w:pPr>
    </w:p>
    <w:p w:rsidRDefault="0024345D" w:rsidP="0024345D" w:rsidR="0024345D" w:rsidRPr="00F17F12">
      <w:pPr>
        <w:jc w:val="both"/>
      </w:pPr>
    </w:p>
    <w:p w:rsidRDefault="0024345D" w:rsidP="0024345D" w:rsidR="0024345D" w:rsidRPr="00F17F12">
      <w:pPr>
        <w:jc w:val="center"/>
      </w:pPr>
      <w:r w:rsidRPr="00F17F12">
        <w:t>r i j e š i o   j e</w:t>
      </w:r>
    </w:p>
    <w:p w:rsidRDefault="0024345D" w:rsidP="0024345D" w:rsidR="0024345D" w:rsidRPr="00F17F12"/>
    <w:p w:rsidRDefault="0024345D" w:rsidP="0024345D" w:rsidR="0024345D" w:rsidRPr="00F17F12">
      <w:pPr>
        <w:ind w:firstLine="708"/>
        <w:jc w:val="both"/>
      </w:pPr>
      <w:r w:rsidRPr="00F17F12">
        <w:t>I. Odobrava se obračun stvarnih troškova</w:t>
      </w:r>
      <w:r>
        <w:t xml:space="preserve"> stečajnoj</w:t>
      </w:r>
      <w:r w:rsidRPr="00F17F12">
        <w:t xml:space="preserve"> upravitelj</w:t>
      </w:r>
      <w:r>
        <w:t xml:space="preserve">ici Vlasti </w:t>
      </w:r>
      <w:r w:rsidRPr="00F17F12">
        <w:t xml:space="preserve">Majstorović u iznosu od </w:t>
      </w:r>
      <w:proofErr w:type="spellStart"/>
      <w:r w:rsidR="001F6EBB">
        <w:t>1.131</w:t>
      </w:r>
      <w:proofErr w:type="spellEnd"/>
      <w:r w:rsidR="001F6EBB">
        <w:t>,</w:t>
      </w:r>
      <w:proofErr w:type="spellStart"/>
      <w:r w:rsidR="001F6EBB">
        <w:t>70</w:t>
      </w:r>
      <w:proofErr w:type="spellEnd"/>
      <w:r w:rsidRPr="00F17F12">
        <w:t xml:space="preserve"> kuna.</w:t>
      </w:r>
    </w:p>
    <w:p w:rsidRDefault="0024345D" w:rsidP="0024345D" w:rsidR="0024345D" w:rsidRPr="00F17F12"/>
    <w:p w:rsidRDefault="0024345D" w:rsidP="0024345D" w:rsidR="0024345D" w:rsidRPr="00F17F12">
      <w:pPr>
        <w:jc w:val="center"/>
      </w:pPr>
      <w:r w:rsidRPr="00F17F12">
        <w:t>Obrazloženje</w:t>
      </w:r>
    </w:p>
    <w:p w:rsidRDefault="0024345D" w:rsidP="0024345D" w:rsidR="0024345D" w:rsidRPr="00F17F12"/>
    <w:p w:rsidRDefault="0024345D" w:rsidP="0024345D" w:rsidR="0024345D" w:rsidRPr="00F17F12">
      <w:pPr>
        <w:ind w:firstLine="708"/>
        <w:jc w:val="both"/>
      </w:pPr>
      <w:r>
        <w:t>Stečajna</w:t>
      </w:r>
      <w:r w:rsidRPr="00F17F12">
        <w:t xml:space="preserve"> upravitelj</w:t>
      </w:r>
      <w:r>
        <w:t>ica</w:t>
      </w:r>
      <w:r w:rsidRPr="00F17F12">
        <w:t xml:space="preserve"> dosta</w:t>
      </w:r>
      <w:r>
        <w:t>vila</w:t>
      </w:r>
      <w:r w:rsidRPr="00F17F12">
        <w:t xml:space="preserve"> je obračun stvarnih troškova i to za naknadu troškova prijevoza za razdoblje od </w:t>
      </w:r>
      <w:r>
        <w:t>1.</w:t>
      </w:r>
      <w:r w:rsidR="001F6EBB">
        <w:t>12</w:t>
      </w:r>
      <w:r>
        <w:t>.2016</w:t>
      </w:r>
      <w:r w:rsidRPr="00F17F12">
        <w:t xml:space="preserve">. do </w:t>
      </w:r>
      <w:r w:rsidR="001F6EBB">
        <w:t>31</w:t>
      </w:r>
      <w:r w:rsidRPr="00F17F12">
        <w:t>.</w:t>
      </w:r>
      <w:r w:rsidR="001F6EBB">
        <w:t>05</w:t>
      </w:r>
      <w:r w:rsidRPr="00F17F12">
        <w:t>.201</w:t>
      </w:r>
      <w:r w:rsidR="001F6EBB">
        <w:t>7</w:t>
      </w:r>
      <w:r w:rsidRPr="00F17F12">
        <w:t xml:space="preserve">. godine, i to za putne troškove iznos od ukupno </w:t>
      </w:r>
      <w:proofErr w:type="spellStart"/>
      <w:r w:rsidR="00371546">
        <w:t>760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r w:rsidRPr="00F17F12">
        <w:t xml:space="preserve">kn, </w:t>
      </w:r>
      <w:r>
        <w:t xml:space="preserve">te </w:t>
      </w:r>
      <w:r w:rsidRPr="00F17F12">
        <w:t xml:space="preserve">telefona u iznosu od </w:t>
      </w:r>
      <w:proofErr w:type="spellStart"/>
      <w:r w:rsidR="00371546">
        <w:t>110</w:t>
      </w:r>
      <w:proofErr w:type="spellEnd"/>
      <w:r>
        <w:t>,</w:t>
      </w:r>
      <w:proofErr w:type="spellStart"/>
      <w:r>
        <w:t>00</w:t>
      </w:r>
      <w:proofErr w:type="spellEnd"/>
      <w:r w:rsidRPr="00F17F12">
        <w:t xml:space="preserve"> kn</w:t>
      </w:r>
      <w:r>
        <w:t xml:space="preserve"> i </w:t>
      </w:r>
      <w:proofErr w:type="spellStart"/>
      <w:r>
        <w:t>interneta</w:t>
      </w:r>
      <w:proofErr w:type="spellEnd"/>
      <w:r>
        <w:t xml:space="preserve"> u iznosu od </w:t>
      </w:r>
      <w:proofErr w:type="spellStart"/>
      <w:r w:rsidR="00371546">
        <w:t>261</w:t>
      </w:r>
      <w:proofErr w:type="spellEnd"/>
      <w:r w:rsidR="00371546">
        <w:t>,</w:t>
      </w:r>
      <w:proofErr w:type="spellStart"/>
      <w:r w:rsidR="00371546">
        <w:t>70</w:t>
      </w:r>
      <w:proofErr w:type="spellEnd"/>
      <w:r w:rsidR="00371546">
        <w:t xml:space="preserve"> </w:t>
      </w:r>
      <w:r>
        <w:t xml:space="preserve">kn, </w:t>
      </w:r>
      <w:r w:rsidRPr="00F17F12">
        <w:t xml:space="preserve">odnosno ukupno </w:t>
      </w:r>
      <w:proofErr w:type="spellStart"/>
      <w:r w:rsidR="00371546">
        <w:t>1.131</w:t>
      </w:r>
      <w:proofErr w:type="spellEnd"/>
      <w:r w:rsidR="00371546">
        <w:t>,</w:t>
      </w:r>
      <w:proofErr w:type="spellStart"/>
      <w:r w:rsidR="00371546">
        <w:t>70</w:t>
      </w:r>
      <w:proofErr w:type="spellEnd"/>
      <w:r w:rsidR="00371546" w:rsidRPr="00F17F12">
        <w:t xml:space="preserve"> </w:t>
      </w:r>
      <w:r w:rsidRPr="00F17F12">
        <w:t>kn. Izvješću je priložen obračun naknade za korištenje osobnog vozila u službene svrhe s dnevnikom putovanja u kojem je navedena relacija i svrha korištenja vozila, te računi za telefon.</w:t>
      </w:r>
    </w:p>
    <w:p w:rsidRDefault="0024345D" w:rsidP="0024345D" w:rsidR="0024345D" w:rsidRPr="00F17F12">
      <w:pPr>
        <w:jc w:val="both"/>
      </w:pPr>
    </w:p>
    <w:p w:rsidRDefault="0024345D" w:rsidP="0024345D" w:rsidR="0024345D" w:rsidRPr="00F17F12">
      <w:pPr>
        <w:jc w:val="both"/>
      </w:pPr>
      <w:r w:rsidRPr="00F17F12">
        <w:tab/>
        <w:t xml:space="preserve">Slijedom navedenog, a temeljem odredbe čl. </w:t>
      </w:r>
      <w:proofErr w:type="spellStart"/>
      <w:r w:rsidRPr="00F17F12">
        <w:t>29</w:t>
      </w:r>
      <w:proofErr w:type="spellEnd"/>
      <w:r w:rsidRPr="00F17F12">
        <w:t>. st. 3. Stečajnog zakona, odlučeno je kao u izreci.</w:t>
      </w:r>
    </w:p>
    <w:p w:rsidRDefault="0024345D" w:rsidP="0024345D" w:rsidR="0024345D" w:rsidRPr="00F17F12"/>
    <w:p w:rsidRDefault="0024345D" w:rsidP="0024345D" w:rsidR="0024345D" w:rsidRPr="00F17F12">
      <w:pPr>
        <w:jc w:val="center"/>
      </w:pPr>
      <w:r w:rsidRPr="00F17F12">
        <w:t xml:space="preserve">U Pazinu, dana </w:t>
      </w:r>
      <w:proofErr w:type="spellStart"/>
      <w:r w:rsidR="00371546">
        <w:t>21</w:t>
      </w:r>
      <w:proofErr w:type="spellEnd"/>
      <w:r>
        <w:t xml:space="preserve">. </w:t>
      </w:r>
      <w:r w:rsidR="00371546">
        <w:t xml:space="preserve">lipnja </w:t>
      </w:r>
      <w:proofErr w:type="spellStart"/>
      <w:r w:rsidRPr="00F17F12">
        <w:t>201</w:t>
      </w:r>
      <w:r>
        <w:t>7</w:t>
      </w:r>
      <w:proofErr w:type="spellEnd"/>
      <w:r w:rsidRPr="00F17F12">
        <w:t>. godine</w:t>
      </w:r>
    </w:p>
    <w:p w:rsidRDefault="0024345D" w:rsidP="0024345D" w:rsidR="0024345D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</w:p>
    <w:p w:rsidRDefault="0024345D" w:rsidP="0024345D" w:rsidR="0024345D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="00371546">
        <w:tab/>
      </w:r>
      <w:r w:rsidR="00371546">
        <w:tab/>
      </w:r>
      <w:r w:rsidR="00371546">
        <w:tab/>
        <w:t xml:space="preserve"> </w:t>
      </w:r>
      <w:r w:rsidR="00371546">
        <w:tab/>
      </w:r>
      <w:r w:rsidR="00371546">
        <w:tab/>
        <w:t xml:space="preserve"> Stečajni sudac</w:t>
      </w:r>
    </w:p>
    <w:p w:rsidRDefault="0024345D" w:rsidP="0024345D" w:rsidR="0024345D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 </w:t>
      </w:r>
      <w:r w:rsidRPr="00F17F12">
        <w:tab/>
        <w:t>Damir Rabar</w:t>
      </w:r>
      <w:r w:rsidR="00D61648">
        <w:t>, v.r.</w:t>
      </w:r>
    </w:p>
    <w:p w:rsidRDefault="0024345D" w:rsidP="0024345D" w:rsidR="0024345D" w:rsidRPr="00F17F12">
      <w:r w:rsidRPr="00F17F12">
        <w:tab/>
      </w:r>
    </w:p>
    <w:p w:rsidRDefault="0024345D" w:rsidP="0024345D" w:rsidR="0024345D"/>
    <w:p w:rsidRDefault="0024345D" w:rsidP="0024345D" w:rsidR="0024345D" w:rsidRPr="00F17F12"/>
    <w:p w:rsidRDefault="0024345D" w:rsidP="0024345D" w:rsidR="0024345D" w:rsidRPr="00F17F12">
      <w:r w:rsidRPr="00F17F12">
        <w:t>UPUTA O PRAVNOM LIJEKU</w:t>
      </w:r>
    </w:p>
    <w:p w:rsidRDefault="0024345D" w:rsidP="0024345D" w:rsidR="0024345D" w:rsidRPr="00F17F12">
      <w:pPr>
        <w:ind w:firstLine="708"/>
        <w:jc w:val="both"/>
      </w:pPr>
      <w:r w:rsidRPr="00F17F12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24345D" w:rsidP="0024345D" w:rsidR="0024345D" w:rsidRPr="00F17F12"/>
    <w:p w:rsidRDefault="0024345D" w:rsidP="0024345D" w:rsidR="0024345D" w:rsidRPr="00F17F12">
      <w:r w:rsidRPr="00F17F12">
        <w:t>DNA:</w:t>
      </w:r>
    </w:p>
    <w:p w:rsidRDefault="0024345D" w:rsidP="0024345D" w:rsidR="0024345D" w:rsidRPr="00F17F12">
      <w:r w:rsidRPr="00F17F12">
        <w:t xml:space="preserve">- </w:t>
      </w:r>
      <w:r>
        <w:t>Stečajno</w:t>
      </w:r>
      <w:r w:rsidR="00D61648">
        <w:t>j</w:t>
      </w:r>
      <w:r>
        <w:t xml:space="preserve"> upravitelj</w:t>
      </w:r>
      <w:r w:rsidR="00D61648">
        <w:t xml:space="preserve">ici </w:t>
      </w:r>
    </w:p>
    <w:p w:rsidRDefault="0024345D" w:rsidR="00EB7624">
      <w:r w:rsidRPr="00F17F12">
        <w:t xml:space="preserve">- </w:t>
      </w:r>
      <w:r w:rsidR="00FF3B1D">
        <w:t>e-oglasna ploča</w:t>
      </w:r>
    </w:p>
    <w:sectPr w:rsidSect="006708E4" w:rsidR="00EB7624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54A" w:rsidP="001F6EBB" w:rsidR="00C3254A">
      <w:r>
        <w:separator/>
      </w:r>
    </w:p>
  </w:endnote>
  <w:endnote w:id="0" w:type="continuationSeparator">
    <w:p w:rsidRDefault="00C3254A" w:rsidP="001F6EBB" w:rsidR="00C32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54A" w:rsidP="001F6EBB" w:rsidR="00C3254A">
      <w:r>
        <w:separator/>
      </w:r>
    </w:p>
  </w:footnote>
  <w:footnote w:id="0" w:type="continuationSeparator">
    <w:p w:rsidRDefault="00C3254A" w:rsidP="001F6EBB" w:rsidR="00C325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54A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2A61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54A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744</w:t>
    </w:r>
    <w:proofErr w:type="spellEnd"/>
    <w:r>
      <w:t>/</w:t>
    </w:r>
    <w:proofErr w:type="spellStart"/>
    <w:r>
      <w:t>15</w:t>
    </w:r>
    <w:proofErr w:type="spellEnd"/>
    <w:r>
      <w:t>-_</w:t>
    </w:r>
    <w:r w:rsidRPr="008F4083">
      <w:t xml:space="preserve">  </w:t>
    </w:r>
  </w:p>
  <w:p w:rsidRDefault="00B32A61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54A" w:rsidP="00D61648" w:rsidR="005C2EBC">
    <w:pPr>
      <w:jc w:val="right"/>
    </w:pPr>
    <w:r w:rsidRPr="008F4083">
      <w:rPr>
        <w:sz w:val="22"/>
      </w:rPr>
      <w:t xml:space="preserve">  </w:t>
    </w:r>
    <w:r w:rsidRPr="008F4083">
      <w:t>Poslovni br</w:t>
    </w:r>
    <w:r>
      <w:t>.: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74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 w:rsidR="00D61648">
      <w:t>70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345D"/>
    <w:rsid w:val="001F6EBB"/>
    <w:rsid w:val="0024345D"/>
    <w:rsid w:val="00371546"/>
    <w:rsid w:val="006A2125"/>
    <w:rsid w:val="00B32A61"/>
    <w:rsid w:val="00C3254A"/>
    <w:rsid w:val="00C62DBC"/>
    <w:rsid w:val="00D61648"/>
    <w:rsid w:val="00EB7624"/>
    <w:rsid w:val="00FF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34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434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4345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4345D"/>
  </w:style>
  <w:style w:styleId="Tekstbalonia" w:type="paragraph">
    <w:name w:val="Balloon Text"/>
    <w:basedOn w:val="Normal"/>
    <w:link w:val="TekstbaloniaChar"/>
    <w:uiPriority w:val="99"/>
    <w:semiHidden/>
    <w:unhideWhenUsed/>
    <w:rsid w:val="002434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345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6E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6E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1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12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12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12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34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434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4345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4345D"/>
  </w:style>
  <w:style w:styleId="Tekstbalonia" w:type="paragraph">
    <w:name w:val="Balloon Text"/>
    <w:basedOn w:val="Normal"/>
    <w:link w:val="TekstbaloniaChar"/>
    <w:uiPriority w:val="99"/>
    <w:semiHidden/>
    <w:unhideWhenUsed/>
    <w:rsid w:val="002434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345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6E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6E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1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12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12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12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St-74/2015-70</izvorni_sadrzaj>
    <derivirana_varijabla naziv="DomainObject.Oznaka_1">St-74/2015-70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podbroj 21 prileži JEDAN CRVENI
REGISTRATOR</izvorni_sadrzaj>
    <derivirana_varijabla naziv="DomainObject.Predmet.Opis_1">Uz podbroj 21 prileži JEDAN CRVENI
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AKORD d.o.o.</izvorni_sadrzaj>
    <derivirana_varijabla naziv="DomainObject.Predmet.ProtustrankaFormated_1">  Stečajna masa iza AKORD d.o.o.</derivirana_varijabla>
  </DomainObject.Predmet.ProtustrankaFormated>
  <DomainObject.Predmet.ProtustrankaFormatedOIB>
    <izvorni_sadrzaj>  Stečajna masa iza AKORD d.o.o., OIB 26102676846</izvorni_sadrzaj>
    <derivirana_varijabla naziv="DomainObject.Predmet.ProtustrankaFormatedOIB_1">  Stečajna masa iza AKORD d.o.o., OIB 26102676846</derivirana_varijabla>
  </DomainObject.Predmet.ProtustrankaFormatedOIB>
  <DomainObject.Predmet.ProtustrankaFormatedWithAdress>
    <izvorni_sadrzaj> Stečajna masa iza AKORD d.o.o., Koparska 37, 52100 Pula</izvorni_sadrzaj>
    <derivirana_varijabla naziv="DomainObject.Predmet.ProtustrankaFormatedWithAdress_1"> Stečajna masa iza AKORD d.o.o., Koparska 37, 52100 Pula</derivirana_varijabla>
  </DomainObject.Predmet.ProtustrankaFormatedWithAdress>
  <DomainObject.Predmet.ProtustrankaFormatedWithAdressOIB>
    <izvorni_sadrzaj> Stečajna masa iza AKORD d.o.o., OIB 26102676846, Koparska 37, 52100 Pula</izvorni_sadrzaj>
    <derivirana_varijabla naziv="DomainObject.Predmet.ProtustrankaFormatedWithAdressOIB_1"> Stečajna masa iza AKORD d.o.o., OIB 26102676846, Koparska 37, 52100 Pula</derivirana_varijabla>
  </DomainObject.Predmet.ProtustrankaFormatedWithAdressOIB>
  <DomainObject.Predmet.ProtustrankaWithAdress>
    <izvorni_sadrzaj>Stečajna masa iza AKORD d.o.o. Koparska 37, 52100 Pula</izvorni_sadrzaj>
    <derivirana_varijabla naziv="DomainObject.Predmet.ProtustrankaWithAdress_1">Stečajna masa iza AKORD d.o.o. Koparska 37, 52100 Pula</derivirana_varijabla>
  </DomainObject.Predmet.ProtustrankaWithAdress>
  <DomainObject.Predmet.ProtustrankaWithAdressOIB>
    <izvorni_sadrzaj>Stečajna masa iza AKORD d.o.o., OIB 26102676846, Koparska 37, 52100 Pula</izvorni_sadrzaj>
    <derivirana_varijabla naziv="DomainObject.Predmet.ProtustrankaWithAdressOIB_1">Stečajna masa iza AKORD d.o.o., OIB 26102676846, Koparska 37, 52100 Pula</derivirana_varijabla>
  </DomainObject.Predmet.ProtustrankaWithAdressOIB>
  <DomainObject.Predmet.ProtustrankaNazivFormated>
    <izvorni_sadrzaj>Stečajna masa iza AKORD d.o.o.</izvorni_sadrzaj>
    <derivirana_varijabla naziv="DomainObject.Predmet.ProtustrankaNazivFormated_1">Stečajna masa iza AKORD d.o.o.</derivirana_varijabla>
  </DomainObject.Predmet.ProtustrankaNazivFormated>
  <DomainObject.Predmet.ProtustrankaNazivFormatedOIB>
    <izvorni_sadrzaj>Stečajna masa iza AKORD d.o.o., OIB 26102676846</izvorni_sadrzaj>
    <derivirana_varijabla naziv="DomainObject.Predmet.ProtustrankaNazivFormatedOIB_1">Stečajna masa iza AKORD d.o.o., OIB 26102676846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PULA</izvorni_sadrzaj>
    <derivirana_varijabla naziv="DomainObject.Predmet.StrankaFormated_1">  AKORD d.o.o. PULA</derivirana_varijabla>
  </DomainObject.Predmet.StrankaFormated>
  <DomainObject.Predmet.StrankaFormatedOIB>
    <izvorni_sadrzaj>  AKORD d.o.o. PULA, OIB 74998393029</izvorni_sadrzaj>
    <derivirana_varijabla naziv="DomainObject.Predmet.StrankaFormatedOIB_1">  AKORD d.o.o. PULA, OIB 74998393029</derivirana_varijabla>
  </DomainObject.Predmet.StrankaFormatedOIB>
  <DomainObject.Predmet.StrankaFormatedWithAdress>
    <izvorni_sadrzaj> AKORD d.o.o. PULA, Nazorova 43, 52100 Pula</izvorni_sadrzaj>
    <derivirana_varijabla naziv="DomainObject.Predmet.StrankaFormatedWithAdress_1"> AKORD d.o.o. PULA, Nazorova 43, 52100 Pula</derivirana_varijabla>
  </DomainObject.Predmet.StrankaFormatedWithAdress>
  <DomainObject.Predmet.StrankaFormatedWithAdressOIB>
    <izvorni_sadrzaj> AKORD d.o.o. PULA, OIB 74998393029, Nazorova 43, 52100 Pula</izvorni_sadrzaj>
    <derivirana_varijabla naziv="DomainObject.Predmet.StrankaFormatedWithAdressOIB_1"> AKORD d.o.o. PULA, OIB 74998393029, Nazorova 43, 52100 Pula</derivirana_varijabla>
  </DomainObject.Predmet.StrankaFormatedWithAdressOIB>
  <DomainObject.Predmet.StrankaWithAdress>
    <izvorni_sadrzaj>AKORD d.o.o. PULA Nazorova 43,52100 Pula</izvorni_sadrzaj>
    <derivirana_varijabla naziv="DomainObject.Predmet.StrankaWithAdress_1">AKORD d.o.o. PULA Nazorova 43,52100 Pula</derivirana_varijabla>
  </DomainObject.Predmet.StrankaWithAdress>
  <DomainObject.Predmet.StrankaWithAdressOIB>
    <izvorni_sadrzaj>AKORD d.o.o. PULA, OIB 74998393029, Nazorova 43,52100 Pula</izvorni_sadrzaj>
    <derivirana_varijabla naziv="DomainObject.Predmet.StrankaWithAdressOIB_1">AKORD d.o.o. PULA, OIB 74998393029, Nazorova 43,52100 Pula</derivirana_varijabla>
  </DomainObject.Predmet.StrankaWithAdressOIB>
  <DomainObject.Predmet.StrankaNazivFormated>
    <izvorni_sadrzaj>AKORD d.o.o. PULA</izvorni_sadrzaj>
    <derivirana_varijabla naziv="DomainObject.Predmet.StrankaNazivFormated_1">AKORD d.o.o. PULA</derivirana_varijabla>
  </DomainObject.Predmet.StrankaNazivFormated>
  <DomainObject.Predmet.StrankaNazivFormatedOIB>
    <izvorni_sadrzaj>AKORD d.o.o. PULA, OIB 74998393029</izvorni_sadrzaj>
    <derivirana_varijabla naziv="DomainObject.Predmet.StrankaNazivFormatedOIB_1">AKORD d.o.o. PULA, OIB 74998393029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AKORD d.o.o. PULA</item>
    </izvorni_sadrzaj>
    <derivirana_varijabla naziv="DomainObject.Predmet.StrankaListFormated_1">
      <item>AKORD d.o.o. PULA</item>
    </derivirana_varijabla>
  </DomainObject.Predmet.StrankaListFormated>
  <DomainObject.Predmet.StrankaListFormatedOIB>
    <izvorni_sadrzaj>
      <item>AKORD d.o.o. PULA, OIB 74998393029</item>
    </izvorni_sadrzaj>
    <derivirana_varijabla naziv="DomainObject.Predmet.StrankaListFormatedOIB_1">
      <item>AKORD d.o.o. PULA, OIB 74998393029</item>
    </derivirana_varijabla>
  </DomainObject.Predmet.StrankaListFormatedOIB>
  <DomainObject.Predmet.StrankaListFormatedWithAdress>
    <izvorni_sadrzaj>
      <item>AKORD d.o.o. PULA, Nazorova 43, 52100 Pula</item>
    </izvorni_sadrzaj>
    <derivirana_varijabla naziv="DomainObject.Predmet.StrankaListFormatedWithAdress_1">
      <item>AKORD d.o.o. PULA, Nazorova 43, 52100 Pula</item>
    </derivirana_varijabla>
  </DomainObject.Predmet.StrankaListFormatedWithAdress>
  <DomainObject.Predmet.StrankaListFormatedWithAdressOIB>
    <izvorni_sadrzaj>
      <item>AKORD d.o.o. PULA, OIB 74998393029, Nazorova 43, 52100 Pula</item>
    </izvorni_sadrzaj>
    <derivirana_varijabla naziv="DomainObject.Predmet.StrankaListFormatedWithAdressOIB_1">
      <item>AKORD d.o.o. PULA, OIB 74998393029, Nazorova 43, 52100 Pula</item>
    </derivirana_varijabla>
  </DomainObject.Predmet.StrankaListFormatedWithAdressOIB>
  <DomainObject.Predmet.StrankaListNazivFormated>
    <izvorni_sadrzaj>
      <item>AKORD d.o.o. PULA</item>
    </izvorni_sadrzaj>
    <derivirana_varijabla naziv="DomainObject.Predmet.StrankaListNazivFormated_1">
      <item>AKORD d.o.o. PULA</item>
    </derivirana_varijabla>
  </DomainObject.Predmet.StrankaListNazivFormated>
  <DomainObject.Predmet.StrankaListNazivFormatedOIB>
    <izvorni_sadrzaj>
      <item>AKORD d.o.o. PULA, OIB 74998393029</item>
    </izvorni_sadrzaj>
    <derivirana_varijabla naziv="DomainObject.Predmet.StrankaListNazivFormatedOIB_1">
      <item>AKORD d.o.o. PULA, OIB 74998393029</item>
    </derivirana_varijabla>
  </DomainObject.Predmet.StrankaListNazivFormatedOIB>
  <DomainObject.Predmet.ProtuStrankaListFormated>
    <izvorni_sadrzaj>
      <item>Stečajna masa iza AKORD d.o.o.</item>
    </izvorni_sadrzaj>
    <derivirana_varijabla naziv="DomainObject.Predmet.ProtuStrankaListFormated_1">
      <item>Stečajna masa iza AKORD d.o.o.</item>
    </derivirana_varijabla>
  </DomainObject.Predmet.ProtuStrankaListFormated>
  <DomainObject.Predmet.ProtuStrankaListFormatedOIB>
    <izvorni_sadrzaj>
      <item>Stečajna masa iza AKORD d.o.o., OIB 26102676846</item>
    </izvorni_sadrzaj>
    <derivirana_varijabla naziv="DomainObject.Predmet.ProtuStrankaListFormatedOIB_1">
      <item>Stečajna masa iza AKORD d.o.o., OIB 26102676846</item>
    </derivirana_varijabla>
  </DomainObject.Predmet.ProtuStrankaListFormatedOIB>
  <DomainObject.Predmet.ProtuStrankaListFormatedWithAdress>
    <izvorni_sadrzaj>
      <item>Stečajna masa iza AKORD d.o.o., Koparska 37, 52100 Pula</item>
    </izvorni_sadrzaj>
    <derivirana_varijabla naziv="DomainObject.Predmet.ProtuStrankaListFormatedWithAdress_1">
      <item>Stečajna masa iza AKORD d.o.o., Koparska 37, 52100 Pula</item>
    </derivirana_varijabla>
  </DomainObject.Predmet.ProtuStrankaListFormatedWithAdress>
  <DomainObject.Predmet.ProtuStrankaListFormatedWithAdressOIB>
    <izvorni_sadrzaj>
      <item>Stečajna masa iza AKORD d.o.o., OIB 26102676846, Koparska 37, 52100 Pula</item>
    </izvorni_sadrzaj>
    <derivirana_varijabla naziv="DomainObject.Predmet.ProtuStrankaListFormatedWithAdressOIB_1">
      <item>Stečajna masa iza AKORD d.o.o., OIB 26102676846, Koparska 37, 52100 Pula</item>
    </derivirana_varijabla>
  </DomainObject.Predmet.ProtuStrankaListFormatedWithAdressOIB>
  <DomainObject.Predmet.ProtuStrankaListNazivFormated>
    <izvorni_sadrzaj>
      <item>Stečajna masa iza AKORD d.o.o.</item>
    </izvorni_sadrzaj>
    <derivirana_varijabla naziv="DomainObject.Predmet.ProtuStrankaListNazivFormated_1">
      <item>Stečajna masa iza AKORD d.o.o.</item>
    </derivirana_varijabla>
  </DomainObject.Predmet.ProtuStrankaListNazivFormated>
  <DomainObject.Predmet.ProtuStrankaListNazivFormatedOIB>
    <izvorni_sadrzaj>
      <item>Stečajna masa iza AKORD d.o.o., OIB 26102676846</item>
    </izvorni_sadrzaj>
    <derivirana_varijabla naziv="DomainObject.Predmet.ProtuStrankaListNazivFormatedOIB_1">
      <item>Stečajna masa iza AKORD d.o.o., OIB 26102676846</item>
    </derivirana_varijabla>
  </DomainObject.Predmet.ProtuStrankaListNazivFormatedOIB>
  <DomainObject.Predmet.OstaliListFormated>
    <izvorni_sadrzaj>
      <item>likvidator VLASTA MAJSTOROVIĆ</item>
    </izvorni_sadrzaj>
    <derivirana_varijabla naziv="DomainObject.Predmet.OstaliListFormated_1">
      <item>likvidator VLASTA MAJSTOROVIĆ</item>
    </derivirana_varijabla>
  </DomainObject.Predmet.OstaliListFormated>
  <DomainObject.Predmet.OstaliListFormatedOIB>
    <izvorni_sadrzaj>
      <item>likvidator VLASTA MAJSTOROVIĆ</item>
    </izvorni_sadrzaj>
    <derivirana_varijabla naziv="DomainObject.Predmet.OstaliListFormatedOIB_1">
      <item>likvidator VLASTA MAJSTOROVIĆ</item>
    </derivirana_varijabla>
  </DomainObject.Predmet.OstaliListFormatedOIB>
  <DomainObject.Predmet.OstaliListFormatedWithAdress>
    <izvorni_sadrzaj>
      <item>likvidator VLASTA MAJSTOROVIĆ, Koparska 37, 52100 Pula</item>
    </izvorni_sadrzaj>
    <derivirana_varijabla naziv="DomainObject.Predmet.OstaliListFormatedWithAdress_1">
      <item>likvidator VLASTA MAJSTOROVIĆ, Koparska 37, 52100 Pula</item>
    </derivirana_varijabla>
  </DomainObject.Predmet.OstaliListFormatedWithAdress>
  <DomainObject.Predmet.OstaliListFormatedWithAdressOIB>
    <izvorni_sadrzaj>
      <item>likvidator VLASTA MAJSTOROVIĆ, Koparska 37, 52100 Pula</item>
    </izvorni_sadrzaj>
    <derivirana_varijabla naziv="DomainObject.Predmet.OstaliListFormatedWithAdressOIB_1">
      <item>likvidator VLASTA MAJSTOROVIĆ, Koparska 37, 52100 Pula</item>
    </derivirana_varijabla>
  </DomainObject.Predmet.OstaliListFormatedWithAdressOIB>
  <DomainObject.Predmet.OstaliListNazivFormated>
    <izvorni_sadrzaj>
      <item>likvidator VLASTA MAJSTOROVIĆ</item>
    </izvorni_sadrzaj>
    <derivirana_varijabla naziv="DomainObject.Predmet.OstaliListNazivFormated_1">
      <item>likvidator VLASTA MAJSTOROVIĆ</item>
    </derivirana_varijabla>
  </DomainObject.Predmet.OstaliListNazivFormated>
  <DomainObject.Predmet.OstaliListNazivFormatedOIB>
    <izvorni_sadrzaj>
      <item>likvidator VLASTA MAJSTOROVIĆ</item>
    </izvorni_sadrzaj>
    <derivirana_varijabla naziv="DomainObject.Predmet.OstaliListNazivFormatedOIB_1">
      <item>likvidator VLASTA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St-74/2015-70</izvorni_sadrzaj>
    <derivirana_varijabla naziv="DomainObject.PoslovniBrojDokumenta_1">St-74/2015-70</derivirana_varijabla>
  </DomainObject.PoslovniBrojDokumenta>
  <DomainObject.Predmet.StrankaIDrugi>
    <izvorni_sadrzaj>AKORD d.o.o. PULA</izvorni_sadrzaj>
    <derivirana_varijabla naziv="DomainObject.Predmet.StrankaIDrugi_1">AKORD d.o.o. PULA</derivirana_varijabla>
  </DomainObject.Predmet.StrankaIDrugi>
  <DomainObject.Predmet.ProtustrankaIDrugi>
    <izvorni_sadrzaj>Stečajna masa iza AKORD d.o.o.</izvorni_sadrzaj>
    <derivirana_varijabla naziv="DomainObject.Predmet.ProtustrankaIDrugi_1">Stečajna masa iza AKORD d.o.o.</derivirana_varijabla>
  </DomainObject.Predmet.ProtustrankaIDrugi>
  <DomainObject.Predmet.StrankaIDrugiAdressOIB>
    <izvorni_sadrzaj>AKORD d.o.o. PULA, OIB 74998393029, Nazorova 43, 52100 Pula</izvorni_sadrzaj>
    <derivirana_varijabla naziv="DomainObject.Predmet.StrankaIDrugiAdressOIB_1">AKORD d.o.o. PULA, OIB 74998393029, Nazorova 43, 52100 Pula</derivirana_varijabla>
  </DomainObject.Predmet.StrankaIDrugiAdressOIB>
  <DomainObject.Predmet.ProtustrankaIDrugiAdressOIB>
    <izvorni_sadrzaj>Stečajna masa iza AKORD d.o.o., OIB 26102676846, Koparska 37, 52100 Pula</izvorni_sadrzaj>
    <derivirana_varijabla naziv="DomainObject.Predmet.ProtustrankaIDrugiAdressOIB_1">Stečajna masa iza AKORD d.o.o., OIB 26102676846,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PULA</item>
      <item>Stečajna masa iza AKORD d.o.o.</item>
      <item>likvidator VLASTA MAJSTOROVIĆ</item>
    </izvorni_sadrzaj>
    <derivirana_varijabla naziv="DomainObject.Predmet.SudioniciListNaziv_1">
      <item>AKORD d.o.o. PULA</item>
      <item>Stečajna masa iza AKORD d.o.o.</item>
      <item>likvidator VLASTA MAJSTOROVIĆ</item>
    </derivirana_varijabla>
  </DomainObject.Predmet.SudioniciListNaziv>
  <DomainObject.Predmet.SudioniciListAdressOIB>
    <izvorni_sadrzaj>
      <item>AKORD d.o.o. PULA, OIB 74998393029, Nazorova 43,52100 Pula</item>
      <item>Stečajna masa iza AKORD d.o.o., OIB 26102676846, Koparska 37,52100 Pula</item>
      <item>likvidator VLASTA MAJSTOROVIĆ, Koparska 37,52100 Pula</item>
    </izvorni_sadrzaj>
    <derivirana_varijabla naziv="DomainObject.Predmet.SudioniciListAdressOIB_1">
      <item>AKORD d.o.o. PULA, OIB 74998393029, Nazorova 43,52100 Pula</item>
      <item>Stečajna masa iza AKORD d.o.o., OIB 26102676846, Koparska 37,52100 Pula</item>
      <item>likvidator VLASTA MAJSTOROVIĆ,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74998393029</item>
      <item>, OIB 26102676846</item>
      <item>, OIB null</item>
    </izvorni_sadrzaj>
    <derivirana_varijabla naziv="DomainObject.Predmet.SudioniciListNazivOIB_1">
      <item>, OIB 74998393029</item>
      <item>, OIB 26102676846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1253</properties:Characters>
  <properties:Lines>49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2017-06-21T11:28:00Z</dcterms:created>
  <dc:creator>Damir Rabar</dc:creator>
  <cp:lastModifiedBy>Lorena Paris Aničić</cp:lastModifiedBy>
  <cp:lastPrinted>2017-06-21T11:30:00Z</cp:lastPrinted>
  <dcterms:modified xmlns:xsi="http://www.w3.org/2001/XMLSchema-instance" xsi:type="dcterms:W3CDTF">2017-06-21T11:33:00Z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St-74/2015-70 / Odluka - Rješenje</vt:lpwstr>
  </prop:property>
  <prop:property name="CC_coloring" pid="5" fmtid="{D5CDD505-2E9C-101B-9397-08002B2CF9AE}">
    <vt:bool>false</vt:bool>
  </prop:property>
</prop:Properties>
</file>