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898a" w14:paraId="7d0898a" w:rsidRDefault="00B67278" w:rsidP="00B67278" w:rsidR="00B67278" w:rsidRPr="00AC725E">
      <w:pPr>
        <w:pStyle w:val="Naslov1"/>
        <w:jc w:val="right"/>
        <w15:collapsed w:val="false"/>
      </w:pPr>
      <w:bookmarkStart w:name="_GoBack" w:id="0"/>
      <w:bookmarkEnd w:id="0"/>
      <w:r>
        <w:t>13. Sp-</w:t>
      </w:r>
      <w:r w:rsidR="00D869CF">
        <w:t>201</w:t>
      </w:r>
      <w:r w:rsidR="00DF1EEB">
        <w:t>/</w:t>
      </w:r>
      <w:r>
        <w:t>201</w:t>
      </w:r>
      <w:r w:rsidR="00DF1EEB">
        <w:t>9</w:t>
      </w:r>
      <w:r>
        <w:t xml:space="preserve">-2               </w:t>
      </w:r>
      <w:r w:rsidRPr="00AC725E">
        <w:t xml:space="preserve">  </w:t>
      </w:r>
    </w:p>
    <w:p w:rsidRDefault="00B67278" w:rsidP="00B67278" w:rsidR="00B67278" w:rsidRPr="00AC725E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Hrvatska</w:t>
      </w: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B67278" w:rsidP="00B67278" w:rsidR="00B67278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jc w:val="both"/>
        <w:rPr>
          <w:sz w:val="24"/>
          <w:lang w:val="hr-HR"/>
        </w:rPr>
      </w:pPr>
    </w:p>
    <w:p w:rsidRDefault="00B67278" w:rsidP="00B67278" w:rsidR="00B6727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</w:t>
      </w:r>
      <w:r w:rsidR="00D737C8">
        <w:rPr>
          <w:sz w:val="24"/>
          <w:szCs w:val="24"/>
          <w:lang w:val="hr-HR"/>
        </w:rPr>
        <w:t>s</w:t>
      </w:r>
      <w:r w:rsidR="00DF1EEB">
        <w:rPr>
          <w:sz w:val="24"/>
          <w:szCs w:val="24"/>
          <w:lang w:val="hr-HR"/>
        </w:rPr>
        <w:t xml:space="preserve">tvari predlagatelja – </w:t>
      </w:r>
      <w:r w:rsidR="00D869CF">
        <w:rPr>
          <w:sz w:val="24"/>
          <w:szCs w:val="24"/>
          <w:lang w:val="hr-HR"/>
        </w:rPr>
        <w:t>potrošača</w:t>
      </w:r>
      <w:r w:rsidR="00DF1EEB">
        <w:rPr>
          <w:sz w:val="24"/>
          <w:szCs w:val="24"/>
          <w:lang w:val="hr-HR"/>
        </w:rPr>
        <w:t xml:space="preserve"> </w:t>
      </w:r>
      <w:r w:rsidR="00D869CF">
        <w:rPr>
          <w:sz w:val="24"/>
          <w:szCs w:val="24"/>
          <w:lang w:val="hr-HR"/>
        </w:rPr>
        <w:t>Davora Ivanovića</w:t>
      </w:r>
      <w:r w:rsidR="00DF1EEB">
        <w:rPr>
          <w:sz w:val="24"/>
          <w:szCs w:val="24"/>
          <w:lang w:val="hr-HR"/>
        </w:rPr>
        <w:t xml:space="preserve"> </w:t>
      </w:r>
      <w:r w:rsidR="00D737C8">
        <w:rPr>
          <w:sz w:val="24"/>
          <w:szCs w:val="24"/>
          <w:lang w:val="hr-HR"/>
        </w:rPr>
        <w:t xml:space="preserve">iz Osijeka, </w:t>
      </w:r>
      <w:r w:rsidR="00D869CF">
        <w:rPr>
          <w:sz w:val="24"/>
          <w:szCs w:val="24"/>
          <w:lang w:val="hr-HR"/>
        </w:rPr>
        <w:t>Dravska 4</w:t>
      </w:r>
      <w:r w:rsidR="00D737C8">
        <w:rPr>
          <w:sz w:val="24"/>
          <w:szCs w:val="24"/>
          <w:lang w:val="hr-HR"/>
        </w:rPr>
        <w:t xml:space="preserve">, OIB: </w:t>
      </w:r>
      <w:r w:rsidR="00D869CF">
        <w:rPr>
          <w:sz w:val="24"/>
          <w:szCs w:val="24"/>
          <w:lang w:val="hr-HR"/>
        </w:rPr>
        <w:t>32437803710</w:t>
      </w:r>
      <w:r w:rsidR="00D737C8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radi stečaja potrošača, izvan ročišta, dana </w:t>
      </w:r>
      <w:r w:rsidR="00D869CF">
        <w:rPr>
          <w:sz w:val="24"/>
          <w:szCs w:val="24"/>
          <w:lang w:val="hr-HR"/>
        </w:rPr>
        <w:t>26</w:t>
      </w:r>
      <w:r w:rsidR="00DF1EEB">
        <w:rPr>
          <w:sz w:val="24"/>
          <w:szCs w:val="24"/>
          <w:lang w:val="hr-HR"/>
        </w:rPr>
        <w:t xml:space="preserve">. </w:t>
      </w:r>
      <w:r w:rsidR="00D869CF">
        <w:rPr>
          <w:sz w:val="24"/>
          <w:szCs w:val="24"/>
          <w:lang w:val="hr-HR"/>
        </w:rPr>
        <w:t>veljače</w:t>
      </w:r>
      <w:r w:rsidR="00DF1EEB">
        <w:rPr>
          <w:sz w:val="24"/>
          <w:szCs w:val="24"/>
          <w:lang w:val="hr-HR"/>
        </w:rPr>
        <w:t xml:space="preserve"> 2019.</w:t>
      </w:r>
      <w:r>
        <w:rPr>
          <w:sz w:val="24"/>
          <w:szCs w:val="24"/>
          <w:lang w:val="hr-HR"/>
        </w:rPr>
        <w:t xml:space="preserve"> godine, 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B67278" w:rsidP="00E748F8" w:rsidR="00B67278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B67278" w:rsidP="00F57E39" w:rsidR="00B67278">
      <w:pPr>
        <w:jc w:val="center"/>
        <w:rPr>
          <w:sz w:val="24"/>
          <w:lang w:val="hr-HR"/>
        </w:rPr>
      </w:pP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DF1EEB">
        <w:rPr>
          <w:sz w:val="24"/>
          <w:szCs w:val="24"/>
          <w:lang w:val="hr-HR"/>
        </w:rPr>
        <w:t xml:space="preserve">predlagatelju – </w:t>
      </w:r>
      <w:r w:rsidR="00D869CF">
        <w:rPr>
          <w:sz w:val="24"/>
          <w:szCs w:val="24"/>
          <w:lang w:val="hr-HR"/>
        </w:rPr>
        <w:t>potrošaču</w:t>
      </w:r>
      <w:r w:rsidR="00DF1EEB">
        <w:rPr>
          <w:sz w:val="24"/>
          <w:szCs w:val="24"/>
          <w:lang w:val="hr-HR"/>
        </w:rPr>
        <w:t xml:space="preserve"> </w:t>
      </w:r>
      <w:r w:rsidR="00D869CF">
        <w:rPr>
          <w:sz w:val="24"/>
          <w:szCs w:val="24"/>
          <w:lang w:val="hr-HR"/>
        </w:rPr>
        <w:t>Davoru Ivanoviću</w:t>
      </w:r>
      <w:r w:rsidR="00DF1EEB">
        <w:rPr>
          <w:sz w:val="24"/>
          <w:szCs w:val="24"/>
          <w:lang w:val="hr-HR"/>
        </w:rPr>
        <w:t xml:space="preserve"> iz Osijeka, </w:t>
      </w:r>
      <w:r w:rsidR="00D869CF">
        <w:rPr>
          <w:sz w:val="24"/>
          <w:szCs w:val="24"/>
          <w:lang w:val="hr-HR"/>
        </w:rPr>
        <w:t>Dravska 4,</w:t>
      </w:r>
      <w:r w:rsidR="00DF1EEB">
        <w:rPr>
          <w:sz w:val="24"/>
          <w:szCs w:val="24"/>
          <w:lang w:val="hr-HR"/>
        </w:rPr>
        <w:t xml:space="preserve"> OIB: </w:t>
      </w:r>
      <w:r w:rsidR="00D869CF">
        <w:rPr>
          <w:sz w:val="24"/>
          <w:szCs w:val="24"/>
          <w:lang w:val="hr-HR"/>
        </w:rPr>
        <w:t>32437803710,</w:t>
      </w:r>
      <w:r w:rsidR="005A5A54">
        <w:rPr>
          <w:sz w:val="24"/>
          <w:szCs w:val="24"/>
          <w:lang w:val="hr-HR"/>
        </w:rPr>
        <w:t xml:space="preserve">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DF1EEB">
      <w:pPr>
        <w:rPr>
          <w:color w:val="FF0000"/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D869CF" w:rsidRPr="00D869CF">
        <w:rPr>
          <w:color w:val="FF0000"/>
          <w:sz w:val="24"/>
          <w:szCs w:val="24"/>
        </w:rPr>
        <w:t>20</w:t>
      </w:r>
      <w:r w:rsidR="00DF1EEB" w:rsidRPr="00D869CF">
        <w:rPr>
          <w:color w:val="FF0000"/>
          <w:sz w:val="24"/>
          <w:szCs w:val="24"/>
        </w:rPr>
        <w:t>1</w:t>
      </w:r>
      <w:r w:rsidRPr="00DF1EEB">
        <w:rPr>
          <w:color w:val="FF0000"/>
          <w:sz w:val="24"/>
          <w:szCs w:val="24"/>
        </w:rPr>
        <w:t>-201</w:t>
      </w:r>
      <w:r w:rsidR="00DF1EEB" w:rsidRPr="00DF1EEB">
        <w:rPr>
          <w:color w:val="FF0000"/>
          <w:sz w:val="24"/>
          <w:szCs w:val="24"/>
        </w:rPr>
        <w:t>9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D869CF">
        <w:rPr>
          <w:sz w:val="24"/>
          <w:lang w:val="hr-HR"/>
        </w:rPr>
        <w:t>201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</w:t>
      </w:r>
      <w:r w:rsidR="00DF1EEB">
        <w:rPr>
          <w:sz w:val="24"/>
          <w:lang w:val="hr-HR"/>
        </w:rPr>
        <w:t>9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71141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D869CF">
        <w:rPr>
          <w:sz w:val="24"/>
          <w:lang w:val="hr-HR"/>
        </w:rPr>
        <w:t>26. veljače</w:t>
      </w:r>
      <w:r w:rsidR="00DF1EEB">
        <w:rPr>
          <w:sz w:val="24"/>
          <w:lang w:val="hr-HR"/>
        </w:rPr>
        <w:t xml:space="preserve"> 2019</w:t>
      </w:r>
      <w:r w:rsidR="007F2A55">
        <w:rPr>
          <w:sz w:val="24"/>
          <w:lang w:val="hr-HR"/>
        </w:rPr>
        <w:t xml:space="preserve">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</w:t>
      </w:r>
      <w:r w:rsidR="00B67278">
        <w:rPr>
          <w:sz w:val="24"/>
          <w:lang w:val="hr-HR"/>
        </w:rPr>
        <w:t>almoslava Grgić,v.r.</w:t>
      </w: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A301FF" w:rsidP="009E158A" w:rsidR="00A301FF">
      <w:pPr>
        <w:jc w:val="both"/>
        <w:rPr>
          <w:sz w:val="24"/>
          <w:lang w:val="hr-HR"/>
        </w:rPr>
      </w:pPr>
    </w:p>
    <w:p w:rsidRDefault="0071141A" w:rsidP="009E158A" w:rsidR="007F2A55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predlagatelj</w:t>
      </w:r>
      <w:r w:rsidR="00EC60E2">
        <w:rPr>
          <w:sz w:val="24"/>
          <w:lang w:val="hr-HR"/>
        </w:rPr>
        <w:t>u</w:t>
      </w:r>
      <w:r>
        <w:rPr>
          <w:sz w:val="24"/>
          <w:lang w:val="hr-HR"/>
        </w:rPr>
        <w:t xml:space="preserve"> – </w:t>
      </w:r>
      <w:r w:rsidR="00D869CF">
        <w:rPr>
          <w:sz w:val="24"/>
          <w:lang w:val="hr-HR"/>
        </w:rPr>
        <w:t>potrošaču</w:t>
      </w:r>
      <w:r w:rsidR="009E158A" w:rsidRPr="009E158A">
        <w:rPr>
          <w:sz w:val="24"/>
          <w:lang w:val="hr-HR"/>
        </w:rPr>
        <w:t xml:space="preserve"> putem e-oglasne ploče 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C95F8C" w:rsidR="002865E1" w:rsidRPr="002865E1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Za točnost otpravka-ovlašteni službenik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Ranka Đukić </w:t>
      </w: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011" w:rsidR="00A45011">
      <w:r>
        <w:separator/>
      </w:r>
    </w:p>
  </w:endnote>
  <w:endnote w:id="0" w:type="continuationSeparator">
    <w:p w:rsidRDefault="00A45011" w:rsidR="00A45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011" w:rsidR="00A45011">
      <w:r>
        <w:separator/>
      </w:r>
    </w:p>
  </w:footnote>
  <w:footnote w:id="0" w:type="continuationSeparator">
    <w:p w:rsidRDefault="00A45011" w:rsidR="00A45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F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D869CF">
      <w:rPr>
        <w:bCs/>
        <w:sz w:val="24"/>
      </w:rPr>
      <w:t>20</w:t>
    </w:r>
    <w:r w:rsidR="00B67278">
      <w:rPr>
        <w:bCs/>
        <w:sz w:val="24"/>
      </w:rPr>
      <w:t>1</w:t>
    </w:r>
    <w:r w:rsidR="00A56E5C">
      <w:rPr>
        <w:bCs/>
        <w:sz w:val="24"/>
      </w:rPr>
      <w:t>/</w:t>
    </w:r>
    <w:r w:rsidR="0071141A">
      <w:rPr>
        <w:bCs/>
        <w:sz w:val="24"/>
      </w:rPr>
      <w:t>201</w:t>
    </w:r>
    <w:r w:rsidR="00A56E5C">
      <w:rPr>
        <w:bCs/>
        <w:sz w:val="24"/>
      </w:rPr>
      <w:t>9</w:t>
    </w:r>
    <w:r w:rsidR="0071141A">
      <w:rPr>
        <w:bCs/>
        <w:sz w:val="24"/>
      </w:rPr>
      <w:t xml:space="preserve">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55817"/>
    <w:rsid w:val="00167D7A"/>
    <w:rsid w:val="0017676D"/>
    <w:rsid w:val="00186536"/>
    <w:rsid w:val="00193559"/>
    <w:rsid w:val="001A5607"/>
    <w:rsid w:val="001C119C"/>
    <w:rsid w:val="001E0E4B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32322"/>
    <w:rsid w:val="0043658A"/>
    <w:rsid w:val="004451B7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A54"/>
    <w:rsid w:val="005A5B45"/>
    <w:rsid w:val="005B06E5"/>
    <w:rsid w:val="005B6842"/>
    <w:rsid w:val="005C7FE8"/>
    <w:rsid w:val="005E50D2"/>
    <w:rsid w:val="00602756"/>
    <w:rsid w:val="006359D1"/>
    <w:rsid w:val="00637B4F"/>
    <w:rsid w:val="006610CB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1F38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11D7"/>
    <w:rsid w:val="00A160A5"/>
    <w:rsid w:val="00A2322A"/>
    <w:rsid w:val="00A301FF"/>
    <w:rsid w:val="00A45011"/>
    <w:rsid w:val="00A56E5C"/>
    <w:rsid w:val="00A57002"/>
    <w:rsid w:val="00A71C22"/>
    <w:rsid w:val="00A84F04"/>
    <w:rsid w:val="00A91CED"/>
    <w:rsid w:val="00A927B5"/>
    <w:rsid w:val="00AA47C8"/>
    <w:rsid w:val="00AB7442"/>
    <w:rsid w:val="00AC558C"/>
    <w:rsid w:val="00AC725E"/>
    <w:rsid w:val="00AD1A57"/>
    <w:rsid w:val="00AD1FA2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67278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75D20"/>
    <w:rsid w:val="00C81D5B"/>
    <w:rsid w:val="00C83BFF"/>
    <w:rsid w:val="00C92052"/>
    <w:rsid w:val="00C9287B"/>
    <w:rsid w:val="00C95F8C"/>
    <w:rsid w:val="00CA1447"/>
    <w:rsid w:val="00CA32C4"/>
    <w:rsid w:val="00CA4AD8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737C8"/>
    <w:rsid w:val="00D869CF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DF1EEB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45B9C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60E2"/>
    <w:rsid w:val="00EC70FF"/>
    <w:rsid w:val="00F03FC6"/>
    <w:rsid w:val="00F12108"/>
    <w:rsid w:val="00F25BDB"/>
    <w:rsid w:val="00F30863"/>
    <w:rsid w:val="00F30990"/>
    <w:rsid w:val="00F316B4"/>
    <w:rsid w:val="00F35A42"/>
    <w:rsid w:val="00F35C9D"/>
    <w:rsid w:val="00F4325B"/>
    <w:rsid w:val="00F43A29"/>
    <w:rsid w:val="00F50723"/>
    <w:rsid w:val="00F53D1B"/>
    <w:rsid w:val="00F57E39"/>
    <w:rsid w:val="00F651DE"/>
    <w:rsid w:val="00F9070B"/>
    <w:rsid w:val="00FA1728"/>
    <w:rsid w:val="00FA4260"/>
    <w:rsid w:val="00FA4B92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6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2019.</izvorni_sadrzaj>
    <derivirana_varijabla naziv="DomainObject.Predmet.DatumOsnivanja_1">13.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Sp-201/2019</izvorni_sadrzaj>
    <derivirana_varijabla naziv="DomainObject.Predmet.OznakaBroj_1">Sp-201/2019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Ivanović</izvorni_sadrzaj>
    <derivirana_varijabla naziv="DomainObject.Predmet.StrankaFormated_1">  Davor Ivanović</derivirana_varijabla>
  </DomainObject.Predmet.StrankaFormated>
  <DomainObject.Predmet.StrankaFormatedOIB>
    <izvorni_sadrzaj>  Davor Ivanović, OIB 32437803710</izvorni_sadrzaj>
    <derivirana_varijabla naziv="DomainObject.Predmet.StrankaFormatedOIB_1">  Davor Ivanović, OIB 32437803710</derivirana_varijabla>
  </DomainObject.Predmet.StrankaFormatedOIB>
  <DomainObject.Predmet.StrankaFormatedWithAdress>
    <izvorni_sadrzaj> Davor Ivanović, Dravska 4, 31000 Osijek</izvorni_sadrzaj>
    <derivirana_varijabla naziv="DomainObject.Predmet.StrankaFormatedWithAdress_1"> Davor Ivanović, Dravska 4, 31000 Osijek</derivirana_varijabla>
  </DomainObject.Predmet.StrankaFormatedWithAdress>
  <DomainObject.Predmet.StrankaFormatedWithAdressOIB>
    <izvorni_sadrzaj> Davor Ivanović, OIB 32437803710, Dravska 4, 31000 Osijek</izvorni_sadrzaj>
    <derivirana_varijabla naziv="DomainObject.Predmet.StrankaFormatedWithAdressOIB_1"> Davor Ivanović, OIB 32437803710, Dravska 4, 31000 Osijek</derivirana_varijabla>
  </DomainObject.Predmet.StrankaFormatedWithAdressOIB>
  <DomainObject.Predmet.StrankaWithAdress>
    <izvorni_sadrzaj>Davor Ivanović Dravska 4,31000 Osijek</izvorni_sadrzaj>
    <derivirana_varijabla naziv="DomainObject.Predmet.StrankaWithAdress_1">Davor Ivanović Dravska 4,31000 Osijek</derivirana_varijabla>
  </DomainObject.Predmet.StrankaWithAdress>
  <DomainObject.Predmet.StrankaWithAdressOIB>
    <izvorni_sadrzaj>Davor Ivanović, OIB 32437803710, Dravska 4,31000 Osijek</izvorni_sadrzaj>
    <derivirana_varijabla naziv="DomainObject.Predmet.StrankaWithAdressOIB_1">Davor Ivanović, OIB 32437803710, Dravska 4,31000 Osijek</derivirana_varijabla>
  </DomainObject.Predmet.StrankaWithAdressOIB>
  <DomainObject.Predmet.StrankaNazivFormated>
    <izvorni_sadrzaj>Davor Ivanović</izvorni_sadrzaj>
    <derivirana_varijabla naziv="DomainObject.Predmet.StrankaNazivFormated_1">Davor Ivanović</derivirana_varijabla>
  </DomainObject.Predmet.StrankaNazivFormated>
  <DomainObject.Predmet.StrankaNazivFormatedOIB>
    <izvorni_sadrzaj>Davor Ivanović, OIB 32437803710</izvorni_sadrzaj>
    <derivirana_varijabla naziv="DomainObject.Predmet.StrankaNazivFormatedOIB_1">Davor Ivanović, OIB 32437803710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Davor Ivanović</item>
    </izvorni_sadrzaj>
    <derivirana_varijabla naziv="DomainObject.Predmet.StrankaListFormated_1">
      <item>Davor Ivanović</item>
    </derivirana_varijabla>
  </DomainObject.Predmet.StrankaListFormated>
  <DomainObject.Predmet.StrankaListFormatedOIB>
    <izvorni_sadrzaj>
      <item>Davor Ivanović, OIB 32437803710</item>
    </izvorni_sadrzaj>
    <derivirana_varijabla naziv="DomainObject.Predmet.StrankaListFormatedOIB_1">
      <item>Davor Ivanović, OIB 32437803710</item>
    </derivirana_varijabla>
  </DomainObject.Predmet.StrankaListFormatedOIB>
  <DomainObject.Predmet.StrankaListFormatedWithAdress>
    <izvorni_sadrzaj>
      <item>Davor Ivanović, Dravska 4, 31000 Osijek</item>
    </izvorni_sadrzaj>
    <derivirana_varijabla naziv="DomainObject.Predmet.StrankaListFormatedWithAdress_1">
      <item>Davor Ivanović, Dravska 4, 31000 Osijek</item>
    </derivirana_varijabla>
  </DomainObject.Predmet.StrankaListFormatedWithAdress>
  <DomainObject.Predmet.StrankaListFormatedWithAdressOIB>
    <izvorni_sadrzaj>
      <item>Davor Ivanović, OIB 32437803710, Dravska 4, 31000 Osijek</item>
    </izvorni_sadrzaj>
    <derivirana_varijabla naziv="DomainObject.Predmet.StrankaListFormatedWithAdressOIB_1">
      <item>Davor Ivanović, OIB 32437803710, Dravska 4, 31000 Osijek</item>
    </derivirana_varijabla>
  </DomainObject.Predmet.StrankaListFormatedWithAdressOIB>
  <DomainObject.Predmet.StrankaListNazivFormated>
    <izvorni_sadrzaj>
      <item>Davor Ivanović</item>
    </izvorni_sadrzaj>
    <derivirana_varijabla naziv="DomainObject.Predmet.StrankaListNazivFormated_1">
      <item>Davor Ivanović</item>
    </derivirana_varijabla>
  </DomainObject.Predmet.StrankaListNazivFormated>
  <DomainObject.Predmet.StrankaListNazivFormatedOIB>
    <izvorni_sadrzaj>
      <item>Davor Ivanović, OIB 32437803710</item>
    </izvorni_sadrzaj>
    <derivirana_varijabla naziv="DomainObject.Predmet.StrankaListNazivFormatedOIB_1">
      <item>Davor Ivanović, OIB 32437803710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Ivanović</izvorni_sadrzaj>
    <derivirana_varijabla naziv="DomainObject.Predmet.StrankaIDrugi_1">Davor Ivanović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Ivanović, OIB 32437803710, Dravska 4, 31000 Osijek</izvorni_sadrzaj>
    <derivirana_varijabla naziv="DomainObject.Predmet.StrankaIDrugiAdressOIB_1">Davor Ivanović, OIB 32437803710, Dravska 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Ivanović</item>
    </izvorni_sadrzaj>
    <derivirana_varijabla naziv="DomainObject.Predmet.SudioniciListNaziv_1">
      <item>Davor Ivanović</item>
    </derivirana_varijabla>
  </DomainObject.Predmet.SudioniciListNaziv>
  <DomainObject.Predmet.SudioniciListAdressOIB>
    <izvorni_sadrzaj>
      <item>Davor Ivanović, OIB 32437803710, Dravska 4,31000 Osijek</item>
    </izvorni_sadrzaj>
    <derivirana_varijabla naziv="DomainObject.Predmet.SudioniciListAdressOIB_1">
      <item>Davor Ivanović, OIB 32437803710, Dravska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32437803710</item>
    </izvorni_sadrzaj>
    <derivirana_varijabla naziv="DomainObject.Predmet.SudioniciListNazivOIB_1">
      <item>, OIB 32437803710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294D7-0FCA-41BE-A923-BF72CA901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259</properties:Words>
  <properties:Characters>1521</properties:Characters>
  <properties:Lines>76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2019-01-18T09:00:00Z</dcterms:created>
  <dc:creator>SUD</dc:creator>
  <cp:lastModifiedBy>Renata Horvat</cp:lastModifiedBy>
  <cp:lastPrinted>2019-02-26T06:57:00Z</cp:lastPrinted>
  <dcterms:modified xmlns:xsi="http://www.w3.org/2001/XMLSchema-instance" xsi:type="dcterms:W3CDTF">2019-02-26T06:57:00Z</dcterms:modified>
  <cp:revision>12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da plati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