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4f2a4" w14:paraId="3b4f2a4" w:rsidRDefault="0097040B" w:rsidP="00576BA6" w:rsidR="0097040B">
      <w:pPr>
        <w:pStyle w:val="Tijeloteksta"/>
        <w:ind w:firstLine="0"/>
        <w15:collapsed w:val="false"/>
        <w:rPr>
          <w:rFonts w:hAnsi="Times New Roman" w:ascii="Times New Roman"/>
        </w:rPr>
      </w:pPr>
      <w:bookmarkStart w:name="_GoBack" w:id="0"/>
      <w:bookmarkEnd w:id="0"/>
      <w:r>
        <w:t xml:space="preserve">   </w:t>
      </w:r>
      <w:r w:rsidR="00836807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FC4653">
        <w:tc>
          <w:tcPr>
            <w:tcW w:type="dxa" w:w="3060"/>
          </w:tcPr>
          <w:p w:rsidRDefault="0097040B" w:rsidP="00FE1A6B" w:rsidR="0097040B" w:rsidRPr="00FC4653">
            <w:pPr>
              <w:pStyle w:val="Naslov2"/>
              <w:ind w:firstLine="0"/>
              <w:jc w:val="both"/>
              <w:rPr>
                <w:sz w:val="24"/>
              </w:rPr>
            </w:pPr>
          </w:p>
          <w:p w:rsidRDefault="00FC4653" w:rsidP="00BD535C" w:rsidR="0097040B" w:rsidRPr="00FC4653">
            <w:pPr>
              <w:pStyle w:val="Naslov2"/>
              <w:ind w:firstLine="0"/>
              <w:jc w:val="both"/>
              <w:rPr>
                <w:b w:val="false"/>
                <w:sz w:val="24"/>
              </w:rPr>
            </w:pPr>
            <w:r>
              <w:rPr>
                <w:b w:val="false"/>
                <w:sz w:val="24"/>
              </w:rPr>
              <w:t xml:space="preserve">REPUBLIKA </w:t>
            </w:r>
            <w:r w:rsidR="0097040B" w:rsidRPr="00FC4653">
              <w:rPr>
                <w:b w:val="false"/>
                <w:sz w:val="24"/>
              </w:rPr>
              <w:t>HRVATSKA</w:t>
            </w:r>
          </w:p>
          <w:p w:rsidRDefault="0097040B" w:rsidP="00BD535C" w:rsidR="0097040B" w:rsidRPr="00FC4653">
            <w:pPr>
              <w:ind w:firstLine="0"/>
            </w:pPr>
            <w:r w:rsidRPr="00FC4653">
              <w:t>Trgovački sud u Zagrebu</w:t>
            </w:r>
          </w:p>
          <w:p w:rsidRDefault="0097040B" w:rsidP="00BD535C" w:rsidR="0097040B" w:rsidRPr="00FC4653">
            <w:pPr>
              <w:ind w:firstLine="0"/>
            </w:pPr>
            <w:r w:rsidRPr="00FC4653">
              <w:t>Zagreb, Amruševa 2/II</w:t>
            </w:r>
          </w:p>
        </w:tc>
      </w:tr>
    </w:tbl>
    <w:p w:rsidRDefault="00FE1A6B" w:rsidP="003B2A53" w:rsidR="00FE1A6B"/>
    <w:p w:rsidRDefault="00BD535C" w:rsidP="003B2A53" w:rsidR="004008CE" w:rsidRPr="00FC4653">
      <w:r w:rsidRPr="00FC4653">
        <w:t xml:space="preserve">                          </w:t>
      </w:r>
      <w:r w:rsidR="004008CE" w:rsidRPr="00FC4653">
        <w:t>R E P U B L I K A  H R V A T S K A</w:t>
      </w:r>
    </w:p>
    <w:p w:rsidRDefault="004008CE" w:rsidP="003B2A53" w:rsidR="004008CE" w:rsidRPr="00FC4653">
      <w:r w:rsidRPr="00FC4653">
        <w:rPr>
          <w:b/>
        </w:rPr>
        <w:t xml:space="preserve">   </w:t>
      </w:r>
      <w:r w:rsidR="00BD535C" w:rsidRPr="00FC4653">
        <w:rPr>
          <w:b/>
        </w:rPr>
        <w:t xml:space="preserve">                                       </w:t>
      </w:r>
      <w:r w:rsidRPr="00FC4653">
        <w:t xml:space="preserve">R J E Š E NJ E </w:t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</w:p>
    <w:p w:rsidRDefault="004008CE" w:rsidP="003B2A53" w:rsidR="004008CE" w:rsidRPr="00FC4653"/>
    <w:p w:rsidRDefault="00D15754" w:rsidP="003B2A53" w:rsidR="004008CE" w:rsidRPr="00DC3461">
      <w:pPr>
        <w:rPr>
          <w:b/>
        </w:rPr>
      </w:pPr>
      <w:r w:rsidRPr="00FC4653">
        <w:t>TRGOVAČKI SUD U ZAGREBU, po stečajnom sucu Vesni Sremac Šoštar</w:t>
      </w:r>
      <w:r w:rsidR="005258C2" w:rsidRPr="00FC4653">
        <w:t xml:space="preserve">, u stečajnom postupku nad </w:t>
      </w:r>
      <w:r w:rsidR="008A2886">
        <w:t xml:space="preserve">stečajnim dužnikom </w:t>
      </w:r>
      <w:r w:rsidR="00946C18">
        <w:t>STOLARIJA LOVREK d.o.o</w:t>
      </w:r>
      <w:r w:rsidR="00DB69FC" w:rsidRPr="00DB69FC">
        <w:t xml:space="preserve">. </w:t>
      </w:r>
      <w:r w:rsidR="00946C18">
        <w:t>Dubrovčan</w:t>
      </w:r>
      <w:r w:rsidR="00DB69FC" w:rsidRPr="00DB69FC">
        <w:t xml:space="preserve">, </w:t>
      </w:r>
      <w:r w:rsidR="00B77C2D">
        <w:t xml:space="preserve">Dubrovčan 79, MBS: </w:t>
      </w:r>
      <w:r w:rsidR="008A2886">
        <w:t>080725024</w:t>
      </w:r>
      <w:r w:rsidR="00B77C2D">
        <w:t xml:space="preserve">, OIB: </w:t>
      </w:r>
      <w:r w:rsidR="00DE057C">
        <w:t>40049187588</w:t>
      </w:r>
      <w:r w:rsidRPr="00FC4653">
        <w:t xml:space="preserve">, rješavajući po prijedlogu stečajnog upravitelja, radi razrješenja dužnosti stečajnog upravitelja, </w:t>
      </w:r>
      <w:r w:rsidR="004008CE" w:rsidRPr="00FC4653">
        <w:t xml:space="preserve">dana </w:t>
      </w:r>
      <w:r w:rsidR="00FE1A6B" w:rsidRPr="00FE1A6B">
        <w:t>07. svibnja 2018. godine</w:t>
      </w:r>
    </w:p>
    <w:p w:rsidRDefault="000D234B" w:rsidP="003B2A53" w:rsidR="000D234B" w:rsidRPr="00FC4653"/>
    <w:p w:rsidRDefault="00BD535C" w:rsidP="003B2A53" w:rsidR="002179C2" w:rsidRPr="00FC4653">
      <w:r w:rsidRPr="00FC4653">
        <w:t xml:space="preserve">                                               </w:t>
      </w:r>
      <w:r w:rsidR="002179C2" w:rsidRPr="00FC4653">
        <w:t>r i j e š i o    j e</w:t>
      </w:r>
    </w:p>
    <w:p w:rsidRDefault="0097040B" w:rsidP="003B2A53" w:rsidR="0097040B" w:rsidRPr="00FC4653"/>
    <w:p w:rsidRDefault="0051513B" w:rsidP="00FE1A6B" w:rsidR="008A2886">
      <w:pPr>
        <w:pStyle w:val="Odlomakpopisa"/>
        <w:numPr>
          <w:ilvl w:val="0"/>
          <w:numId w:val="3"/>
        </w:numPr>
        <w:ind w:left="720"/>
      </w:pPr>
      <w:r>
        <w:t>Đurđica Dragović Grahek</w:t>
      </w:r>
      <w:r w:rsidR="00FC4653">
        <w:t>, OIB</w:t>
      </w:r>
      <w:r w:rsidR="001E174F">
        <w:t>:</w:t>
      </w:r>
      <w:r w:rsidR="00B901A3">
        <w:t>90124243686</w:t>
      </w:r>
      <w:r w:rsidR="00FC4653">
        <w:t xml:space="preserve"> </w:t>
      </w:r>
      <w:r w:rsidR="001E174F" w:rsidRPr="001E174F">
        <w:t xml:space="preserve">iz </w:t>
      </w:r>
      <w:r w:rsidR="00B901A3">
        <w:t>Kutine</w:t>
      </w:r>
      <w:r w:rsidR="001E174F">
        <w:t xml:space="preserve">, </w:t>
      </w:r>
      <w:r w:rsidR="00B901A3">
        <w:t>Kneza Trpimira 4/I</w:t>
      </w:r>
      <w:r w:rsidR="001E174F">
        <w:t xml:space="preserve">, </w:t>
      </w:r>
      <w:r w:rsidR="006B600E" w:rsidRPr="00FC4653">
        <w:t xml:space="preserve">razrješava se dužnosti stečajnog upravitelja dužnika </w:t>
      </w:r>
      <w:r w:rsidR="008A2886">
        <w:t>STOLARIJA LOVREK d.o.o</w:t>
      </w:r>
      <w:r w:rsidR="008A2886" w:rsidRPr="00DB69FC">
        <w:t xml:space="preserve">. </w:t>
      </w:r>
      <w:r w:rsidR="008A2886">
        <w:t>Dubrovčan</w:t>
      </w:r>
      <w:r w:rsidR="008A2886" w:rsidRPr="00DB69FC">
        <w:t xml:space="preserve">, </w:t>
      </w:r>
      <w:r w:rsidR="008A2886">
        <w:t>Dubrovčan 79, MBS: 080725024, OIB: 40049187588.</w:t>
      </w:r>
    </w:p>
    <w:p w:rsidRDefault="00FE1A6B" w:rsidP="00FE1A6B" w:rsidR="004C20D2" w:rsidRPr="00FC4653">
      <w:pPr>
        <w:pStyle w:val="Odlomakpopisa"/>
        <w:numPr>
          <w:ilvl w:val="0"/>
          <w:numId w:val="3"/>
        </w:numPr>
        <w:ind w:left="720"/>
      </w:pPr>
      <w:r>
        <w:t>Marijan Belani</w:t>
      </w:r>
      <w:r w:rsidR="00DB69FC">
        <w:t xml:space="preserve">, </w:t>
      </w:r>
      <w:r w:rsidR="000B3E4B" w:rsidRPr="00FC4653">
        <w:t>OIB:</w:t>
      </w:r>
      <w:r w:rsidR="004C20D2" w:rsidRPr="00FC4653">
        <w:t xml:space="preserve"> </w:t>
      </w:r>
      <w:r w:rsidR="00527D6A">
        <w:t>73806587468</w:t>
      </w:r>
      <w:r w:rsidR="006B600E" w:rsidRPr="00FC4653">
        <w:t>,</w:t>
      </w:r>
      <w:r w:rsidR="00DB69FC" w:rsidRPr="00DB69FC">
        <w:t xml:space="preserve"> </w:t>
      </w:r>
      <w:r w:rsidR="00527D6A">
        <w:t>I.Z. Dijankovečkog</w:t>
      </w:r>
      <w:r w:rsidR="00DE057C">
        <w:t xml:space="preserve"> 4</w:t>
      </w:r>
      <w:r w:rsidR="00527D6A">
        <w:t>, Križevci</w:t>
      </w:r>
      <w:r w:rsidR="00DB69FC">
        <w:t>,</w:t>
      </w:r>
      <w:r w:rsidR="006B600E" w:rsidRPr="00FC4653">
        <w:t xml:space="preserve"> </w:t>
      </w:r>
      <w:r w:rsidR="00604508" w:rsidRPr="00FC4653">
        <w:t xml:space="preserve">imenuje </w:t>
      </w:r>
      <w:r w:rsidR="003A49B9">
        <w:t xml:space="preserve">se </w:t>
      </w:r>
      <w:r w:rsidR="006B600E" w:rsidRPr="00FC4653">
        <w:t>stečajn</w:t>
      </w:r>
      <w:r w:rsidR="007F3910" w:rsidRPr="00FC4653">
        <w:t>im</w:t>
      </w:r>
      <w:r w:rsidR="006B600E" w:rsidRPr="00FC4653">
        <w:t xml:space="preserve"> upravitelj</w:t>
      </w:r>
      <w:r w:rsidR="007F3910" w:rsidRPr="00FC4653">
        <w:t>em</w:t>
      </w:r>
      <w:r w:rsidR="006B600E" w:rsidRPr="00FC4653">
        <w:t xml:space="preserve"> dužnika</w:t>
      </w:r>
      <w:r w:rsidR="004C20D2" w:rsidRPr="00FC4653">
        <w:t xml:space="preserve"> </w:t>
      </w:r>
      <w:r w:rsidR="00A378AF">
        <w:t>STOLARIJA LOVREK d.o.o</w:t>
      </w:r>
      <w:r w:rsidR="00A378AF" w:rsidRPr="00DB69FC">
        <w:t xml:space="preserve">. </w:t>
      </w:r>
      <w:r w:rsidR="00A378AF">
        <w:t>Dubrovčan</w:t>
      </w:r>
      <w:r w:rsidR="00A378AF" w:rsidRPr="00DB69FC">
        <w:t xml:space="preserve">, </w:t>
      </w:r>
      <w:r w:rsidR="00A378AF">
        <w:t>Dubrovčan 79, MBS: 080725024, OIB: 40049187588</w:t>
      </w:r>
    </w:p>
    <w:p w:rsidRDefault="008E6585" w:rsidP="00FE1A6B" w:rsidR="001976F7" w:rsidRPr="00FC4653">
      <w:pPr>
        <w:pStyle w:val="Odlomakpopisa"/>
        <w:numPr>
          <w:ilvl w:val="0"/>
          <w:numId w:val="3"/>
        </w:numPr>
        <w:ind w:left="720"/>
      </w:pPr>
      <w:r w:rsidRPr="00FC4653">
        <w:t xml:space="preserve">Ovo rješenje će se </w:t>
      </w:r>
      <w:r w:rsidR="00E614F7" w:rsidRPr="00FC4653">
        <w:t>objavi</w:t>
      </w:r>
      <w:r w:rsidR="003A49B9">
        <w:t xml:space="preserve">ti na e-oglasnoj ploči suda te </w:t>
      </w:r>
      <w:r w:rsidRPr="00FC4653">
        <w:t xml:space="preserve">dostaviti sudskom registru ovog suda. </w:t>
      </w:r>
    </w:p>
    <w:p w:rsidRDefault="00BD535C" w:rsidP="003B2A53" w:rsidR="008E6585" w:rsidRPr="00FC4653">
      <w:r w:rsidRPr="00FC4653">
        <w:t xml:space="preserve">                                               </w:t>
      </w:r>
      <w:r w:rsidR="008E6585" w:rsidRPr="00FC4653">
        <w:t>Obrazloženje</w:t>
      </w:r>
    </w:p>
    <w:p w:rsidRDefault="000E55DB" w:rsidP="003B2A53" w:rsidR="000E55DB" w:rsidRPr="00FC4653"/>
    <w:p w:rsidRDefault="00FC4653" w:rsidP="001E174F" w:rsidR="00DC3461" w:rsidRPr="00DC3461">
      <w:r w:rsidRPr="00DC3461">
        <w:t xml:space="preserve">  R</w:t>
      </w:r>
      <w:r w:rsidR="000B3E4B" w:rsidRPr="00DC3461">
        <w:t xml:space="preserve">ješenjem </w:t>
      </w:r>
      <w:r w:rsidR="009D6EF3" w:rsidRPr="00DC3461">
        <w:t xml:space="preserve">Trgovačkog suda u </w:t>
      </w:r>
      <w:r w:rsidRPr="00DC3461">
        <w:t>Zagreb</w:t>
      </w:r>
      <w:r w:rsidR="009D6EF3" w:rsidRPr="00DC3461">
        <w:t xml:space="preserve">u, broj </w:t>
      </w:r>
      <w:r w:rsidRPr="00DC3461">
        <w:t>gornji,</w:t>
      </w:r>
      <w:r w:rsidR="009D6EF3" w:rsidRPr="00DC3461">
        <w:t xml:space="preserve"> </w:t>
      </w:r>
      <w:r w:rsidR="00DC3461" w:rsidRPr="00DC3461">
        <w:t>od 26. travnja 2018., određen je nastavak stečajnog postupka</w:t>
      </w:r>
      <w:r w:rsidR="000B3E4B" w:rsidRPr="00DC3461">
        <w:t xml:space="preserve"> nad dužnikom </w:t>
      </w:r>
      <w:r w:rsidR="00A378AF" w:rsidRPr="00DC3461">
        <w:t xml:space="preserve">STOLARIJA LOVREK d.o.o. Dubrovčan, Dubrovčan 79, MBS: 080725024, OIB: 40049187588 </w:t>
      </w:r>
      <w:r w:rsidR="00DC3461" w:rsidRPr="00DC3461">
        <w:t xml:space="preserve">te je </w:t>
      </w:r>
      <w:r w:rsidR="000B3E4B" w:rsidRPr="00DC3461">
        <w:t>imenovan stečajni upravitelj</w:t>
      </w:r>
      <w:r w:rsidR="001E174F" w:rsidRPr="00DC3461">
        <w:t xml:space="preserve"> </w:t>
      </w:r>
      <w:r w:rsidR="005E336A" w:rsidRPr="00DC3461">
        <w:t>Đurđica Dragović Grahek, OIB:90124243686 iz Kutine, Kneza Trpimira 4/I</w:t>
      </w:r>
      <w:r w:rsidR="00DB69FC" w:rsidRPr="00DC3461">
        <w:t>.</w:t>
      </w:r>
      <w:r w:rsidR="003A49B9" w:rsidRPr="00DC3461">
        <w:t xml:space="preserve"> </w:t>
      </w:r>
    </w:p>
    <w:p w:rsidRDefault="001E174F" w:rsidP="001E174F" w:rsidR="005258C2" w:rsidRPr="00DC3461">
      <w:r w:rsidRPr="00DC3461">
        <w:t xml:space="preserve">Podneskom od </w:t>
      </w:r>
      <w:r w:rsidR="00DC3461" w:rsidRPr="00DC3461">
        <w:t>30. travnja 2018</w:t>
      </w:r>
      <w:r w:rsidR="003A49B9" w:rsidRPr="00DC3461">
        <w:t xml:space="preserve">. </w:t>
      </w:r>
      <w:r w:rsidR="001B16FF" w:rsidRPr="00DC3461">
        <w:t>imenovana</w:t>
      </w:r>
      <w:r w:rsidR="003B2A53" w:rsidRPr="00DC3461">
        <w:t xml:space="preserve"> </w:t>
      </w:r>
      <w:r w:rsidR="001B16FF" w:rsidRPr="00DC3461">
        <w:t>je podnijela</w:t>
      </w:r>
      <w:r w:rsidR="000B3E4B" w:rsidRPr="00DC3461">
        <w:t xml:space="preserve"> zahtjev za </w:t>
      </w:r>
      <w:r w:rsidR="003A49B9" w:rsidRPr="00DC3461">
        <w:t>razrješenje navodeći kao razlog</w:t>
      </w:r>
      <w:r w:rsidR="000531CA" w:rsidRPr="00DC3461">
        <w:t xml:space="preserve"> </w:t>
      </w:r>
      <w:r w:rsidR="001B16FF" w:rsidRPr="00DC3461">
        <w:t>prestanka postojanja uvjeta za obavljanje poslova stečajne upraviteljice</w:t>
      </w:r>
      <w:r w:rsidR="003A49B9" w:rsidRPr="00DC3461">
        <w:t xml:space="preserve">. Uz zahtjev je </w:t>
      </w:r>
      <w:r w:rsidR="000B3E4B" w:rsidRPr="00DC3461">
        <w:t xml:space="preserve">dosadašnji stečajni upravitelj dostavio </w:t>
      </w:r>
      <w:r w:rsidR="00FE1A6B">
        <w:t>rješenje M</w:t>
      </w:r>
      <w:r w:rsidR="001B16FF" w:rsidRPr="00DC3461">
        <w:t>inistarstva</w:t>
      </w:r>
      <w:r w:rsidR="000B3E4B" w:rsidRPr="00DC3461">
        <w:t xml:space="preserve"> prema koj</w:t>
      </w:r>
      <w:r w:rsidR="002D4B5F">
        <w:t>em je imenovana 27. prosinca 2017., podnijela zahtjev za brisanje s liste A stečajnih upravitelja za područje nadležnosti Trgovačkog suda u Zagrebu.</w:t>
      </w:r>
    </w:p>
    <w:p w:rsidRDefault="006F52B0" w:rsidP="005258C2" w:rsidR="00D82AE0" w:rsidRPr="00FC4653">
      <w:r w:rsidRPr="00FC4653">
        <w:t>Slijedom naprijed navedenog</w:t>
      </w:r>
      <w:r w:rsidR="003B2A53" w:rsidRPr="00FC4653">
        <w:t>, valjalo je dosadašnjeg stečajnog upravitelja razriješ</w:t>
      </w:r>
      <w:r w:rsidR="00BD535C" w:rsidRPr="00FC4653">
        <w:t>iti</w:t>
      </w:r>
      <w:r w:rsidR="005258C2" w:rsidRPr="00FC4653">
        <w:t>, imenovati novoga primjenom članka 84</w:t>
      </w:r>
      <w:r w:rsidR="001E174F">
        <w:t xml:space="preserve"> stavka 1</w:t>
      </w:r>
      <w:r w:rsidR="005258C2" w:rsidRPr="00FC4653">
        <w:t xml:space="preserve"> SZ-a (NN 71/15)</w:t>
      </w:r>
      <w:r w:rsidR="001E174F">
        <w:t xml:space="preserve"> metodom slučajnog odabira s liste A stečajnih upravitelja</w:t>
      </w:r>
      <w:r w:rsidR="005258C2" w:rsidRPr="00FC4653">
        <w:t xml:space="preserve"> </w:t>
      </w:r>
      <w:r w:rsidR="00BD535C" w:rsidRPr="00FC4653">
        <w:t>i temeljem članka</w:t>
      </w:r>
      <w:r w:rsidR="005258C2" w:rsidRPr="00FC4653">
        <w:t xml:space="preserve"> 91 stavaka</w:t>
      </w:r>
      <w:r w:rsidR="00BD535C" w:rsidRPr="00FC4653">
        <w:t xml:space="preserve"> </w:t>
      </w:r>
      <w:r w:rsidR="003A49B9">
        <w:t xml:space="preserve">5 i 8 </w:t>
      </w:r>
      <w:r w:rsidR="005258C2" w:rsidRPr="00FC4653">
        <w:t xml:space="preserve">riješiti </w:t>
      </w:r>
      <w:r w:rsidRPr="00FC4653">
        <w:t xml:space="preserve">kao </w:t>
      </w:r>
      <w:r w:rsidR="005258C2" w:rsidRPr="00FC4653">
        <w:t>u izreci.</w:t>
      </w:r>
    </w:p>
    <w:p w:rsidRDefault="00576BA6" w:rsidP="003B2A53" w:rsidR="00576BA6"/>
    <w:p w:rsidRDefault="005258C2" w:rsidP="003B2A53" w:rsidR="008E6585" w:rsidRPr="00FC4653">
      <w:r w:rsidRPr="00FC4653">
        <w:t xml:space="preserve">                             U </w:t>
      </w:r>
      <w:r w:rsidR="008E6585" w:rsidRPr="00FC4653">
        <w:t>Zagreb</w:t>
      </w:r>
      <w:r w:rsidRPr="00FC4653">
        <w:t>u</w:t>
      </w:r>
      <w:r w:rsidR="008E6585" w:rsidRPr="00FC4653">
        <w:t xml:space="preserve">, </w:t>
      </w:r>
      <w:r w:rsidR="00FE1A6B">
        <w:t>07</w:t>
      </w:r>
      <w:r w:rsidR="001E174F">
        <w:t xml:space="preserve">. </w:t>
      </w:r>
      <w:r w:rsidR="007F00AE">
        <w:t>svibnja</w:t>
      </w:r>
      <w:r w:rsidR="001E174F">
        <w:t xml:space="preserve"> 2018</w:t>
      </w:r>
      <w:r w:rsidR="00B84D54" w:rsidRPr="00FC4653">
        <w:t>.</w:t>
      </w:r>
      <w:r w:rsidR="00DC3461">
        <w:t xml:space="preserve"> godine</w:t>
      </w:r>
    </w:p>
    <w:p w:rsidRDefault="00DC3461" w:rsidP="00FE1A6B" w:rsidR="00DC3461">
      <w:pPr>
        <w:ind w:firstLine="0"/>
      </w:pPr>
    </w:p>
    <w:p w:rsidRDefault="008E6585" w:rsidP="00DC3461" w:rsidR="008E6585" w:rsidRPr="00FC4653">
      <w:pPr>
        <w:jc w:val="right"/>
      </w:pPr>
      <w:r w:rsidRPr="00FC4653">
        <w:t>S</w:t>
      </w:r>
      <w:r w:rsidR="002179C2" w:rsidRPr="00FC4653">
        <w:t>udac</w:t>
      </w:r>
      <w:r w:rsidRPr="00FC4653">
        <w:t>:</w:t>
      </w:r>
    </w:p>
    <w:p w:rsidRDefault="005258C2" w:rsidP="00FE1A6B" w:rsidR="008D5B22">
      <w:pPr>
        <w:pStyle w:val="Uvuenotijeloteksta"/>
        <w:ind w:firstLine="141" w:left="1983"/>
        <w:jc w:val="right"/>
      </w:pPr>
      <w:r w:rsidRPr="00FC4653">
        <w:t xml:space="preserve">                                        Vesna Sremac Šoštar</w:t>
      </w:r>
      <w:r w:rsidR="00373810">
        <w:t>, v.r.</w:t>
      </w:r>
    </w:p>
    <w:p w:rsidRDefault="00373810" w:rsidP="00FE1A6B" w:rsidR="00373810">
      <w:pPr>
        <w:pStyle w:val="Uvuenotijeloteksta"/>
        <w:ind w:firstLine="141" w:left="1983"/>
        <w:jc w:val="right"/>
      </w:pPr>
      <w:r>
        <w:t>Za točnost otpravka</w:t>
      </w:r>
    </w:p>
    <w:p w:rsidRDefault="00373810" w:rsidP="00FE1A6B" w:rsidR="00373810" w:rsidRPr="00FC4653">
      <w:pPr>
        <w:pStyle w:val="Uvuenotijeloteksta"/>
        <w:ind w:firstLine="141" w:left="1983"/>
        <w:jc w:val="right"/>
      </w:pPr>
      <w:r>
        <w:t>Greta Jurišić</w:t>
      </w:r>
    </w:p>
    <w:p w:rsidRDefault="003A49B9" w:rsidP="003B2A53" w:rsidR="003A49B9"/>
    <w:p w:rsidRDefault="001E174F" w:rsidP="003B2A53" w:rsidR="001E174F"/>
    <w:p w:rsidRDefault="001E174F" w:rsidP="003B2A53" w:rsidR="001E174F"/>
    <w:p w:rsidRDefault="00576BA6" w:rsidP="003B2A53" w:rsidR="00576BA6"/>
    <w:p w:rsidRDefault="00FE1A6B" w:rsidP="00576BA6" w:rsidR="00FE1A6B">
      <w:pPr>
        <w:ind w:firstLine="0"/>
      </w:pPr>
    </w:p>
    <w:p w:rsidRDefault="00576BA6" w:rsidP="00576BA6" w:rsidR="003A49B9" w:rsidRPr="00FC4653">
      <w:pPr>
        <w:ind w:firstLine="0"/>
      </w:pPr>
      <w:r>
        <w:t>U</w:t>
      </w:r>
      <w:r w:rsidR="002179C2" w:rsidRPr="00FC4653">
        <w:t xml:space="preserve">puta o pravnom lijeku: </w:t>
      </w:r>
    </w:p>
    <w:p w:rsidRDefault="008E6585" w:rsidP="003A49B9" w:rsidR="008E6585" w:rsidRPr="00FC4653">
      <w:pPr>
        <w:ind w:firstLine="0"/>
      </w:pPr>
      <w:r w:rsidRPr="00FC4653">
        <w:t>Protiv ovog rješenja dopuštena je žalba u roku od 8 dana.  Žalba se podnosi ovom sudu u 2 primj</w:t>
      </w:r>
      <w:r w:rsidR="00B84D54" w:rsidRPr="00FC4653">
        <w:t xml:space="preserve">erka za Visoki trgovački sud </w:t>
      </w:r>
      <w:r w:rsidR="003A49B9">
        <w:t>RH</w:t>
      </w:r>
      <w:r w:rsidR="000531CA">
        <w:t xml:space="preserve">, a pravo na žalbu imaju samo stečajni vjerovnici </w:t>
      </w:r>
      <w:r w:rsidR="003A49B9">
        <w:t xml:space="preserve">(članak 91 stavak </w:t>
      </w:r>
      <w:r w:rsidR="000531CA">
        <w:t>4 SZ-a)</w:t>
      </w:r>
    </w:p>
    <w:p w:rsidRDefault="00FE1A6B" w:rsidP="00373810" w:rsidR="00FE1A6B" w:rsidRPr="00FC4653">
      <w:pPr>
        <w:pStyle w:val="Odlomakpopisa"/>
        <w:ind w:firstLine="0"/>
      </w:pPr>
    </w:p>
    <w:sectPr w:rsidSect="00576BA6" w:rsidR="00FE1A6B" w:rsidRPr="00FC4653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20" w:header="720" w:left="1800" w:bottom="568" w:right="1800" w:top="85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656D" w:rsidP="003B2A53" w:rsidR="00F2656D">
      <w:r>
        <w:separator/>
      </w:r>
    </w:p>
  </w:endnote>
  <w:endnote w:id="0" w:type="continuationSeparator">
    <w:p w:rsidRDefault="00F2656D" w:rsidP="003B2A53" w:rsidR="00F265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0A8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656D" w:rsidP="003B2A53" w:rsidR="00F2656D">
      <w:r>
        <w:separator/>
      </w:r>
    </w:p>
  </w:footnote>
  <w:footnote w:id="0" w:type="continuationSeparator">
    <w:p w:rsidRDefault="00F2656D" w:rsidP="003B2A53" w:rsidR="00F265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58C2" w:rsidP="003B2A53" w:rsidR="008D5B22">
    <w:pPr>
      <w:pStyle w:val="Zaglavlje"/>
    </w:pPr>
    <w:r>
      <w:rPr>
        <w:rStyle w:val="Brojstranice"/>
      </w:rPr>
      <w:t xml:space="preserve">                                                </w:t>
    </w:r>
    <w:r w:rsidR="008D5B22">
      <w:rPr>
        <w:rStyle w:val="Brojstranice"/>
      </w:rPr>
      <w:fldChar w:fldCharType="begin"/>
    </w:r>
    <w:r w:rsidR="008D5B22">
      <w:rPr>
        <w:rStyle w:val="Brojstranice"/>
      </w:rPr>
      <w:instrText xml:space="preserve">PAGE  </w:instrText>
    </w:r>
    <w:r w:rsidR="008D5B22">
      <w:rPr>
        <w:rStyle w:val="Brojstranice"/>
      </w:rPr>
      <w:fldChar w:fldCharType="separate"/>
    </w:r>
    <w:r w:rsidR="00650A8B">
      <w:rPr>
        <w:rStyle w:val="Brojstranice"/>
        <w:noProof/>
      </w:rPr>
      <w:t>2</w:t>
    </w:r>
    <w:r w:rsidR="008D5B22">
      <w:rPr>
        <w:rStyle w:val="Brojstranice"/>
      </w:rPr>
      <w:fldChar w:fldCharType="end"/>
    </w:r>
    <w:r w:rsidRPr="005258C2">
      <w:rPr>
        <w:rStyle w:val="Brojstranice"/>
      </w:rPr>
      <w:t xml:space="preserve">                              </w:t>
    </w:r>
    <w:r w:rsidR="00DB69FC">
      <w:rPr>
        <w:rStyle w:val="Brojstranice"/>
      </w:rPr>
      <w:t xml:space="preserve">                     </w:t>
    </w:r>
    <w:r w:rsidR="007F00AE">
      <w:rPr>
        <w:rStyle w:val="Brojstranice"/>
      </w:rPr>
      <w:t xml:space="preserve">  48 St-5724</w:t>
    </w:r>
    <w:r w:rsidR="00DB69FC">
      <w:rPr>
        <w:rStyle w:val="Brojstranice"/>
      </w:rPr>
      <w:t>/16</w:t>
    </w:r>
    <w:r w:rsidRPr="005258C2">
      <w:rPr>
        <w:rStyle w:val="Brojstranice"/>
      </w:rPr>
      <w:t xml:space="preserve">                                       </w:t>
    </w:r>
    <w:r>
      <w:rPr>
        <w:rStyle w:val="Brojstranice"/>
      </w:rPr>
      <w:t xml:space="preserve">                        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62367861"/>
      <w:docPartObj>
        <w:docPartGallery w:val="Page Numbers (Top of Page)"/>
        <w:docPartUnique/>
      </w:docPartObj>
    </w:sdtPr>
    <w:sdtEndPr/>
    <w:sdtContent>
      <w:p w:rsidRDefault="00FE1A6B" w:rsidP="00FE1A6B" w:rsidR="00FE1A6B">
        <w:pPr>
          <w:pStyle w:val="Zaglavlje"/>
          <w:jc w:val="right"/>
        </w:pPr>
        <w:r>
          <w:t>48.St-5724/16</w:t>
        </w:r>
      </w:p>
    </w:sdtContent>
  </w:sdt>
  <w:p w:rsidRDefault="00FE1A6B" w:rsidR="00FE1A6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5A0BD8"/>
    <w:multiLevelType w:val="hybridMultilevel"/>
    <w:tmpl w:val="7494BD10"/>
    <w:lvl w:tplc="9284365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62275E2"/>
    <w:multiLevelType w:val="hybridMultilevel"/>
    <w:tmpl w:val="87344204"/>
    <w:lvl w:tplc="E5A8F08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74FF2618"/>
    <w:multiLevelType w:val="hybridMultilevel"/>
    <w:tmpl w:val="64E88564"/>
    <w:lvl w:tplc="658AF78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31CA"/>
    <w:rsid w:val="000577CA"/>
    <w:rsid w:val="000971F5"/>
    <w:rsid w:val="000A238E"/>
    <w:rsid w:val="000B3E4B"/>
    <w:rsid w:val="000C5FFF"/>
    <w:rsid w:val="000D234B"/>
    <w:rsid w:val="000E55DB"/>
    <w:rsid w:val="000E75CC"/>
    <w:rsid w:val="0013154C"/>
    <w:rsid w:val="00152C0F"/>
    <w:rsid w:val="00153B96"/>
    <w:rsid w:val="001601CA"/>
    <w:rsid w:val="00182778"/>
    <w:rsid w:val="0018507C"/>
    <w:rsid w:val="001976F7"/>
    <w:rsid w:val="001B16FF"/>
    <w:rsid w:val="001B5FB4"/>
    <w:rsid w:val="001B7C25"/>
    <w:rsid w:val="001C5F7A"/>
    <w:rsid w:val="001D2093"/>
    <w:rsid w:val="001E174F"/>
    <w:rsid w:val="001E7B4E"/>
    <w:rsid w:val="002179C2"/>
    <w:rsid w:val="00241809"/>
    <w:rsid w:val="002510A4"/>
    <w:rsid w:val="00272876"/>
    <w:rsid w:val="00272E07"/>
    <w:rsid w:val="002A7704"/>
    <w:rsid w:val="002B1696"/>
    <w:rsid w:val="002D4B5F"/>
    <w:rsid w:val="002E345C"/>
    <w:rsid w:val="002E7C19"/>
    <w:rsid w:val="00303420"/>
    <w:rsid w:val="00306A98"/>
    <w:rsid w:val="003240C3"/>
    <w:rsid w:val="00325824"/>
    <w:rsid w:val="003559EE"/>
    <w:rsid w:val="00355D6D"/>
    <w:rsid w:val="00355DD4"/>
    <w:rsid w:val="00373810"/>
    <w:rsid w:val="00391515"/>
    <w:rsid w:val="0039740D"/>
    <w:rsid w:val="003A0E2C"/>
    <w:rsid w:val="003A49B9"/>
    <w:rsid w:val="003B2A53"/>
    <w:rsid w:val="003C6364"/>
    <w:rsid w:val="004008CE"/>
    <w:rsid w:val="0040710B"/>
    <w:rsid w:val="00444428"/>
    <w:rsid w:val="004464D4"/>
    <w:rsid w:val="00447DD5"/>
    <w:rsid w:val="00460252"/>
    <w:rsid w:val="00467628"/>
    <w:rsid w:val="004A3A5B"/>
    <w:rsid w:val="004B52A9"/>
    <w:rsid w:val="004C20D2"/>
    <w:rsid w:val="004E1BBF"/>
    <w:rsid w:val="0051513B"/>
    <w:rsid w:val="00517BEF"/>
    <w:rsid w:val="005258C2"/>
    <w:rsid w:val="00526CD9"/>
    <w:rsid w:val="00527D6A"/>
    <w:rsid w:val="005362EA"/>
    <w:rsid w:val="00551AA2"/>
    <w:rsid w:val="005746AC"/>
    <w:rsid w:val="00576BA6"/>
    <w:rsid w:val="0059292A"/>
    <w:rsid w:val="005A05D3"/>
    <w:rsid w:val="005A34FE"/>
    <w:rsid w:val="005A46C4"/>
    <w:rsid w:val="005B4638"/>
    <w:rsid w:val="005C7B0B"/>
    <w:rsid w:val="005E336A"/>
    <w:rsid w:val="005F1D81"/>
    <w:rsid w:val="00604508"/>
    <w:rsid w:val="00650A8B"/>
    <w:rsid w:val="0065330D"/>
    <w:rsid w:val="00665E6E"/>
    <w:rsid w:val="00667FF1"/>
    <w:rsid w:val="006A3FEF"/>
    <w:rsid w:val="006A4A4A"/>
    <w:rsid w:val="006B600E"/>
    <w:rsid w:val="006B62F8"/>
    <w:rsid w:val="006D76D9"/>
    <w:rsid w:val="006E0203"/>
    <w:rsid w:val="006F52B0"/>
    <w:rsid w:val="00725C71"/>
    <w:rsid w:val="007478DB"/>
    <w:rsid w:val="00752D09"/>
    <w:rsid w:val="007624BD"/>
    <w:rsid w:val="0076263A"/>
    <w:rsid w:val="00764049"/>
    <w:rsid w:val="00764CE9"/>
    <w:rsid w:val="007850BD"/>
    <w:rsid w:val="00794035"/>
    <w:rsid w:val="007B5C3F"/>
    <w:rsid w:val="007B5EE5"/>
    <w:rsid w:val="007C4F46"/>
    <w:rsid w:val="007C698F"/>
    <w:rsid w:val="007D374B"/>
    <w:rsid w:val="007F00AE"/>
    <w:rsid w:val="007F2008"/>
    <w:rsid w:val="007F3910"/>
    <w:rsid w:val="007F4666"/>
    <w:rsid w:val="007F52C4"/>
    <w:rsid w:val="007F72EF"/>
    <w:rsid w:val="0080139E"/>
    <w:rsid w:val="008101F9"/>
    <w:rsid w:val="0081411E"/>
    <w:rsid w:val="00817A73"/>
    <w:rsid w:val="00830A53"/>
    <w:rsid w:val="00831D23"/>
    <w:rsid w:val="0083350A"/>
    <w:rsid w:val="00836807"/>
    <w:rsid w:val="00881945"/>
    <w:rsid w:val="008A2886"/>
    <w:rsid w:val="008A56FB"/>
    <w:rsid w:val="008B0234"/>
    <w:rsid w:val="008D3E89"/>
    <w:rsid w:val="008D5B22"/>
    <w:rsid w:val="008E09C6"/>
    <w:rsid w:val="008E0E14"/>
    <w:rsid w:val="008E6585"/>
    <w:rsid w:val="009132FB"/>
    <w:rsid w:val="00925D24"/>
    <w:rsid w:val="00927EB1"/>
    <w:rsid w:val="00946C18"/>
    <w:rsid w:val="00955A8C"/>
    <w:rsid w:val="00955D2D"/>
    <w:rsid w:val="00963321"/>
    <w:rsid w:val="0097040B"/>
    <w:rsid w:val="00983FE5"/>
    <w:rsid w:val="00986ADD"/>
    <w:rsid w:val="009B2095"/>
    <w:rsid w:val="009B5F2C"/>
    <w:rsid w:val="009D6EF3"/>
    <w:rsid w:val="009E0EF6"/>
    <w:rsid w:val="009F740A"/>
    <w:rsid w:val="00A0530D"/>
    <w:rsid w:val="00A06D54"/>
    <w:rsid w:val="00A378AF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F4881"/>
    <w:rsid w:val="00B05A31"/>
    <w:rsid w:val="00B05CBC"/>
    <w:rsid w:val="00B2245F"/>
    <w:rsid w:val="00B534BC"/>
    <w:rsid w:val="00B62987"/>
    <w:rsid w:val="00B77C2D"/>
    <w:rsid w:val="00B84D54"/>
    <w:rsid w:val="00B901A3"/>
    <w:rsid w:val="00B949C2"/>
    <w:rsid w:val="00BA5CEB"/>
    <w:rsid w:val="00BA7D17"/>
    <w:rsid w:val="00BD535C"/>
    <w:rsid w:val="00BD7216"/>
    <w:rsid w:val="00C06EC4"/>
    <w:rsid w:val="00C30121"/>
    <w:rsid w:val="00C365DD"/>
    <w:rsid w:val="00C41F13"/>
    <w:rsid w:val="00C42504"/>
    <w:rsid w:val="00C56F75"/>
    <w:rsid w:val="00C95AC8"/>
    <w:rsid w:val="00CB66D3"/>
    <w:rsid w:val="00CD210D"/>
    <w:rsid w:val="00CD4A70"/>
    <w:rsid w:val="00CD4FF3"/>
    <w:rsid w:val="00CF7097"/>
    <w:rsid w:val="00D016CE"/>
    <w:rsid w:val="00D104B3"/>
    <w:rsid w:val="00D126E7"/>
    <w:rsid w:val="00D15754"/>
    <w:rsid w:val="00D214DD"/>
    <w:rsid w:val="00D556DD"/>
    <w:rsid w:val="00D82AE0"/>
    <w:rsid w:val="00D91F53"/>
    <w:rsid w:val="00D923D6"/>
    <w:rsid w:val="00DA10F7"/>
    <w:rsid w:val="00DA2985"/>
    <w:rsid w:val="00DB69FC"/>
    <w:rsid w:val="00DC3461"/>
    <w:rsid w:val="00DC3A94"/>
    <w:rsid w:val="00DC3CB7"/>
    <w:rsid w:val="00DD7DC5"/>
    <w:rsid w:val="00DE057C"/>
    <w:rsid w:val="00DE242F"/>
    <w:rsid w:val="00DE5AB8"/>
    <w:rsid w:val="00E13B7D"/>
    <w:rsid w:val="00E2474F"/>
    <w:rsid w:val="00E25D0C"/>
    <w:rsid w:val="00E614F7"/>
    <w:rsid w:val="00E71F92"/>
    <w:rsid w:val="00E83465"/>
    <w:rsid w:val="00E93434"/>
    <w:rsid w:val="00E937CF"/>
    <w:rsid w:val="00EA0624"/>
    <w:rsid w:val="00EC1913"/>
    <w:rsid w:val="00ED545B"/>
    <w:rsid w:val="00F007D0"/>
    <w:rsid w:val="00F11B04"/>
    <w:rsid w:val="00F2656D"/>
    <w:rsid w:val="00F43FA9"/>
    <w:rsid w:val="00F62019"/>
    <w:rsid w:val="00F6399E"/>
    <w:rsid w:val="00F82D66"/>
    <w:rsid w:val="00FA184C"/>
    <w:rsid w:val="00FB21FA"/>
    <w:rsid w:val="00FC4653"/>
    <w:rsid w:val="00FC5A41"/>
    <w:rsid w:val="00FD2D6D"/>
    <w:rsid w:val="00FE1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2A53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576BA6"/>
    <w:pPr>
      <w:overflowPunct/>
      <w:autoSpaceDE/>
      <w:autoSpaceDN/>
      <w:adjustRightInd/>
      <w:ind w:firstLine="708"/>
      <w:textAlignment w:val="auto"/>
    </w:pPr>
  </w:style>
  <w:style w:customStyle="true" w:styleId="UvuenotijelotekstaChar" w:type="character">
    <w:name w:val="Uvučeno tijelo teksta Char"/>
    <w:basedOn w:val="Zadanifontodlomka"/>
    <w:link w:val="Uvuenotijeloteksta"/>
    <w:rsid w:val="00576BA6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E1A6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38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38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38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38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38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2A5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576BA6"/>
    <w:pPr>
      <w:overflowPunct/>
      <w:autoSpaceDE/>
      <w:autoSpaceDN/>
      <w:adjustRightInd/>
      <w:ind w:firstLine="708"/>
      <w:textAlignment w:val="auto"/>
    </w:pPr>
  </w:style>
  <w:style w:customStyle="1" w:styleId="UvuenotijelotekstaChar" w:type="character">
    <w:name w:val="Uvučeno tijelo teksta Char"/>
    <w:basedOn w:val="Zadanifontodlomka"/>
    <w:link w:val="Uvuenotijeloteksta"/>
    <w:rsid w:val="00576BA6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E1A6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38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38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38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38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38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te imenovanje novog stečajnog upravitelja</izvorni_sadrzaj>
    <derivirana_varijabla naziv="DomainObject.Primjedba_1">te imenovanje novog stečajnog upravitelja</derivirana_varijabla>
  </DomainObject.Primjedba>
  <DomainObject.Oznaka>
    <izvorni_sadrzaj>St-5724/2016-34</izvorni_sadrzaj>
    <derivirana_varijabla naziv="DomainObject.Oznaka_1">St-5724/2016-34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5724</izvorni_sadrzaj>
    <derivirana_varijabla naziv="DomainObject.Predmet.Broj_1">5724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srpnja 2017.</izvorni_sadrzaj>
    <derivirana_varijabla naziv="DomainObject.Predmet.DatumRjesavanja_1">21.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St-5724/2016</izvorni_sadrzaj>
    <derivirana_varijabla naziv="DomainObject.Predmet.OznakaBroj_1">St-5724/2016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STOLARIJA LOVREK d.o.o. zastupanog po punomoćniku NATALIJA LOVREK</izvorni_sadrzaj>
    <derivirana_varijabla naziv="DomainObject.Predmet.ProtustrankaFormated_1">  STOLARIJA LOVREK d.o.o. zastupanog po punomoćniku NATALIJA LOVREK</derivirana_varijabla>
  </DomainObject.Predmet.ProtustrankaFormated>
  <DomainObject.Predmet.ProtustrankaFormatedOIB>
    <izvorni_sadrzaj>  STOLARIJA LOVREK d.o.o., OIB 40049187588 zastupanog po punomoćniku NATALIJA LOVREK</izvorni_sadrzaj>
    <derivirana_varijabla naziv="DomainObject.Predmet.ProtustrankaFormatedOIB_1">  STOLARIJA LOVREK d.o.o., OIB 40049187588 zastupanog po punomoćniku NATALIJA LOVREK</derivirana_varijabla>
  </DomainObject.Predmet.ProtustrankaFormatedOIB>
  <DomainObject.Predmet.ProtustrankaFormatedWithAdress>
    <izvorni_sadrzaj> STOLARIJA LOVREK d.o.o., Dubrovčan 79, 49214 Dubrovčan zastupanog po punomoćniku NATALIJA LOVREK</izvorni_sadrzaj>
    <derivirana_varijabla naziv="DomainObject.Predmet.ProtustrankaFormatedWithAdress_1"> STOLARIJA LOVREK d.o.o., Dubrovčan 79, 49214 Dubrovčan zastupanog po punomoćniku NATALIJA LOVREK</derivirana_varijabla>
  </DomainObject.Predmet.ProtustrankaFormatedWithAdress>
  <DomainObject.Predmet.ProtustrankaFormatedWithAdressOIB>
    <izvorni_sadrzaj> STOLARIJA LOVREK d.o.o., OIB 40049187588, Dubrovčan 79, 49214 Dubrovčan zastupanog po punomoćniku NATALIJA LOVREK</izvorni_sadrzaj>
    <derivirana_varijabla naziv="DomainObject.Predmet.ProtustrankaFormatedWithAdressOIB_1"> STOLARIJA LOVREK d.o.o., OIB 40049187588, Dubrovčan 79, 49214 Dubrovčan zastupanog po punomoćniku NATALIJA LOVREK</derivirana_varijabla>
  </DomainObject.Predmet.ProtustrankaFormatedWithAdressOIB>
  <DomainObject.Predmet.ProtustrankaWithAdress>
    <izvorni_sadrzaj>STOLARIJA LOVREK d.o.o. Dubrovčan 79, 49214 Dubrovčan</izvorni_sadrzaj>
    <derivirana_varijabla naziv="DomainObject.Predmet.ProtustrankaWithAdress_1">STOLARIJA LOVREK d.o.o. Dubrovčan 79, 49214 Dubrovčan</derivirana_varijabla>
  </DomainObject.Predmet.ProtustrankaWithAdress>
  <DomainObject.Predmet.ProtustrankaWithAdressOIB>
    <izvorni_sadrzaj>STOLARIJA LOVREK d.o.o., OIB 40049187588, Dubrovčan 79, 49214 Dubrovčan</izvorni_sadrzaj>
    <derivirana_varijabla naziv="DomainObject.Predmet.ProtustrankaWithAdressOIB_1">STOLARIJA LOVREK d.o.o., OIB 40049187588, Dubrovčan 79, 49214 Dubrovčan</derivirana_varijabla>
  </DomainObject.Predmet.ProtustrankaWithAdressOIB>
  <DomainObject.Predmet.ProtustrankaNazivFormated>
    <izvorni_sadrzaj>STOLARIJA LOVREK d.o.o.</izvorni_sadrzaj>
    <derivirana_varijabla naziv="DomainObject.Predmet.ProtustrankaNazivFormated_1">STOLARIJA LOVREK d.o.o.</derivirana_varijabla>
  </DomainObject.Predmet.ProtustrankaNazivFormated>
  <DomainObject.Predmet.ProtustrankaNazivFormatedOIB>
    <izvorni_sadrzaj>STOLARIJA LOVREK d.o.o., OIB 40049187588</izvorni_sadrzaj>
    <derivirana_varijabla naziv="DomainObject.Predmet.ProtustrankaNazivFormatedOIB_1">STOLARIJA LOVREK d.o.o., OIB 40049187588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TRGOCENTAR društvo s ograničenom odgovornošću, trgovina na veliko i malo</izvorni_sadrzaj>
    <derivirana_varijabla naziv="DomainObject.Predmet.StrankaFormated_1">  FINA Regionalni centar Zagreb; TRGOCENTAR društvo s ograničenom odgovornošću, trgovina na veliko i malo</derivirana_varijabla>
  </DomainObject.Predmet.StrankaFormated>
  <DomainObject.Predmet.StrankaFormatedOIB>
    <izvorni_sadrzaj>  FINA Regionalni centar Zagreb, OIB 85821130368; TRGOCENTAR društvo s ograničenom odgovornošću, trgovina na veliko i malo, OIB 84210581427</izvorni_sadrzaj>
    <derivirana_varijabla naziv="DomainObject.Predmet.StrankaFormatedOIB_1">  FINA Regionalni centar Zagreb, OIB 85821130368; TRGOCENTAR društvo s ograničenom odgovornošću, trgovina na veliko i malo, OIB 84210581427</derivirana_varijabla>
  </DomainObject.Predmet.StrankaFormatedOIB>
  <DomainObject.Predmet.StrankaFormatedWithAdress>
    <izvorni_sadrzaj> FINA Regionalni centar Zagreb, Trg svibanjskih žrtava 1995. br. 1, 10000 Zagreb; TRGOCENTAR društvo s ograničenom odgovornošću, trgovina na veliko i malo, 103. brigade 8, 49210 Zabok</izvorni_sadrzaj>
    <derivirana_varijabla naziv="DomainObject.Predmet.StrankaFormatedWithAdress_1"> FINA Regionalni centar Zagreb, Trg svibanjskih žrtava 1995. br. 1, 10000 Zagreb; TRGOCENTAR društvo s ograničenom odgovornošću, trgovina na veliko i malo, 103. brigade 8, 49210 Zabok</derivirana_varijabla>
  </DomainObject.Predmet.StrankaFormatedWithAdress>
  <DomainObject.Predmet.StrankaFormatedWithAdressOIB>
    <izvorni_sadrzaj> FINA Regionalni centar Zagreb, OIB 85821130368, Trg svibanjskih žrtava 1995. br. 1, 10000 Zagreb; TRGOCENTAR društvo s ograničenom odgovornošću, trgovina na veliko i malo, OIB 84210581427, 103. brigade 8, 49210 Zabok</izvorni_sadrzaj>
    <derivirana_varijabla naziv="DomainObject.Predmet.StrankaFormatedWithAdressOIB_1"> FINA Regionalni centar Zagreb, OIB 85821130368, Trg svibanjskih žrtava 1995. br. 1, 10000 Zagreb; TRGOCENTAR društvo s ograničenom odgovornošću, trgovina na veliko i malo, OIB 84210581427, 103. brigade 8, 49210 Zabok</derivirana_varijabla>
  </DomainObject.Predmet.StrankaFormatedWithAdressOIB>
  <DomainObject.Predmet.StrankaWithAdress>
    <izvorni_sadrzaj>FINA Regionalni centar Zagreb Trg svibanjskih žrtava 1995. br. 1,10000 Zagreb,TRGOCENTAR društvo s ograničenom odgovornošću, trgovina na veliko i malo 103. brigade 8,49210 Zabok</izvorni_sadrzaj>
    <derivirana_varijabla naziv="DomainObject.Predmet.StrankaWithAdress_1">FINA Regionalni centar Zagreb Trg svibanjskih žrtava 1995. br. 1,10000 Zagreb,TRGOCENTAR društvo s ograničenom odgovornošću, trgovina na veliko i malo 103. brigade 8,49210 Zabok</derivirana_varijabla>
  </DomainObject.Predmet.StrankaWithAdress>
  <DomainObject.Predmet.StrankaWithAdressOIB>
    <izvorni_sadrzaj>FINA Regionalni centar Zagreb, OIB 85821130368, Trg svibanjskih žrtava 1995. br. 1,10000 Zagreb,TRGOCENTAR društvo s ograničenom odgovornošću, trgovina na veliko i malo, OIB 84210581427, 103. brigade 8,49210 Zabok</izvorni_sadrzaj>
    <derivirana_varijabla naziv="DomainObject.Predmet.StrankaWithAdressOIB_1">FINA Regionalni centar Zagreb, OIB 85821130368, Trg svibanjskih žrtava 1995. br. 1,10000 Zagreb,TRGOCENTAR društvo s ograničenom odgovornošću, trgovina na veliko i malo, OIB 84210581427, 103. brigade 8,49210 Zabok</derivirana_varijabla>
  </DomainObject.Predmet.StrankaWithAdressOIB>
  <DomainObject.Predmet.StrankaNazivFormated>
    <izvorni_sadrzaj>FINA Regionalni centar Zagreb,TRGOCENTAR društvo s ograničenom odgovornošću, trgovina na veliko i malo</izvorni_sadrzaj>
    <derivirana_varijabla naziv="DomainObject.Predmet.StrankaNazivFormated_1">FINA Regionalni centar Zagreb,TRGOCENTAR društvo s ograničenom odgovornošću, trgovina na veliko i malo</derivirana_varijabla>
  </DomainObject.Predmet.StrankaNazivFormated>
  <DomainObject.Predmet.StrankaNazivFormatedOIB>
    <izvorni_sadrzaj>FINA Regionalni centar Zagreb, OIB 85821130368,TRGOCENTAR društvo s ograničenom odgovornošću, trgovina na veliko i malo, OIB 84210581427</izvorni_sadrzaj>
    <derivirana_varijabla naziv="DomainObject.Predmet.StrankaNazivFormatedOIB_1">FINA Regionalni centar Zagreb, OIB 85821130368,TRGOCENTAR društvo s ograničenom odgovornošću, trgovina na veliko i malo, OIB 84210581427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TRGOCENTAR društvo s ograničenom odgovornošću, trgovina na veliko i malo</item>
    </izvorni_sadrzaj>
    <derivirana_varijabla naziv="DomainObject.Predmet.StrankaListFormated_1">
      <item>FINA Regionalni centar Zagreb</item>
      <item>TRGOCENTAR društvo s ograničenom odgovornošću, trgovina na veliko i malo</item>
    </derivirana_varijabla>
  </DomainObject.Predmet.StrankaListFormated>
  <DomainObject.Predmet.StrankaListFormatedOIB>
    <izvorni_sadrzaj>
      <item>FINA Regionalni centar Zagreb, OIB 85821130368</item>
      <item>TRGOCENTAR društvo s ograničenom odgovornošću, trgovina na veliko i malo, OIB 84210581427</item>
    </izvorni_sadrzaj>
    <derivirana_varijabla naziv="DomainObject.Predmet.StrankaListFormatedOIB_1">
      <item>FINA Regionalni centar Zagreb, OIB 85821130368</item>
      <item>TRGOCENTAR društvo s ograničenom odgovornošću, trgovina na veliko i malo, OIB 84210581427</item>
    </derivirana_varijabla>
  </DomainObject.Predmet.StrankaListFormatedOIB>
  <DomainObject.Predmet.StrankaListFormatedWithAdress>
    <izvorni_sadrzaj>
      <item>FINA Regionalni centar Zagreb, Trg svibanjskih žrtava 1995. br. 1, 10000 Zagreb</item>
      <item>TRGOCENTAR društvo s ograničenom odgovornošću, trgovina na veliko i malo, 103. brigade 8, 49210 Zabok</item>
    </izvorni_sadrzaj>
    <derivirana_varijabla naziv="DomainObject.Predmet.StrankaListFormatedWithAdress_1">
      <item>FINA Regionalni centar Zagreb, Trg svibanjskih žrtava 1995. br. 1, 10000 Zagreb</item>
      <item>TRGOCENTAR društvo s ograničenom odgovornošću, trgovina na veliko i malo, 103. brigade 8, 49210 Zabok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TRGOCENTAR društvo s ograničenom odgovornošću, trgovina na veliko i malo, OIB 84210581427, 103. brigade 8, 49210 Zabok</item>
    </izvorni_sadrzaj>
    <derivirana_varijabla naziv="DomainObject.Predmet.StrankaListFormatedWithAdressOIB_1">
      <item>FINA Regionalni centar Zagreb, OIB 85821130368, Trg svibanjskih žrtava 1995. br. 1, 10000 Zagreb</item>
      <item>TRGOCENTAR društvo s ograničenom odgovornošću, trgovina na veliko i malo, OIB 84210581427, 103. brigade 8, 49210 Zabok</item>
    </derivirana_varijabla>
  </DomainObject.Predmet.StrankaListFormatedWithAdressOIB>
  <DomainObject.Predmet.StrankaListNazivFormated>
    <izvorni_sadrzaj>
      <item>FINA Regionalni centar Zagreb</item>
      <item>TRGOCENTAR društvo s ograničenom odgovornošću, trgovina na veliko i malo</item>
    </izvorni_sadrzaj>
    <derivirana_varijabla naziv="DomainObject.Predmet.StrankaListNazivFormated_1">
      <item>FINA Regionalni centar Zagreb</item>
      <item>TRGOCENTAR društvo s ograničenom odgovornošću, trgovina na veliko i malo</item>
    </derivirana_varijabla>
  </DomainObject.Predmet.StrankaListNazivFormated>
  <DomainObject.Predmet.StrankaListNazivFormatedOIB>
    <izvorni_sadrzaj>
      <item>FINA Regionalni centar Zagreb, OIB 85821130368</item>
      <item>TRGOCENTAR društvo s ograničenom odgovornošću, trgovina na veliko i malo, OIB 84210581427</item>
    </izvorni_sadrzaj>
    <derivirana_varijabla naziv="DomainObject.Predmet.StrankaListNazivFormatedOIB_1">
      <item>FINA Regionalni centar Zagreb, OIB 85821130368</item>
      <item>TRGOCENTAR društvo s ograničenom odgovornošću, trgovina na veliko i malo, OIB 84210581427</item>
    </derivirana_varijabla>
  </DomainObject.Predmet.StrankaListNazivFormatedOIB>
  <DomainObject.Predmet.ProtuStrankaListFormated>
    <izvorni_sadrzaj>
      <item>STOLARIJA LOVREK d.o.o. zastupanog po punomoćniku NATALIJA LOVREK</item>
    </izvorni_sadrzaj>
    <derivirana_varijabla naziv="DomainObject.Predmet.ProtuStrankaListFormated_1">
      <item>STOLARIJA LOVREK d.o.o. zastupanog po punomoćniku NATALIJA LOVREK</item>
    </derivirana_varijabla>
  </DomainObject.Predmet.ProtuStrankaListFormated>
  <DomainObject.Predmet.ProtuStrankaListFormatedOIB>
    <izvorni_sadrzaj>
      <item>STOLARIJA LOVREK d.o.o., OIB 40049187588 zastupanog po punomoćniku NATALIJA LOVREK</item>
    </izvorni_sadrzaj>
    <derivirana_varijabla naziv="DomainObject.Predmet.ProtuStrankaListFormatedOIB_1">
      <item>STOLARIJA LOVREK d.o.o., OIB 40049187588 zastupanog po punomoćniku NATALIJA LOVREK</item>
    </derivirana_varijabla>
  </DomainObject.Predmet.ProtuStrankaListFormatedOIB>
  <DomainObject.Predmet.ProtuStrankaListFormatedWithAdress>
    <izvorni_sadrzaj>
      <item>STOLARIJA LOVREK d.o.o., Dubrovčan 79, 49214 Dubrovčan zastupanog po punomoćniku NATALIJA LOVREK</item>
    </izvorni_sadrzaj>
    <derivirana_varijabla naziv="DomainObject.Predmet.ProtuStrankaListFormatedWithAdress_1">
      <item>STOLARIJA LOVREK d.o.o., Dubrovčan 79, 49214 Dubrovčan zastupanog po punomoćniku NATALIJA LOVREK</item>
    </derivirana_varijabla>
  </DomainObject.Predmet.ProtuStrankaListFormatedWithAdress>
  <DomainObject.Predmet.ProtuStrankaListFormatedWithAdressOIB>
    <izvorni_sadrzaj>
      <item>STOLARIJA LOVREK d.o.o., OIB 40049187588, Dubrovčan 79, 49214 Dubrovčan zastupanog po punomoćniku NATALIJA LOVREK</item>
    </izvorni_sadrzaj>
    <derivirana_varijabla naziv="DomainObject.Predmet.ProtuStrankaListFormatedWithAdressOIB_1">
      <item>STOLARIJA LOVREK d.o.o., OIB 40049187588, Dubrovčan 79, 49214 Dubrovčan zastupanog po punomoćniku NATALIJA LOVREK</item>
    </derivirana_varijabla>
  </DomainObject.Predmet.ProtuStrankaListFormatedWithAdressOIB>
  <DomainObject.Predmet.ProtuStrankaListNazivFormated>
    <izvorni_sadrzaj>
      <item>STOLARIJA LOVREK d.o.o.</item>
    </izvorni_sadrzaj>
    <derivirana_varijabla naziv="DomainObject.Predmet.ProtuStrankaListNazivFormated_1">
      <item>STOLARIJA LOVREK d.o.o.</item>
    </derivirana_varijabla>
  </DomainObject.Predmet.ProtuStrankaListNazivFormated>
  <DomainObject.Predmet.ProtuStrankaListNazivFormatedOIB>
    <izvorni_sadrzaj>
      <item>STOLARIJA LOVREK d.o.o., OIB 40049187588</item>
    </izvorni_sadrzaj>
    <derivirana_varijabla naziv="DomainObject.Predmet.ProtuStrankaListNazivFormatedOIB_1">
      <item>STOLARIJA LOVREK d.o.o., OIB 40049187588</item>
    </derivirana_varijabla>
  </DomainObject.Predmet.ProtuStrankaListNazivFormatedOIB>
  <DomainObject.Predmet.OstaliListFormated>
    <izvorni_sadrzaj>
      <item>NATALIJA LOVREK punomoćnik sudionika u postupku STOLARIJA LOVREK d.o.o.</item>
    </izvorni_sadrzaj>
    <derivirana_varijabla naziv="DomainObject.Predmet.OstaliListFormated_1">
      <item>NATALIJA LOVREK punomoćnik sudionika u postupku STOLARIJA LOVREK d.o.o.</item>
    </derivirana_varijabla>
  </DomainObject.Predmet.OstaliListFormated>
  <DomainObject.Predmet.OstaliListFormatedOIB>
    <izvorni_sadrzaj>
      <item>NATALIJA LOVREK, OIB 23518681618 punomoćnik sudionika u postupku STOLARIJA LOVREK d.o.o.</item>
    </izvorni_sadrzaj>
    <derivirana_varijabla naziv="DomainObject.Predmet.OstaliListFormatedOIB_1">
      <item>NATALIJA LOVREK, OIB 23518681618 punomoćnik sudionika u postupku STOLARIJA LOVREK d.o.o.</item>
    </derivirana_varijabla>
  </DomainObject.Predmet.OstaliListFormatedOIB>
  <DomainObject.Predmet.OstaliListFormatedWithAdress>
    <izvorni_sadrzaj>
      <item>NATALIJA LOVREK, Dubrovčan 79, 49210 Dubrovčan punomoćnik sudionika u postupku STOLARIJA LOVREK d.o.o.</item>
    </izvorni_sadrzaj>
    <derivirana_varijabla naziv="DomainObject.Predmet.OstaliListFormatedWithAdress_1">
      <item>NATALIJA LOVREK, Dubrovčan 79, 49210 Dubrovčan punomoćnik sudionika u postupku STOLARIJA LOVREK d.o.o.</item>
    </derivirana_varijabla>
  </DomainObject.Predmet.OstaliListFormatedWithAdress>
  <DomainObject.Predmet.OstaliListFormatedWithAdressOIB>
    <izvorni_sadrzaj>
      <item>NATALIJA LOVREK, OIB 23518681618, Dubrovčan 79, 49210 Dubrovčan punomoćnik sudionika u postupku STOLARIJA LOVREK d.o.o.</item>
    </izvorni_sadrzaj>
    <derivirana_varijabla naziv="DomainObject.Predmet.OstaliListFormatedWithAdressOIB_1">
      <item>NATALIJA LOVREK, OIB 23518681618, Dubrovčan 79, 49210 Dubrovčan punomoćnik sudionika u postupku STOLARIJA LOVREK d.o.o.</item>
    </derivirana_varijabla>
  </DomainObject.Predmet.OstaliListFormatedWithAdressOIB>
  <DomainObject.Predmet.OstaliListNazivFormated>
    <izvorni_sadrzaj>
      <item>NATALIJA LOVREK</item>
    </izvorni_sadrzaj>
    <derivirana_varijabla naziv="DomainObject.Predmet.OstaliListNazivFormated_1">
      <item>NATALIJA LOVREK</item>
    </derivirana_varijabla>
  </DomainObject.Predmet.OstaliListNazivFormated>
  <DomainObject.Predmet.OstaliListNazivFormatedOIB>
    <izvorni_sadrzaj>
      <item>NATALIJA LOVREK, OIB 23518681618</item>
    </izvorni_sadrzaj>
    <derivirana_varijabla naziv="DomainObject.Predmet.OstaliListNazivFormatedOIB_1">
      <item>NATALIJA LOVREK, OIB 23518681618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>St-5724/2016-34</izvorni_sadrzaj>
    <derivirana_varijabla naziv="DomainObject.PoslovniBrojDokumenta_1">St-5724/2016-34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STOLARIJA LOVREK d.o.o.</izvorni_sadrzaj>
    <derivirana_varijabla naziv="DomainObject.Predmet.ProtustrankaIDrugi_1">STOLARIJA LOVREK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STOLARIJA LOVREK d.o.o., OIB 40049187588, Dubrovčan 79, 49214 Dubrovčan</izvorni_sadrzaj>
    <derivirana_varijabla naziv="DomainObject.Predmet.ProtustrankaIDrugiAdressOIB_1">STOLARIJA LOVREK d.o.o., OIB 40049187588, Dubrovčan 79, 49214 Dubrovčan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srpnja 2017.</izvorni_sadrzaj>
    <derivirana_varijabla naziv="DomainObject.Predmet.OdlukaRjesenje.DatumDonosenjaOdluke_1">21. srpnja 2017.</derivirana_varijabla>
  </DomainObject.Predmet.OdlukaRjesenje.DatumDonosenjaOdluke>
  <DomainObject.Predmet.OdlukaRjesenje.DatumPravomocnosti>
    <izvorni_sadrzaj>9. kolovoza 2017.</izvorni_sadrzaj>
    <derivirana_varijabla naziv="DomainObject.Predmet.OdlukaRjesenje.DatumPravomocnosti_1">9. kolovoza 2017.</derivirana_varijabla>
  </DomainObject.Predmet.OdlukaRjesenje.DatumPravomocnosti>
  <DomainObject.Predmet.OdlukaRjesenje.Oznaka>
    <izvorni_sadrzaj>St-5724/2016-24</izvorni_sadrzaj>
    <derivirana_varijabla naziv="DomainObject.Predmet.OdlukaRjesenje.Oznaka_1">St-5724/2016-24</derivirana_varijabla>
  </DomainObject.Predmet.OdlukaRjesenje.Oznaka>
  <DomainObject.Predmet.SudioniciListNaziv>
    <izvorni_sadrzaj>
      <item>FINA Regionalni centar Zagreb</item>
      <item>STOLARIJA LOVREK d.o.o.</item>
      <item>NATALIJA LOVREK</item>
      <item>TRGOCENTAR društvo s ograničenom odgovornošću, trgovina na veliko i malo</item>
    </izvorni_sadrzaj>
    <derivirana_varijabla naziv="DomainObject.Predmet.SudioniciListNaziv_1">
      <item>FINA Regionalni centar Zagreb</item>
      <item>STOLARIJA LOVREK d.o.o.</item>
      <item>NATALIJA LOVREK</item>
      <item>TRGOCENTAR društvo s ograničenom odgovornošću, trgovina na veliko i malo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STOLARIJA LOVREK d.o.o., OIB 40049187588, Dubrovčan 79,49214 Dubrovčan</item>
      <item>NATALIJA LOVREK, OIB 23518681618, Dubrovčan 79,49210 Dubrovčan</item>
      <item>TRGOCENTAR društvo s ograničenom odgovornošću, trgovina na veliko i malo, OIB 84210581427, 103. brigade 8,49210 Zabok</item>
    </izvorni_sadrzaj>
    <derivirana_varijabla naziv="DomainObject.Predmet.SudioniciListAdressOIB_1">
      <item>FINA Regionalni centar Zagreb, OIB 85821130368, Trg svibanjskih žrtava 1995. br. 1,10000 Zagreb</item>
      <item>STOLARIJA LOVREK d.o.o., OIB 40049187588, Dubrovčan 79,49214 Dubrovčan</item>
      <item>NATALIJA LOVREK, OIB 23518681618, Dubrovčan 79,49210 Dubrovčan</item>
      <item>TRGOCENTAR društvo s ograničenom odgovornošću, trgovina na veliko i malo, OIB 84210581427, 103. brigade 8,49210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40049187588</item>
      <item>, OIB 23518681618</item>
      <item>, OIB 84210581427</item>
    </izvorni_sadrzaj>
    <derivirana_varijabla naziv="DomainObject.Predmet.SudioniciListNazivOIB_1">
      <item>, OIB 85821130368</item>
      <item>, OIB 40049187588</item>
      <item>, OIB 23518681618</item>
      <item>, OIB 84210581427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31216F-BD51-4595-A25B-2B5A4CFC76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342</properties:Words>
  <properties:Characters>1937</properties:Characters>
  <properties:Lines>58</properties:Lines>
  <properties:Paragraphs>21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2018-05-07T10:59:00Z</dcterms:created>
  <dc:creator>Ante</dc:creator>
  <cp:lastModifiedBy>Greta Jurišić</cp:lastModifiedBy>
  <cp:lastPrinted>2018-05-07T11:09:00Z</cp:lastPrinted>
  <dcterms:modified xmlns:xsi="http://www.w3.org/2001/XMLSchema-instance" xsi:type="dcterms:W3CDTF">2018-05-07T11:10:00Z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St-5724/2016-34 / Odluka - Rješenje - razrješenje stečajnog upravitelja (St-5724-16-razrješenje i imenovanje stečajnog upravitelja-SILVIAdocx.docx)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