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1328" w14:paraId="b451328" w:rsidRDefault="00C5127B" w:rsidP="00C50328" w:rsidR="00C5127B">
      <w:pPr>
        <w:jc w:val="both"/>
        <w15:collapsed w:val="false"/>
      </w:pPr>
    </w:p>
    <w:p w:rsidRDefault="00A46030" w:rsidP="00C50328" w:rsidR="00747F2C">
      <w:pPr>
        <w:jc w:val="right"/>
      </w:pPr>
      <w:r>
        <w:t xml:space="preserve">    </w:t>
      </w:r>
      <w:proofErr w:type="spellStart"/>
      <w:r w:rsidR="00747F2C">
        <w:t>1</w:t>
      </w:r>
      <w:r w:rsidR="007D181E">
        <w:t>3</w:t>
      </w:r>
      <w:proofErr w:type="spellEnd"/>
      <w:r w:rsidR="007D181E">
        <w:t xml:space="preserve"> St-</w:t>
      </w:r>
      <w:proofErr w:type="spellStart"/>
      <w:r w:rsidR="007D181E">
        <w:t>189</w:t>
      </w:r>
      <w:proofErr w:type="spellEnd"/>
      <w:r w:rsidR="007D181E">
        <w:t>/</w:t>
      </w:r>
      <w:proofErr w:type="spellStart"/>
      <w:r w:rsidR="007D181E">
        <w:t>18</w:t>
      </w:r>
      <w:proofErr w:type="spellEnd"/>
      <w:r w:rsidR="007D181E">
        <w:t>-3</w:t>
      </w:r>
    </w:p>
    <w:p w:rsidRDefault="00285C69" w:rsidP="006B542C" w:rsidR="006B542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B542C" w:rsidP="00534A17" w:rsidR="00747F2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                                </w:t>
      </w:r>
    </w:p>
    <w:p w:rsidRDefault="00C670F6" w:rsidP="00C50328" w:rsidR="00C670F6">
      <w:pPr>
        <w:jc w:val="both"/>
      </w:pPr>
    </w:p>
    <w:p w:rsidRDefault="0081250B" w:rsidP="00C50328" w:rsidR="0081250B">
      <w:pPr>
        <w:jc w:val="both"/>
      </w:pPr>
    </w:p>
    <w:p w:rsidRDefault="0081250B" w:rsidP="00C50328" w:rsidR="0081250B">
      <w:pPr>
        <w:jc w:val="both"/>
      </w:pPr>
    </w:p>
    <w:p w:rsidRDefault="001A6A6A" w:rsidP="001A6A6A" w:rsidR="00747F2C" w:rsidRPr="001A6A6A">
      <w:pPr>
        <w:jc w:val="center"/>
      </w:pPr>
      <w:r w:rsidRPr="001A6A6A">
        <w:t>R</w:t>
      </w:r>
      <w:r w:rsidR="007D181E">
        <w:t xml:space="preserve"> </w:t>
      </w:r>
      <w:r w:rsidRPr="001A6A6A">
        <w:t>E</w:t>
      </w:r>
      <w:r w:rsidR="007D181E">
        <w:t xml:space="preserve"> </w:t>
      </w:r>
      <w:r w:rsidRPr="001A6A6A">
        <w:t>P</w:t>
      </w:r>
      <w:r w:rsidR="007D181E">
        <w:t xml:space="preserve"> </w:t>
      </w:r>
      <w:r w:rsidRPr="001A6A6A">
        <w:t>U</w:t>
      </w:r>
      <w:r w:rsidR="007D181E">
        <w:t xml:space="preserve"> </w:t>
      </w:r>
      <w:r w:rsidRPr="001A6A6A">
        <w:t>B</w:t>
      </w:r>
      <w:r w:rsidR="007D181E">
        <w:t xml:space="preserve"> </w:t>
      </w:r>
      <w:r w:rsidRPr="001A6A6A">
        <w:t>L</w:t>
      </w:r>
      <w:r w:rsidR="007D181E">
        <w:t xml:space="preserve"> </w:t>
      </w:r>
      <w:r w:rsidRPr="001A6A6A">
        <w:t>I</w:t>
      </w:r>
      <w:r w:rsidR="007D181E">
        <w:t xml:space="preserve"> </w:t>
      </w:r>
      <w:r w:rsidRPr="001A6A6A">
        <w:t>K</w:t>
      </w:r>
      <w:r w:rsidR="007D181E">
        <w:t xml:space="preserve"> </w:t>
      </w:r>
      <w:r w:rsidRPr="001A6A6A">
        <w:t>A</w:t>
      </w:r>
      <w:r w:rsidR="007D181E">
        <w:t xml:space="preserve">  </w:t>
      </w:r>
      <w:r w:rsidRPr="001A6A6A">
        <w:t xml:space="preserve"> H</w:t>
      </w:r>
      <w:r w:rsidR="007D181E">
        <w:t xml:space="preserve"> </w:t>
      </w:r>
      <w:r w:rsidRPr="001A6A6A">
        <w:t>R</w:t>
      </w:r>
      <w:r w:rsidR="007D181E">
        <w:t xml:space="preserve"> </w:t>
      </w:r>
      <w:r w:rsidRPr="001A6A6A">
        <w:t>V</w:t>
      </w:r>
      <w:r w:rsidR="007D181E">
        <w:t xml:space="preserve"> </w:t>
      </w:r>
      <w:r w:rsidRPr="001A6A6A">
        <w:t>A</w:t>
      </w:r>
      <w:r w:rsidR="007D181E">
        <w:t xml:space="preserve"> </w:t>
      </w:r>
      <w:r w:rsidRPr="001A6A6A">
        <w:t>T</w:t>
      </w:r>
      <w:r w:rsidR="007D181E">
        <w:t xml:space="preserve"> </w:t>
      </w:r>
      <w:r w:rsidRPr="001A6A6A">
        <w:t>S</w:t>
      </w:r>
      <w:r w:rsidR="007D181E">
        <w:t xml:space="preserve"> </w:t>
      </w:r>
      <w:r w:rsidRPr="001A6A6A">
        <w:t>K</w:t>
      </w:r>
      <w:r w:rsidR="007D181E">
        <w:t xml:space="preserve"> </w:t>
      </w:r>
      <w:r w:rsidRPr="001A6A6A">
        <w:t>A</w:t>
      </w:r>
      <w:r w:rsidR="007D181E">
        <w:t xml:space="preserve"> 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534A17" w:rsidR="008B0432">
      <w:pPr>
        <w:pStyle w:val="Tijeloteksta"/>
        <w:rPr>
          <w:b/>
          <w:bCs/>
        </w:rPr>
      </w:pPr>
    </w:p>
    <w:p w:rsidRDefault="0081250B" w:rsidP="00534A17" w:rsidR="0081250B">
      <w:pPr>
        <w:pStyle w:val="Tijeloteksta"/>
        <w:rPr>
          <w:b/>
          <w:bCs/>
        </w:rPr>
      </w:pPr>
    </w:p>
    <w:p w:rsidRDefault="00E14E7B" w:rsidP="0081250B" w:rsidR="008B0432">
      <w:pPr>
        <w:ind w:firstLine="708"/>
        <w:jc w:val="both"/>
      </w:pPr>
      <w:r>
        <w:t>Trgovački sud u Osijeku, po stečajnom sucu Jadranki Herman, povodom prijedloga dužnika</w:t>
      </w:r>
      <w:r w:rsidR="007D181E">
        <w:t xml:space="preserve"> </w:t>
      </w:r>
      <w:proofErr w:type="spellStart"/>
      <w:r w:rsidR="007D181E">
        <w:t>MENS</w:t>
      </w:r>
      <w:proofErr w:type="spellEnd"/>
      <w:r w:rsidR="007D181E">
        <w:t xml:space="preserve"> – </w:t>
      </w:r>
      <w:proofErr w:type="spellStart"/>
      <w:r w:rsidR="007D181E">
        <w:t>KORMAN</w:t>
      </w:r>
      <w:proofErr w:type="spellEnd"/>
      <w:r w:rsidR="007D181E">
        <w:t xml:space="preserve"> GRUPA d.o.o. za trgovinu i usluge, Bapska, A. Šenoe 6, za otvaranje </w:t>
      </w:r>
      <w:proofErr w:type="spellStart"/>
      <w:r w:rsidR="007D181E">
        <w:t>predstečajnog</w:t>
      </w:r>
      <w:proofErr w:type="spellEnd"/>
      <w:r w:rsidR="007D181E">
        <w:t xml:space="preserve"> postupka nad dužnikom </w:t>
      </w:r>
      <w:proofErr w:type="spellStart"/>
      <w:r w:rsidR="007D181E">
        <w:t>MENS</w:t>
      </w:r>
      <w:proofErr w:type="spellEnd"/>
      <w:r w:rsidR="007D181E">
        <w:t xml:space="preserve"> – </w:t>
      </w:r>
      <w:proofErr w:type="spellStart"/>
      <w:r w:rsidR="007D181E">
        <w:t>KORMAN</w:t>
      </w:r>
      <w:proofErr w:type="spellEnd"/>
      <w:r w:rsidR="007D181E">
        <w:t xml:space="preserve"> GRUPA d.o.o. za trgovinu i usluge, Bapska, A. </w:t>
      </w:r>
      <w:r w:rsidR="002F5B9A">
        <w:t xml:space="preserve">Šenoe 6, </w:t>
      </w:r>
      <w:proofErr w:type="spellStart"/>
      <w:r w:rsidR="002F5B9A">
        <w:t>O</w:t>
      </w:r>
      <w:r w:rsidR="007D181E">
        <w:t>IB</w:t>
      </w:r>
      <w:proofErr w:type="spellEnd"/>
      <w:r w:rsidR="007D181E">
        <w:t xml:space="preserve"> </w:t>
      </w:r>
      <w:proofErr w:type="spellStart"/>
      <w:r w:rsidR="007D181E">
        <w:t>04436522142</w:t>
      </w:r>
      <w:proofErr w:type="spellEnd"/>
      <w:r w:rsidR="007D181E">
        <w:t xml:space="preserve">, </w:t>
      </w:r>
      <w:proofErr w:type="spellStart"/>
      <w:r w:rsidR="007D181E">
        <w:t>MBS</w:t>
      </w:r>
      <w:proofErr w:type="spellEnd"/>
      <w:r w:rsidR="007D181E">
        <w:t xml:space="preserve"> </w:t>
      </w:r>
      <w:proofErr w:type="spellStart"/>
      <w:r w:rsidR="007D181E">
        <w:t>030111226</w:t>
      </w:r>
      <w:proofErr w:type="spellEnd"/>
      <w:r w:rsidR="007D181E">
        <w:t xml:space="preserve">, dana 1. ožujka </w:t>
      </w:r>
      <w:proofErr w:type="spellStart"/>
      <w:r w:rsidR="007D181E">
        <w:t>2018</w:t>
      </w:r>
      <w:proofErr w:type="spellEnd"/>
      <w:r w:rsidR="007D181E">
        <w:t xml:space="preserve">. </w:t>
      </w:r>
    </w:p>
    <w:p w:rsidRDefault="0081250B" w:rsidP="0081250B" w:rsidR="0081250B">
      <w:pPr>
        <w:ind w:firstLine="708"/>
        <w:jc w:val="both"/>
      </w:pPr>
    </w:p>
    <w:p w:rsidRDefault="0081250B" w:rsidP="0081250B" w:rsidR="0081250B">
      <w:pPr>
        <w:ind w:firstLine="708"/>
        <w:jc w:val="both"/>
      </w:pPr>
    </w:p>
    <w:p w:rsidRDefault="00C50328" w:rsidP="00C50328" w:rsidR="00C50328" w:rsidRPr="001A6A6A">
      <w:pPr>
        <w:jc w:val="center"/>
      </w:pPr>
      <w:r w:rsidRPr="001A6A6A">
        <w:t>r i j e š i o  j e</w:t>
      </w:r>
    </w:p>
    <w:p w:rsidRDefault="009F0973" w:rsidP="00C50328" w:rsidR="009F0973">
      <w:pPr>
        <w:jc w:val="both"/>
      </w:pPr>
    </w:p>
    <w:p w:rsidRDefault="0081250B" w:rsidP="00C50328" w:rsidR="0081250B">
      <w:pPr>
        <w:jc w:val="both"/>
      </w:pPr>
    </w:p>
    <w:p w:rsidRDefault="00E14E7B" w:rsidP="0081250B" w:rsidR="009F0973">
      <w:pPr>
        <w:pStyle w:val="Tijeloteksta"/>
        <w:ind w:left="720"/>
      </w:pPr>
      <w:r>
        <w:t>Odbacuje se prijedlog za otvaranje</w:t>
      </w:r>
      <w:r w:rsidR="00EA7C51">
        <w:t xml:space="preserve"> </w:t>
      </w:r>
      <w:proofErr w:type="spellStart"/>
      <w:r w:rsidR="00EA7C51">
        <w:t>predstečajnog</w:t>
      </w:r>
      <w:proofErr w:type="spellEnd"/>
      <w:r w:rsidR="00EA7C51">
        <w:t xml:space="preserve"> postupka </w:t>
      </w:r>
      <w:r>
        <w:t xml:space="preserve">nad dužnikom </w:t>
      </w:r>
      <w:proofErr w:type="spellStart"/>
      <w:r w:rsidR="00EA7C51">
        <w:t>MENS</w:t>
      </w:r>
      <w:proofErr w:type="spellEnd"/>
      <w:r w:rsidR="00EA7C51">
        <w:t xml:space="preserve"> – </w:t>
      </w:r>
      <w:proofErr w:type="spellStart"/>
      <w:r w:rsidR="00EA7C51">
        <w:t>KORMAN</w:t>
      </w:r>
      <w:proofErr w:type="spellEnd"/>
      <w:r w:rsidR="00EA7C51">
        <w:t xml:space="preserve"> GRUPA d.o.o. za trgovinu i usluge, Bapska, A. </w:t>
      </w:r>
      <w:r w:rsidR="002F5B9A">
        <w:t xml:space="preserve">Šenoe 6, </w:t>
      </w:r>
      <w:proofErr w:type="spellStart"/>
      <w:r w:rsidR="002F5B9A">
        <w:t>O</w:t>
      </w:r>
      <w:r w:rsidR="00EA7C51">
        <w:t>IB</w:t>
      </w:r>
      <w:proofErr w:type="spellEnd"/>
      <w:r w:rsidR="00EA7C51">
        <w:t xml:space="preserve"> </w:t>
      </w:r>
      <w:proofErr w:type="spellStart"/>
      <w:r w:rsidR="00EA7C51">
        <w:t>04436522142</w:t>
      </w:r>
      <w:proofErr w:type="spellEnd"/>
      <w:r w:rsidR="00EA7C51">
        <w:t xml:space="preserve">, </w:t>
      </w:r>
      <w:proofErr w:type="spellStart"/>
      <w:r w:rsidR="00EA7C51">
        <w:t>MBS</w:t>
      </w:r>
      <w:proofErr w:type="spellEnd"/>
      <w:r w:rsidR="00EA7C51">
        <w:t xml:space="preserve"> </w:t>
      </w:r>
      <w:proofErr w:type="spellStart"/>
      <w:r w:rsidR="00EA7C51">
        <w:t>030111226</w:t>
      </w:r>
      <w:proofErr w:type="spellEnd"/>
      <w:r>
        <w:t xml:space="preserve">, zaprimljen kod ovoga suda dana </w:t>
      </w:r>
      <w:proofErr w:type="spellStart"/>
      <w:r>
        <w:t>2</w:t>
      </w:r>
      <w:r w:rsidR="00EA7C51">
        <w:t>7</w:t>
      </w:r>
      <w:proofErr w:type="spellEnd"/>
      <w:r w:rsidR="00EA7C51">
        <w:t xml:space="preserve">. veljače </w:t>
      </w:r>
      <w:proofErr w:type="spellStart"/>
      <w:r w:rsidR="00EA7C51">
        <w:t>2018</w:t>
      </w:r>
      <w:proofErr w:type="spellEnd"/>
      <w:r w:rsidR="00EA7C51">
        <w:t xml:space="preserve">.,  </w:t>
      </w:r>
      <w:r>
        <w:t>kao nedopušten.</w:t>
      </w:r>
    </w:p>
    <w:p w:rsidRDefault="0081250B" w:rsidP="0081250B" w:rsidR="0081250B">
      <w:pPr>
        <w:pStyle w:val="Tijeloteksta"/>
        <w:ind w:left="720"/>
      </w:pPr>
    </w:p>
    <w:p w:rsidRDefault="0081250B" w:rsidP="0081250B" w:rsidR="0081250B">
      <w:pPr>
        <w:pStyle w:val="Tijeloteksta"/>
        <w:ind w:left="720"/>
      </w:pPr>
    </w:p>
    <w:p w:rsidRDefault="00C50328" w:rsidP="0081250B" w:rsidR="000B15B8" w:rsidRPr="0081250B">
      <w:pPr>
        <w:jc w:val="center"/>
      </w:pPr>
      <w:r w:rsidRPr="00C670F6">
        <w:t>Obrazloženje</w:t>
      </w:r>
    </w:p>
    <w:p w:rsidRDefault="009F0973" w:rsidP="000B15B8" w:rsidR="009F0973">
      <w:pPr>
        <w:pStyle w:val="Tijeloteksta"/>
        <w:rPr>
          <w:b/>
          <w:bCs/>
        </w:rPr>
      </w:pPr>
    </w:p>
    <w:p w:rsidRDefault="0081250B" w:rsidP="000B15B8" w:rsidR="0081250B">
      <w:pPr>
        <w:pStyle w:val="Tijeloteksta"/>
        <w:rPr>
          <w:b/>
          <w:bCs/>
        </w:rPr>
      </w:pPr>
    </w:p>
    <w:p w:rsidRDefault="000B15B8" w:rsidP="007D14B9" w:rsidR="007D14B9">
      <w:pPr>
        <w:pStyle w:val="Tijeloteksta"/>
        <w:rPr>
          <w:bCs/>
        </w:rPr>
      </w:pPr>
      <w:r>
        <w:rPr>
          <w:bCs/>
        </w:rPr>
        <w:tab/>
      </w:r>
      <w:r w:rsidR="00EA7C51">
        <w:rPr>
          <w:bCs/>
        </w:rPr>
        <w:t xml:space="preserve">Dužnik kao predlagatelj, podnio je dana </w:t>
      </w:r>
      <w:proofErr w:type="spellStart"/>
      <w:r w:rsidR="00EA7C51">
        <w:rPr>
          <w:bCs/>
        </w:rPr>
        <w:t>27</w:t>
      </w:r>
      <w:proofErr w:type="spellEnd"/>
      <w:r w:rsidR="00EA7C51">
        <w:rPr>
          <w:bCs/>
        </w:rPr>
        <w:t xml:space="preserve">. veljače </w:t>
      </w:r>
      <w:proofErr w:type="spellStart"/>
      <w:r w:rsidR="00EA7C51">
        <w:rPr>
          <w:bCs/>
        </w:rPr>
        <w:t>2018</w:t>
      </w:r>
      <w:proofErr w:type="spellEnd"/>
      <w:r w:rsidR="00EA7C51">
        <w:rPr>
          <w:bCs/>
        </w:rPr>
        <w:t xml:space="preserve">. prijedlog za otvaranje </w:t>
      </w:r>
      <w:proofErr w:type="spellStart"/>
      <w:r w:rsidR="00EA7C51">
        <w:rPr>
          <w:bCs/>
        </w:rPr>
        <w:t>predstečajnog</w:t>
      </w:r>
      <w:proofErr w:type="spellEnd"/>
      <w:r w:rsidR="007D14B9">
        <w:rPr>
          <w:bCs/>
        </w:rPr>
        <w:t xml:space="preserve"> postupka nad dužnikom </w:t>
      </w:r>
      <w:proofErr w:type="spellStart"/>
      <w:r w:rsidR="00EA7C51">
        <w:t>MENS</w:t>
      </w:r>
      <w:proofErr w:type="spellEnd"/>
      <w:r w:rsidR="00EA7C51">
        <w:t xml:space="preserve"> – </w:t>
      </w:r>
      <w:proofErr w:type="spellStart"/>
      <w:r w:rsidR="00EA7C51">
        <w:t>KORMAN</w:t>
      </w:r>
      <w:proofErr w:type="spellEnd"/>
      <w:r w:rsidR="00EA7C51">
        <w:t xml:space="preserve"> GRUPA d.o.o. za trgovinu i usluge, Bapska, A. Šenoe 6. </w:t>
      </w:r>
      <w:proofErr w:type="spellStart"/>
      <w:r w:rsidR="00EA7C51">
        <w:t>LIB</w:t>
      </w:r>
      <w:proofErr w:type="spellEnd"/>
      <w:r w:rsidR="00EA7C51">
        <w:t xml:space="preserve"> </w:t>
      </w:r>
      <w:proofErr w:type="spellStart"/>
      <w:r w:rsidR="00EA7C51">
        <w:t>04436522142</w:t>
      </w:r>
      <w:proofErr w:type="spellEnd"/>
      <w:r w:rsidR="00EA7C51">
        <w:t xml:space="preserve">, </w:t>
      </w:r>
      <w:proofErr w:type="spellStart"/>
      <w:r w:rsidR="00EA7C51">
        <w:t>MBS</w:t>
      </w:r>
      <w:proofErr w:type="spellEnd"/>
      <w:r w:rsidR="00EA7C51">
        <w:t xml:space="preserve"> </w:t>
      </w:r>
      <w:proofErr w:type="spellStart"/>
      <w:r w:rsidR="00EA7C51">
        <w:t>030111226</w:t>
      </w:r>
      <w:proofErr w:type="spellEnd"/>
      <w:r w:rsidR="00EA7C51">
        <w:t xml:space="preserve">. Prilikom podnošenja prijedloga dužnik nije izvršio uplatu predujma za troškove </w:t>
      </w:r>
      <w:proofErr w:type="spellStart"/>
      <w:r w:rsidR="00EA7C51">
        <w:t>predstečajnog</w:t>
      </w:r>
      <w:proofErr w:type="spellEnd"/>
      <w:r w:rsidR="00EA7C51">
        <w:t xml:space="preserve"> postupka. </w:t>
      </w:r>
      <w:r w:rsidR="005B0D7F">
        <w:rPr>
          <w:bCs/>
        </w:rPr>
        <w:t xml:space="preserve"> </w:t>
      </w:r>
    </w:p>
    <w:p w:rsidRDefault="005B0D7F" w:rsidP="007D14B9" w:rsidR="005B0D7F">
      <w:pPr>
        <w:pStyle w:val="Tijeloteksta"/>
        <w:rPr>
          <w:bCs/>
        </w:rPr>
      </w:pPr>
    </w:p>
    <w:p w:rsidRDefault="005B0D7F" w:rsidP="007D14B9" w:rsidR="005B0D7F">
      <w:pPr>
        <w:pStyle w:val="Tijeloteksta"/>
      </w:pPr>
      <w:r>
        <w:rPr>
          <w:bCs/>
        </w:rPr>
        <w:tab/>
        <w:t xml:space="preserve">Odredbom članka </w:t>
      </w:r>
      <w:proofErr w:type="spellStart"/>
      <w:r w:rsidR="00EA7C51">
        <w:rPr>
          <w:bCs/>
        </w:rPr>
        <w:t>28</w:t>
      </w:r>
      <w:proofErr w:type="spellEnd"/>
      <w:r>
        <w:rPr>
          <w:bCs/>
        </w:rPr>
        <w:t xml:space="preserve">. stav 1. Stečajnog zakona,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 w:rsidR="00FC4FF8">
        <w:rPr>
          <w:bCs/>
        </w:rPr>
        <w:t xml:space="preserve"> i </w:t>
      </w:r>
      <w:proofErr w:type="spellStart"/>
      <w:r w:rsidR="00FC4FF8">
        <w:rPr>
          <w:bCs/>
        </w:rPr>
        <w:t>104</w:t>
      </w:r>
      <w:proofErr w:type="spellEnd"/>
      <w:r w:rsidR="00FC4FF8">
        <w:rPr>
          <w:bCs/>
        </w:rPr>
        <w:t>/</w:t>
      </w:r>
      <w:proofErr w:type="spellStart"/>
      <w:r w:rsidR="00FC4FF8">
        <w:rPr>
          <w:bCs/>
        </w:rPr>
        <w:t>17</w:t>
      </w:r>
      <w:proofErr w:type="spellEnd"/>
      <w:r>
        <w:rPr>
          <w:bCs/>
        </w:rPr>
        <w:t xml:space="preserve">, određeno je da </w:t>
      </w:r>
      <w:r w:rsidR="00FC4FF8">
        <w:rPr>
          <w:bCs/>
        </w:rPr>
        <w:t xml:space="preserve">je podnositelj prijedloga za otvaranje </w:t>
      </w:r>
      <w:proofErr w:type="spellStart"/>
      <w:r w:rsidR="00FC4FF8">
        <w:rPr>
          <w:bCs/>
        </w:rPr>
        <w:t>predstečajnog</w:t>
      </w:r>
      <w:proofErr w:type="spellEnd"/>
      <w:r w:rsidR="00FC4FF8">
        <w:rPr>
          <w:bCs/>
        </w:rPr>
        <w:t xml:space="preserve"> postupka dužan uplatiti predujam za troškove istog postupka u iznosu od </w:t>
      </w:r>
      <w:proofErr w:type="spellStart"/>
      <w:r w:rsidR="00FC4FF8">
        <w:rPr>
          <w:bCs/>
        </w:rPr>
        <w:t>5.000</w:t>
      </w:r>
      <w:proofErr w:type="spellEnd"/>
      <w:r w:rsidR="00FC4FF8">
        <w:rPr>
          <w:bCs/>
        </w:rPr>
        <w:t>,</w:t>
      </w:r>
      <w:proofErr w:type="spellStart"/>
      <w:r w:rsidR="00FC4FF8">
        <w:rPr>
          <w:bCs/>
        </w:rPr>
        <w:t>00</w:t>
      </w:r>
      <w:proofErr w:type="spellEnd"/>
      <w:r w:rsidR="00FC4FF8">
        <w:rPr>
          <w:bCs/>
        </w:rPr>
        <w:t xml:space="preserve"> kn.</w:t>
      </w:r>
      <w:r w:rsidR="009F0973">
        <w:rPr>
          <w:bCs/>
        </w:rPr>
        <w:t xml:space="preserve"> Također,  odredbom članka </w:t>
      </w:r>
      <w:proofErr w:type="spellStart"/>
      <w:r w:rsidR="00FC4FF8">
        <w:rPr>
          <w:bCs/>
        </w:rPr>
        <w:t>28</w:t>
      </w:r>
      <w:proofErr w:type="spellEnd"/>
      <w:r w:rsidR="00FC4FF8">
        <w:rPr>
          <w:bCs/>
        </w:rPr>
        <w:t xml:space="preserve"> stav 3</w:t>
      </w:r>
      <w:r w:rsidR="009F0973">
        <w:rPr>
          <w:bCs/>
        </w:rPr>
        <w:t xml:space="preserve">. Stečajnog zakona određeno je da će sud </w:t>
      </w:r>
      <w:r w:rsidR="00FC4FF8">
        <w:rPr>
          <w:bCs/>
        </w:rPr>
        <w:t xml:space="preserve">prijedlog </w:t>
      </w:r>
      <w:r w:rsidR="009F0973">
        <w:rPr>
          <w:bCs/>
        </w:rPr>
        <w:t xml:space="preserve">odbaciti kao nedopušten, ako </w:t>
      </w:r>
      <w:r w:rsidR="002F5B9A">
        <w:rPr>
          <w:bCs/>
        </w:rPr>
        <w:t>podnositelj</w:t>
      </w:r>
      <w:r w:rsidR="00FC4FF8">
        <w:rPr>
          <w:bCs/>
        </w:rPr>
        <w:t xml:space="preserve"> prijedloga</w:t>
      </w:r>
      <w:r w:rsidR="002F5B9A">
        <w:rPr>
          <w:bCs/>
        </w:rPr>
        <w:t xml:space="preserve"> za otvaranje </w:t>
      </w:r>
      <w:proofErr w:type="spellStart"/>
      <w:r w:rsidR="002F5B9A">
        <w:rPr>
          <w:bCs/>
        </w:rPr>
        <w:t>predstečajnog</w:t>
      </w:r>
      <w:proofErr w:type="spellEnd"/>
      <w:r w:rsidR="002F5B9A">
        <w:rPr>
          <w:bCs/>
        </w:rPr>
        <w:t xml:space="preserve"> postupka</w:t>
      </w:r>
      <w:r w:rsidR="00FC4FF8">
        <w:rPr>
          <w:bCs/>
        </w:rPr>
        <w:t xml:space="preserve"> nije uplatio predujam </w:t>
      </w:r>
      <w:r w:rsidR="002F5B9A">
        <w:rPr>
          <w:bCs/>
        </w:rPr>
        <w:t xml:space="preserve">za troškove </w:t>
      </w:r>
      <w:proofErr w:type="spellStart"/>
      <w:r w:rsidR="002F5B9A">
        <w:rPr>
          <w:bCs/>
        </w:rPr>
        <w:t>predstečajnog</w:t>
      </w:r>
      <w:proofErr w:type="spellEnd"/>
      <w:r w:rsidR="002F5B9A">
        <w:rPr>
          <w:bCs/>
        </w:rPr>
        <w:t xml:space="preserve"> postupka.</w:t>
      </w:r>
    </w:p>
    <w:p w:rsidRDefault="00BB72C9" w:rsidP="00C50328" w:rsidR="00BB72C9">
      <w:pPr>
        <w:jc w:val="both"/>
      </w:pPr>
    </w:p>
    <w:p w:rsidRDefault="0081250B" w:rsidP="00C50328" w:rsidR="0081250B">
      <w:pPr>
        <w:jc w:val="both"/>
      </w:pPr>
    </w:p>
    <w:p w:rsidRDefault="0081250B" w:rsidP="00C50328" w:rsidR="0081250B">
      <w:pPr>
        <w:jc w:val="both"/>
      </w:pPr>
    </w:p>
    <w:p w:rsidRDefault="0081250B" w:rsidP="00C50328" w:rsidR="0081250B">
      <w:pPr>
        <w:jc w:val="both"/>
      </w:pPr>
    </w:p>
    <w:p w:rsidRDefault="0081250B" w:rsidP="00C50328" w:rsidR="0081250B">
      <w:pPr>
        <w:jc w:val="both"/>
      </w:pPr>
    </w:p>
    <w:p w:rsidRDefault="00C6162F" w:rsidP="00C6162F" w:rsidR="00C6162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189</w:t>
      </w:r>
      <w:proofErr w:type="spellEnd"/>
      <w:r>
        <w:t>/</w:t>
      </w:r>
      <w:proofErr w:type="spellStart"/>
      <w:r>
        <w:t>18</w:t>
      </w:r>
      <w:proofErr w:type="spellEnd"/>
      <w:r>
        <w:t>-3</w:t>
      </w:r>
    </w:p>
    <w:p w:rsidRDefault="0081250B" w:rsidP="00C50328" w:rsidR="0081250B">
      <w:pPr>
        <w:jc w:val="both"/>
      </w:pPr>
    </w:p>
    <w:p w:rsidRDefault="00C6162F" w:rsidP="00C50328" w:rsidR="00C6162F">
      <w:pPr>
        <w:jc w:val="both"/>
      </w:pPr>
    </w:p>
    <w:p w:rsidRDefault="00C6162F" w:rsidP="00C50328" w:rsidR="00C6162F">
      <w:pPr>
        <w:jc w:val="both"/>
      </w:pPr>
    </w:p>
    <w:p w:rsidRDefault="00C6162F" w:rsidP="00C50328" w:rsidR="00C6162F">
      <w:pPr>
        <w:jc w:val="both"/>
      </w:pPr>
    </w:p>
    <w:p w:rsidRDefault="00C6162F" w:rsidP="00C50328" w:rsidR="00C6162F">
      <w:pPr>
        <w:jc w:val="both"/>
      </w:pPr>
    </w:p>
    <w:p w:rsidRDefault="00BB72C9" w:rsidP="00C50328" w:rsidR="00BF5A64">
      <w:pPr>
        <w:jc w:val="both"/>
      </w:pPr>
      <w:r>
        <w:tab/>
      </w:r>
      <w:r w:rsidR="0081250B">
        <w:t xml:space="preserve">Slijedom navedenog riješeno je kao u izreci rješenja. </w:t>
      </w:r>
    </w:p>
    <w:p w:rsidRDefault="0081250B" w:rsidP="00C50328" w:rsidR="0081250B">
      <w:pPr>
        <w:jc w:val="both"/>
      </w:pPr>
    </w:p>
    <w:p w:rsidRDefault="00C6162F" w:rsidP="00C50328" w:rsidR="00C6162F">
      <w:pPr>
        <w:jc w:val="both"/>
      </w:pPr>
    </w:p>
    <w:p w:rsidRDefault="00001B9D" w:rsidP="00C50328" w:rsidR="00001B9D">
      <w:pPr>
        <w:jc w:val="both"/>
      </w:pPr>
    </w:p>
    <w:p w:rsidRDefault="00C50328" w:rsidP="00C670F6" w:rsidR="00C670F6">
      <w:pPr>
        <w:jc w:val="center"/>
      </w:pPr>
      <w:r>
        <w:t xml:space="preserve">U Osijeku </w:t>
      </w:r>
      <w:r w:rsidR="002F5B9A">
        <w:t xml:space="preserve">1. ožujak </w:t>
      </w:r>
      <w:proofErr w:type="spellStart"/>
      <w:r w:rsidR="002F5B9A">
        <w:t>2018</w:t>
      </w:r>
      <w:proofErr w:type="spellEnd"/>
      <w:r w:rsidR="002F5B9A">
        <w:t xml:space="preserve">. </w:t>
      </w:r>
    </w:p>
    <w:p w:rsidRDefault="006F6674" w:rsidP="00C670F6" w:rsidR="006F6674">
      <w:pPr>
        <w:jc w:val="center"/>
      </w:pPr>
    </w:p>
    <w:p w:rsidRDefault="00001B9D" w:rsidP="00C670F6" w:rsidR="00001B9D">
      <w:pPr>
        <w:jc w:val="center"/>
      </w:pPr>
    </w:p>
    <w:p w:rsidRDefault="00B60746" w:rsidP="005B58BA" w:rsidR="00D5764C">
      <w:r>
        <w:t>Zapisničar</w:t>
      </w:r>
    </w:p>
    <w:p w:rsidRDefault="00B60746" w:rsidP="006F6674" w:rsidR="00D5764C">
      <w:r>
        <w:t xml:space="preserve">Maja Kocijan </w:t>
      </w:r>
      <w:r w:rsidR="00D5764C">
        <w:t xml:space="preserve">             </w:t>
      </w:r>
    </w:p>
    <w:p w:rsidRDefault="00001B9D" w:rsidP="006F6674" w:rsidR="00001B9D"/>
    <w:p w:rsidRDefault="00F40EAD" w:rsidP="002225DA" w:rsidR="00747F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40EAD" w:rsidP="00F40EAD" w:rsidR="00F40EAD">
      <w:pPr>
        <w:ind w:firstLine="720" w:left="5760"/>
      </w:pPr>
      <w:r>
        <w:t xml:space="preserve">  Jadranka Herman </w:t>
      </w:r>
    </w:p>
    <w:p w:rsidRDefault="006F6674" w:rsidP="00F40EAD" w:rsidR="006F6674">
      <w:pPr>
        <w:ind w:firstLine="720" w:left="5760"/>
      </w:pPr>
    </w:p>
    <w:p w:rsidRDefault="006F6674" w:rsidP="00F40EAD" w:rsidR="006F6674">
      <w:pPr>
        <w:ind w:firstLine="720" w:left="5760"/>
      </w:pPr>
    </w:p>
    <w:p w:rsidRDefault="00D5764C" w:rsidP="00D5764C" w:rsidR="00D5764C">
      <w:pPr>
        <w:jc w:val="both"/>
      </w:pPr>
      <w:r>
        <w:t xml:space="preserve">NAPUTAK  O PRAVNOM LIJEKU </w:t>
      </w:r>
    </w:p>
    <w:p w:rsidRDefault="0081250B" w:rsidP="0081250B" w:rsidR="0081250B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81250B" w:rsidP="0081250B" w:rsidR="00B60746">
      <w:pPr>
        <w:jc w:val="both"/>
      </w:pPr>
      <w:r>
        <w:t xml:space="preserve"> </w:t>
      </w:r>
    </w:p>
    <w:p w:rsidRDefault="00B13514" w:rsidP="00B13514" w:rsidR="00B13514">
      <w:r>
        <w:t>DNA</w:t>
      </w:r>
    </w:p>
    <w:p w:rsidRDefault="0081250B" w:rsidP="00A85E4C" w:rsidR="00534A17">
      <w:pPr>
        <w:numPr>
          <w:ilvl w:val="0"/>
          <w:numId w:val="6"/>
        </w:numPr>
      </w:pPr>
      <w:r>
        <w:t>Dužnik</w:t>
      </w:r>
      <w:r w:rsidR="00A85E4C">
        <w:t xml:space="preserve"> –</w:t>
      </w:r>
      <w:r w:rsidR="002F5B9A">
        <w:t xml:space="preserve"> </w:t>
      </w:r>
      <w:proofErr w:type="spellStart"/>
      <w:r w:rsidR="002F5B9A">
        <w:t>MENS</w:t>
      </w:r>
      <w:proofErr w:type="spellEnd"/>
      <w:r w:rsidR="002F5B9A">
        <w:t xml:space="preserve"> – </w:t>
      </w:r>
      <w:proofErr w:type="spellStart"/>
      <w:r w:rsidR="002F5B9A">
        <w:t>KORMAN</w:t>
      </w:r>
      <w:proofErr w:type="spellEnd"/>
      <w:r w:rsidR="002F5B9A">
        <w:t xml:space="preserve"> GRUPA d.o.o. Bapska, A. Šenoe 6</w:t>
      </w:r>
    </w:p>
    <w:p w:rsidRDefault="002F5B9A" w:rsidP="00A85E4C" w:rsidR="002F5B9A">
      <w:pPr>
        <w:numPr>
          <w:ilvl w:val="0"/>
          <w:numId w:val="6"/>
        </w:numPr>
      </w:pPr>
      <w:r>
        <w:t xml:space="preserve">e-oglasna ploča </w:t>
      </w:r>
    </w:p>
    <w:p w:rsidRDefault="00A85E4C" w:rsidP="00A85E4C" w:rsidR="00A85E4C">
      <w:pPr>
        <w:numPr>
          <w:ilvl w:val="0"/>
          <w:numId w:val="6"/>
        </w:numPr>
      </w:pPr>
      <w:proofErr w:type="spellStart"/>
      <w:r>
        <w:t>RNDN</w:t>
      </w:r>
      <w:proofErr w:type="spellEnd"/>
      <w:r>
        <w:t xml:space="preserve"> – odbacivanjem</w:t>
      </w:r>
    </w:p>
    <w:p w:rsidRDefault="00D349CB" w:rsidP="00A85E4C" w:rsidR="00A85E4C">
      <w:pPr>
        <w:numPr>
          <w:ilvl w:val="0"/>
          <w:numId w:val="6"/>
        </w:numPr>
      </w:pPr>
      <w:r>
        <w:t>kal. 25/3</w:t>
      </w:r>
      <w:bookmarkStart w:name="_GoBack" w:id="0"/>
      <w:bookmarkEnd w:id="0"/>
    </w:p>
    <w:p w:rsidRDefault="00B60746" w:rsidP="00C35E05" w:rsidR="00B60746"/>
    <w:p w:rsidRDefault="00C93055" w:rsidP="00B60746" w:rsidR="00C93055">
      <w:pPr>
        <w:ind w:left="5580"/>
      </w:pPr>
    </w:p>
    <w:sectPr w:rsidSect="00534A17" w:rsidR="00C93055">
      <w:headerReference w:type="even" r:id="rId11"/>
      <w:headerReference w:type="default" r:id="rId12"/>
      <w:pgSz w:h="15840" w:w="12240"/>
      <w:pgMar w:gutter="0" w:footer="708" w:header="708" w:left="1800" w:bottom="851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D0A" w:rsidR="001B0D0A">
      <w:r>
        <w:separator/>
      </w:r>
    </w:p>
  </w:endnote>
  <w:endnote w:id="0" w:type="continuationSeparator">
    <w:p w:rsidRDefault="001B0D0A" w:rsidR="001B0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D0A" w:rsidR="001B0D0A">
      <w:r>
        <w:separator/>
      </w:r>
    </w:p>
  </w:footnote>
  <w:footnote w:id="0" w:type="continuationSeparator">
    <w:p w:rsidRDefault="001B0D0A" w:rsidR="001B0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9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415" w:rsidP="00083BA6" w:rsidR="00083BA6">
    <w:pPr>
      <w:jc w:val="right"/>
    </w:pPr>
    <w:r>
      <w:t xml:space="preserve">                                                                             </w:t>
    </w:r>
    <w:r w:rsidR="00B13635">
      <w:t xml:space="preserve">                   </w:t>
    </w:r>
    <w:r w:rsidR="006177EE">
      <w:t xml:space="preserve">  </w:t>
    </w:r>
    <w:r w:rsidR="00341331">
      <w:t xml:space="preserve">     </w:t>
    </w:r>
    <w:r w:rsidR="00707D92">
      <w:t xml:space="preserve">    </w:t>
    </w:r>
    <w:r w:rsidR="00011A92">
      <w:t xml:space="preserve"> </w:t>
    </w:r>
    <w:r w:rsidR="001E75C5">
      <w:t xml:space="preserve"> </w:t>
    </w:r>
    <w:r w:rsidR="009F1F74">
      <w:t xml:space="preserve">  </w:t>
    </w:r>
    <w:r w:rsidR="00F80854">
      <w:t xml:space="preserve">  </w:t>
    </w:r>
    <w:r w:rsidR="0044266D">
      <w:t xml:space="preserve">    </w:t>
    </w:r>
    <w:r w:rsidR="00083BA6">
      <w:t xml:space="preserve">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0D66ED3"/>
    <w:multiLevelType w:val="hybridMultilevel"/>
    <w:tmpl w:val="E2A09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1B9D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5B86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B0D0A"/>
    <w:rsid w:val="001B1808"/>
    <w:rsid w:val="001B3A84"/>
    <w:rsid w:val="001B4915"/>
    <w:rsid w:val="001B7CD1"/>
    <w:rsid w:val="001C0080"/>
    <w:rsid w:val="001C0411"/>
    <w:rsid w:val="001C0CF4"/>
    <w:rsid w:val="001C20C0"/>
    <w:rsid w:val="001C30B1"/>
    <w:rsid w:val="001C7042"/>
    <w:rsid w:val="001C77E6"/>
    <w:rsid w:val="001C78B9"/>
    <w:rsid w:val="001D0DD9"/>
    <w:rsid w:val="001D286A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14F8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DA9"/>
    <w:rsid w:val="00274FE3"/>
    <w:rsid w:val="00275825"/>
    <w:rsid w:val="00275CCC"/>
    <w:rsid w:val="002800FE"/>
    <w:rsid w:val="00283197"/>
    <w:rsid w:val="0028444E"/>
    <w:rsid w:val="00285422"/>
    <w:rsid w:val="00285C69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B9A"/>
    <w:rsid w:val="002F5C4C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B25B5"/>
    <w:rsid w:val="003B4C4B"/>
    <w:rsid w:val="003B4E79"/>
    <w:rsid w:val="003B6B58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400C2A"/>
    <w:rsid w:val="00401319"/>
    <w:rsid w:val="00402ED6"/>
    <w:rsid w:val="004040F9"/>
    <w:rsid w:val="0040527E"/>
    <w:rsid w:val="00405387"/>
    <w:rsid w:val="00405F56"/>
    <w:rsid w:val="004060ED"/>
    <w:rsid w:val="00411779"/>
    <w:rsid w:val="004138D3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6629"/>
    <w:rsid w:val="00496C23"/>
    <w:rsid w:val="004A336C"/>
    <w:rsid w:val="004A501D"/>
    <w:rsid w:val="004B09DD"/>
    <w:rsid w:val="004B0E6C"/>
    <w:rsid w:val="004B15CB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A17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D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751"/>
    <w:rsid w:val="0068710A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6674"/>
    <w:rsid w:val="00700A24"/>
    <w:rsid w:val="00701BF7"/>
    <w:rsid w:val="00707389"/>
    <w:rsid w:val="00707D92"/>
    <w:rsid w:val="00715C14"/>
    <w:rsid w:val="00717482"/>
    <w:rsid w:val="00720CCD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14B9"/>
    <w:rsid w:val="007D181E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03E"/>
    <w:rsid w:val="00807BCC"/>
    <w:rsid w:val="00807DF4"/>
    <w:rsid w:val="00810F59"/>
    <w:rsid w:val="0081250B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80889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4FEA"/>
    <w:rsid w:val="009865D7"/>
    <w:rsid w:val="00991311"/>
    <w:rsid w:val="00991855"/>
    <w:rsid w:val="009922E9"/>
    <w:rsid w:val="0099453A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732B"/>
    <w:rsid w:val="009E1829"/>
    <w:rsid w:val="009E4B8F"/>
    <w:rsid w:val="009E7960"/>
    <w:rsid w:val="009F03EB"/>
    <w:rsid w:val="009F0973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5E4C"/>
    <w:rsid w:val="00A87E7E"/>
    <w:rsid w:val="00A9005D"/>
    <w:rsid w:val="00A92193"/>
    <w:rsid w:val="00A95D41"/>
    <w:rsid w:val="00AA2C45"/>
    <w:rsid w:val="00AA2DD7"/>
    <w:rsid w:val="00AA65F4"/>
    <w:rsid w:val="00AA710B"/>
    <w:rsid w:val="00AB0566"/>
    <w:rsid w:val="00AB1799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0746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5E05"/>
    <w:rsid w:val="00C372CA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162F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7350"/>
    <w:rsid w:val="00CA7E0F"/>
    <w:rsid w:val="00CA7EBD"/>
    <w:rsid w:val="00CB3083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349C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4E7B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5C2"/>
    <w:rsid w:val="00EA095C"/>
    <w:rsid w:val="00EA45DC"/>
    <w:rsid w:val="00EA7C51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0EAD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4FF8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4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1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4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1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8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St-189/2018-3</izvorni_sadrzaj>
    <derivirana_varijabla naziv="DomainObject.Oznaka_1">St-189/2018-3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MENS-KORMAN GRUPA d.o.o. za trgovinu i usluge</izvorni_sadrzaj>
    <derivirana_varijabla naziv="DomainObject.Predmet.StrankaFormated_1">  MENS-KORMAN GRUPA d.o.o. za trgovinu i usluge</derivirana_varijabla>
  </DomainObject.Predmet.StrankaFormated>
  <DomainObject.Predmet.StrankaFormatedOIB>
    <izvorni_sadrzaj>  MENS-KORMAN GRUPA d.o.o. za trgovinu i usluge, OIB 04436522142</izvorni_sadrzaj>
    <derivirana_varijabla naziv="DomainObject.Predmet.StrankaFormatedOIB_1">  MENS-KORMAN GRUPA d.o.o. za trgovinu i usluge, OIB 04436522142</derivirana_varijabla>
  </DomainObject.Predmet.StrankaFormatedOIB>
  <DomainObject.Predmet.StrankaFormatedWithAdress>
    <izvorni_sadrzaj> MENS-KORMAN GRUPA d.o.o. za trgovinu i usluge, A. Šenoe 6, 32235 Bapska</izvorni_sadrzaj>
    <derivirana_varijabla naziv="DomainObject.Predmet.StrankaFormatedWithAdress_1"> MENS-KORMAN GRUPA d.o.o. za trgovinu i usluge, A. Šenoe 6, 32235 Bapska</derivirana_varijabla>
  </DomainObject.Predmet.StrankaFormatedWithAdress>
  <DomainObject.Predmet.StrankaFormatedWithAdressOIB>
    <izvorni_sadrzaj> MENS-KORMAN GRUPA d.o.o. za trgovinu i usluge, OIB 04436522142, A. Šenoe 6, 32235 Bapska</izvorni_sadrzaj>
    <derivirana_varijabla naziv="DomainObject.Predmet.StrankaFormatedWithAdressOIB_1"> MENS-KORMAN GRUPA d.o.o. za trgovinu i usluge, OIB 04436522142, A. Šenoe 6, 32235 Bapska</derivirana_varijabla>
  </DomainObject.Predmet.StrankaFormatedWithAdressOIB>
  <DomainObject.Predmet.StrankaWithAdress>
    <izvorni_sadrzaj>MENS-KORMAN GRUPA d.o.o. za trgovinu i usluge A. Šenoe 6,32235 Bapska</izvorni_sadrzaj>
    <derivirana_varijabla naziv="DomainObject.Predmet.StrankaWithAdress_1">MENS-KORMAN GRUPA d.o.o. za trgovinu i usluge A. Šenoe 6,32235 Bapska</derivirana_varijabla>
  </DomainObject.Predmet.StrankaWithAdress>
  <DomainObject.Predmet.StrankaWithAdressOIB>
    <izvorni_sadrzaj>MENS-KORMAN GRUPA d.o.o. za trgovinu i usluge, OIB 04436522142, A. Šenoe 6,32235 Bapska</izvorni_sadrzaj>
    <derivirana_varijabla naziv="DomainObject.Predmet.StrankaWithAdressOIB_1">MENS-KORMAN GRUPA d.o.o. za trgovinu i usluge, OIB 04436522142, A. Šenoe 6,32235 Bapska</derivirana_varijabla>
  </DomainObject.Predmet.StrankaWithAdressOIB>
  <DomainObject.Predmet.StrankaNazivFormated>
    <izvorni_sadrzaj>MENS-KORMAN GRUPA d.o.o. za trgovinu i usluge</izvorni_sadrzaj>
    <derivirana_varijabla naziv="DomainObject.Predmet.StrankaNazivFormated_1">MENS-KORMAN GRUPA d.o.o. za trgovinu i usluge</derivirana_varijabla>
  </DomainObject.Predmet.StrankaNazivFormated>
  <DomainObject.Predmet.StrankaNazivFormatedOIB>
    <izvorni_sadrzaj>MENS-KORMAN GRUPA d.o.o. za trgovinu i usluge, OIB 04436522142</izvorni_sadrzaj>
    <derivirana_varijabla naziv="DomainObject.Predmet.StrankaNazivFormatedOIB_1">MENS-KORMAN GRUPA d.o.o. za trgovinu i usluge, OIB 04436522142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MENS-KORMAN GRUPA d.o.o. za trgovinu i usluge</item>
    </izvorni_sadrzaj>
    <derivirana_varijabla naziv="DomainObject.Predmet.StrankaListFormated_1">
      <item>MENS-KORMAN GRUPA d.o.o. za trgovinu i usluge</item>
    </derivirana_varijabla>
  </DomainObject.Predmet.StrankaListFormated>
  <DomainObject.Predmet.StrankaListFormatedOIB>
    <izvorni_sadrzaj>
      <item>MENS-KORMAN GRUPA d.o.o. za trgovinu i usluge, OIB 04436522142</item>
    </izvorni_sadrzaj>
    <derivirana_varijabla naziv="DomainObject.Predmet.StrankaListFormatedOIB_1">
      <item>MENS-KORMAN GRUPA d.o.o. za trgovinu i usluge, OIB 04436522142</item>
    </derivirana_varijabla>
  </DomainObject.Predmet.StrankaListFormatedOIB>
  <DomainObject.Predmet.StrankaListFormatedWithAdress>
    <izvorni_sadrzaj>
      <item>MENS-KORMAN GRUPA d.o.o. za trgovinu i usluge, A. Šenoe 6, 32235 Bapska</item>
    </izvorni_sadrzaj>
    <derivirana_varijabla naziv="DomainObject.Predmet.StrankaListFormatedWithAdress_1">
      <item>MENS-KORMAN GRUPA d.o.o. za trgovinu i usluge, A. Šenoe 6, 32235 Bapska</item>
    </derivirana_varijabla>
  </DomainObject.Predmet.StrankaListFormatedWithAdress>
  <DomainObject.Predmet.StrankaListFormatedWithAdressOIB>
    <izvorni_sadrzaj>
      <item>MENS-KORMAN GRUPA d.o.o. za trgovinu i usluge, OIB 04436522142, A. Šenoe 6, 32235 Bapska</item>
    </izvorni_sadrzaj>
    <derivirana_varijabla naziv="DomainObject.Predmet.StrankaListFormatedWithAdressOIB_1">
      <item>MENS-KORMAN GRUPA d.o.o. za trgovinu i usluge, OIB 04436522142, A. Šenoe 6, 32235 Bapska</item>
    </derivirana_varijabla>
  </DomainObject.Predmet.StrankaListFormatedWithAdressOIB>
  <DomainObject.Predmet.StrankaListNazivFormated>
    <izvorni_sadrzaj>
      <item>MENS-KORMAN GRUPA d.o.o. za trgovinu i usluge</item>
    </izvorni_sadrzaj>
    <derivirana_varijabla naziv="DomainObject.Predmet.StrankaListNazivFormated_1">
      <item>MENS-KORMAN GRUPA d.o.o. za trgovinu i usluge</item>
    </derivirana_varijabla>
  </DomainObject.Predmet.StrankaListNazivFormated>
  <DomainObject.Predmet.StrankaListNazivFormatedOIB>
    <izvorni_sadrzaj>
      <item>MENS-KORMAN GRUPA d.o.o. za trgovinu i usluge, OIB 04436522142</item>
    </izvorni_sadrzaj>
    <derivirana_varijabla naziv="DomainObject.Predmet.StrankaListNazivFormatedOIB_1">
      <item>MENS-KORMAN GRUPA d.o.o. za trgovinu i usluge, OIB 04436522142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St-189/2018-3</izvorni_sadrzaj>
    <derivirana_varijabla naziv="DomainObject.PoslovniBrojDokumenta_1">St-189/2018-3</derivirana_varijabla>
  </DomainObject.PoslovniBrojDokumenta>
  <DomainObject.Predmet.StrankaIDrugi>
    <izvorni_sadrzaj>MENS-KORMAN GRUPA d.o.o. za trgovinu i usluge</izvorni_sadrzaj>
    <derivirana_varijabla naziv="DomainObject.Predmet.StrankaIDrugi_1">MENS-KORMAN GRUPA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MENS-KORMAN GRUPA d.o.o. za trgovinu i usluge, OIB 04436522142, A. Šenoe 6, 32235 Bapska</izvorni_sadrzaj>
    <derivirana_varijabla naziv="DomainObject.Predmet.StrankaIDrugiAdressOIB_1">MENS-KORMAN GRUPA d.o.o. za trgovinu i usluge, OIB 04436522142, A. Šenoe 6, 32235 Bapska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MENS-KORMAN GRUPA d.o.o. za trgovinu i usluge</item>
    </izvorni_sadrzaj>
    <derivirana_varijabla naziv="DomainObject.Predmet.SudioniciListNaziv_1">
      <item>MENS-KORMAN GRUPA d.o.o. za trgovinu i usluge</item>
    </derivirana_varijabla>
  </DomainObject.Predmet.SudioniciListNaziv>
  <DomainObject.Predmet.SudioniciListAdressOIB>
    <izvorni_sadrzaj>
      <item>MENS-KORMAN GRUPA d.o.o. za trgovinu i usluge, OIB 04436522142, A. Šenoe 6,32235 Bapska</item>
    </izvorni_sadrzaj>
    <derivirana_varijabla naziv="DomainObject.Predmet.SudioniciListAdressOIB_1"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04436522142</item>
    </izvorni_sadrzaj>
    <derivirana_varijabla naziv="DomainObject.Predmet.SudioniciListNazivOIB_1"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9E274-A9B0-4C2F-B486-C2F741F3F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1632</properties:Characters>
  <properties:Lines>80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2018-03-01T07:12:00Z</dcterms:created>
  <dc:creator>sban</dc:creator>
  <cp:lastModifiedBy>Maja Kocijan</cp:lastModifiedBy>
  <cp:lastPrinted>2018-03-01T07:21:00Z</cp:lastPrinted>
  <dcterms:modified xmlns:xsi="http://www.w3.org/2001/XMLSchema-instance" xsi:type="dcterms:W3CDTF">2018-03-01T07:27:00Z</dcterms:modified>
  <cp:revision>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St-189/2018-3 / Odluka - Rješenje - odbačen prijedlog za otvaranje predstečajnog postupka (Rješenje-odbacuje_se_prijedlog.docx)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