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55a7" w14:paraId="8dd55a7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A011A0">
      <w:pPr>
        <w:rPr>
          <w:sz w:val="6"/>
          <w:szCs w:val="6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A011A0">
        <w:rPr>
          <w:color w:themeColor="text1" w:val="000000"/>
        </w:rPr>
        <w:t xml:space="preserve">BRANITELJSKA ZADRUGA </w:t>
      </w:r>
      <w:r w:rsidR="009326B1">
        <w:rPr>
          <w:color w:themeColor="text1" w:val="000000"/>
        </w:rPr>
        <w:t>CETINSKI KUKOVI za ugostiteljstvo i turizam, Solin, Zgon 13, OIB: 10782922555</w:t>
      </w:r>
      <w:r w:rsidRPr="00E607C5">
        <w:rPr>
          <w:color w:themeColor="text1" w:val="000000"/>
        </w:rPr>
        <w:t xml:space="preserve">, dana </w:t>
      </w:r>
      <w:r w:rsidR="00E5314A">
        <w:rPr>
          <w:color w:themeColor="text1" w:val="000000"/>
        </w:rPr>
        <w:t>0</w:t>
      </w:r>
      <w:r w:rsidR="00A011A0">
        <w:rPr>
          <w:color w:themeColor="text1" w:val="000000"/>
        </w:rPr>
        <w:t>6</w:t>
      </w:r>
      <w:r w:rsidR="00E607C5" w:rsidRPr="00E607C5">
        <w:rPr>
          <w:color w:themeColor="text1" w:val="000000"/>
        </w:rPr>
        <w:t xml:space="preserve">. </w:t>
      </w:r>
      <w:r w:rsidR="00E5314A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 w:rsidRPr="00A011A0">
      <w:pPr>
        <w:tabs>
          <w:tab w:pos="1890" w:val="left"/>
        </w:tabs>
        <w:jc w:val="both"/>
        <w:rPr>
          <w:sz w:val="6"/>
          <w:szCs w:val="6"/>
        </w:rPr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9326B1">
        <w:rPr>
          <w:color w:themeColor="text1" w:val="000000"/>
        </w:rPr>
        <w:t>BRANITELJSKA ZADRUGA CETINSKI KUKOVI za ugostiteljstvo i turizam, Solin, Zgon 13, OIB: 10782922555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9326B1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9326B1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9326B1">
        <w:rPr>
          <w:color w:themeColor="text1" w:val="000000"/>
        </w:rPr>
        <w:t>BRANITELJSKA ZADRUGA CETINSKI KUKOVI za ugostiteljstvo i turizam, Solin, Zgon 13, OIB: 10782922555</w:t>
      </w:r>
      <w:r w:rsidR="00A011A0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9326B1" w:rsidRPr="009326B1">
        <w:t>St/Tt-16/404-1 od 25.01.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A011A0">
        <w:rPr>
          <w:color w:themeColor="text1" w:val="000000"/>
        </w:rPr>
        <w:t>6</w:t>
      </w:r>
      <w:r w:rsidR="00E607C5" w:rsidRPr="00E607C5">
        <w:rPr>
          <w:color w:themeColor="text1" w:val="000000"/>
        </w:rPr>
        <w:t xml:space="preserve">. </w:t>
      </w:r>
      <w:r w:rsidR="00E5314A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9326B1">
      <w:t>1289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9326B1">
      <w:t>1289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A5521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326B1"/>
    <w:rsid w:val="0094571E"/>
    <w:rsid w:val="00950AA9"/>
    <w:rsid w:val="0097049B"/>
    <w:rsid w:val="009715B0"/>
    <w:rsid w:val="00992F2D"/>
    <w:rsid w:val="009C2F6D"/>
    <w:rsid w:val="009D2870"/>
    <w:rsid w:val="00A011A0"/>
    <w:rsid w:val="00A20061"/>
    <w:rsid w:val="00A45ADE"/>
    <w:rsid w:val="00A533E2"/>
    <w:rsid w:val="00AC5A0E"/>
    <w:rsid w:val="00AE4D15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C4A30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St-1289/2015</izvorni_sadrzaj>
    <derivirana_varijabla naziv="DomainObject.Predmet.OznakaBroj_1">St-1289/2015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CETINSKI KUKOVI za ugostiteljstvo i turizam</izvorni_sadrzaj>
    <derivirana_varijabla naziv="DomainObject.Predmet.ProtustrankaFormated_1">  BRANITELJSKA ZADRUGA CETINSKI KUKOVI za ugostiteljstvo i turizam</derivirana_varijabla>
  </DomainObject.Predmet.ProtustrankaFormated>
  <DomainObject.Predmet.ProtustrankaFormatedOIB>
    <izvorni_sadrzaj>  BRANITELJSKA ZADRUGA CETINSKI KUKOVI za ugostiteljstvo i turizam, OIB 10782922555</izvorni_sadrzaj>
    <derivirana_varijabla naziv="DomainObject.Predmet.ProtustrankaFormatedOIB_1">  BRANITELJSKA ZADRUGA CETINSKI KUKOVI za ugostiteljstvo i turizam, OIB 10782922555</derivirana_varijabla>
  </DomainObject.Predmet.ProtustrankaFormatedOIB>
  <DomainObject.Predmet.ProtustrankaFormatedWithAdress>
    <izvorni_sadrzaj> BRANITELJSKA ZADRUGA CETINSKI KUKOVI za ugostiteljstvo i turizam, Zgon 13, 21210 Solin</izvorni_sadrzaj>
    <derivirana_varijabla naziv="DomainObject.Predmet.ProtustrankaFormatedWithAdress_1"> BRANITELJSKA ZADRUGA CETINSKI KUKOVI za ugostiteljstvo i turizam, Zgon 13, 21210 Solin</derivirana_varijabla>
  </DomainObject.Predmet.ProtustrankaFormatedWithAdress>
  <DomainObject.Predmet.ProtustrankaFormatedWithAdressOIB>
    <izvorni_sadrzaj> BRANITELJSKA ZADRUGA CETINSKI KUKOVI za ugostiteljstvo i turizam, OIB 10782922555, Zgon 13, 21210 Solin</izvorni_sadrzaj>
    <derivirana_varijabla naziv="DomainObject.Predmet.ProtustrankaFormatedWithAdressOIB_1"> BRANITELJSKA ZADRUGA CETINSKI KUKOVI za ugostiteljstvo i turizam, OIB 10782922555, Zgon 13, 21210 Solin</derivirana_varijabla>
  </DomainObject.Predmet.ProtustrankaFormatedWithAdressOIB>
  <DomainObject.Predmet.ProtustrankaWithAdress>
    <izvorni_sadrzaj>BRANITELJSKA ZADRUGA CETINSKI KUKOVI za ugostiteljstvo i turizam Zgon 13, 21210 Solin</izvorni_sadrzaj>
    <derivirana_varijabla naziv="DomainObject.Predmet.ProtustrankaWithAdress_1">BRANITELJSKA ZADRUGA CETINSKI KUKOVI za ugostiteljstvo i turizam Zgon 13, 21210 Solin</derivirana_varijabla>
  </DomainObject.Predmet.ProtustrankaWithAdress>
  <DomainObject.Predmet.ProtustrankaWithAdressOIB>
    <izvorni_sadrzaj>BRANITELJSKA ZADRUGA CETINSKI KUKOVI za ugostiteljstvo i turizam, OIB 10782922555, Zgon 13, 21210 Solin</izvorni_sadrzaj>
    <derivirana_varijabla naziv="DomainObject.Predmet.ProtustrankaWithAdressOIB_1">BRANITELJSKA ZADRUGA CETINSKI KUKOVI za ugostiteljstvo i turizam, OIB 10782922555, Zgon 13, 21210 Solin</derivirana_varijabla>
  </DomainObject.Predmet.ProtustrankaWithAdressOIB>
  <DomainObject.Predmet.ProtustrankaNazivFormated>
    <izvorni_sadrzaj>BRANITELJSKA ZADRUGA CETINSKI KUKOVI za ugostiteljstvo i turizam</izvorni_sadrzaj>
    <derivirana_varijabla naziv="DomainObject.Predmet.ProtustrankaNazivFormated_1">BRANITELJSKA ZADRUGA CETINSKI KUKOVI za ugostiteljstvo i turizam</derivirana_varijabla>
  </DomainObject.Predmet.ProtustrankaNazivFormated>
  <DomainObject.Predmet.ProtustrankaNazivFormatedOIB>
    <izvorni_sadrzaj>BRANITELJSKA ZADRUGA CETINSKI KUKOVI za ugostiteljstvo i turizam, OIB 10782922555</izvorni_sadrzaj>
    <derivirana_varijabla naziv="DomainObject.Predmet.ProtustrankaNazivFormatedOIB_1">BRANITELJSKA ZADRUGA CETINSKI KUKOVI za ugostiteljstvo i turizam, OIB 10782922555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207351.20</izvorni_sadrzaj>
    <derivirana_varijabla naziv="DomainObject.Predmet.TrenutnaVrijednost_1">207351.20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BRANITELJSKA ZADRUGA CETINSKI KUKOVI za ugostiteljstvo i turizam</item>
    </izvorni_sadrzaj>
    <derivirana_varijabla naziv="DomainObject.Predmet.ProtuStrankaListFormated_1">
      <item>BRANITELJSKA ZADRUGA CETINSKI KUKOVI za ugostiteljstvo i turizam</item>
    </derivirana_varijabla>
  </DomainObject.Predmet.ProtuStrankaListFormated>
  <DomainObject.Predmet.ProtuStrankaListFormatedOIB>
    <izvorni_sadrzaj>
      <item>BRANITELJSKA ZADRUGA CETINSKI KUKOVI za ugostiteljstvo i turizam, OIB 10782922555</item>
    </izvorni_sadrzaj>
    <derivirana_varijabla naziv="DomainObject.Predmet.ProtuStrankaListFormatedOIB_1">
      <item>BRANITELJSKA ZADRUGA CETINSKI KUKOVI za ugostiteljstvo i turizam, OIB 10782922555</item>
    </derivirana_varijabla>
  </DomainObject.Predmet.ProtuStrankaListFormatedOIB>
  <DomainObject.Predmet.ProtuStrankaListFormatedWithAdress>
    <izvorni_sadrzaj>
      <item>BRANITELJSKA ZADRUGA CETINSKI KUKOVI za ugostiteljstvo i turizam, Zgon 13, 21210 Solin</item>
    </izvorni_sadrzaj>
    <derivirana_varijabla naziv="DomainObject.Predmet.ProtuStrankaListFormatedWithAdress_1">
      <item>BRANITELJSKA ZADRUGA CETINSKI KUKOVI za ugostiteljstvo i turizam, Zgon 13, 21210 Solin</item>
    </derivirana_varijabla>
  </DomainObject.Predmet.ProtuStrankaListFormatedWithAdress>
  <DomainObject.Predmet.ProtuStrankaListFormatedWithAdressOIB>
    <izvorni_sadrzaj>
      <item>BRANITELJSKA ZADRUGA CETINSKI KUKOVI za ugostiteljstvo i turizam, OIB 10782922555, Zgon 13, 21210 Solin</item>
    </izvorni_sadrzaj>
    <derivirana_varijabla naziv="DomainObject.Predmet.ProtuStrankaListFormatedWithAdressOIB_1">
      <item>BRANITELJSKA ZADRUGA CETINSKI KUKOVI za ugostiteljstvo i turizam, OIB 10782922555, Zgon 13, 21210 Solin</item>
    </derivirana_varijabla>
  </DomainObject.Predmet.ProtuStrankaListFormatedWithAdressOIB>
  <DomainObject.Predmet.ProtuStrankaListNazivFormated>
    <izvorni_sadrzaj>
      <item>BRANITELJSKA ZADRUGA CETINSKI KUKOVI za ugostiteljstvo i turizam</item>
    </izvorni_sadrzaj>
    <derivirana_varijabla naziv="DomainObject.Predmet.ProtuStrankaListNazivFormated_1">
      <item>BRANITELJSKA ZADRUGA CETINSKI KUKOVI za ugostiteljstvo i turizam</item>
    </derivirana_varijabla>
  </DomainObject.Predmet.ProtuStrankaListNazivFormated>
  <DomainObject.Predmet.ProtuStrankaListNazivFormatedOIB>
    <izvorni_sadrzaj>
      <item>BRANITELJSKA ZADRUGA CETINSKI KUKOVI za ugostiteljstvo i turizam, OIB 10782922555</item>
    </izvorni_sadrzaj>
    <derivirana_varijabla naziv="DomainObject.Predmet.ProtuStrankaListNazivFormatedOIB_1">
      <item>BRANITELJSKA ZADRUGA CETINSKI KUKOVI za ugostiteljstvo i turizam, OIB 10782922555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BRANITELJSKA ZADRUGA CETINSKI KUKOVI za ugostiteljstvo i turizam</izvorni_sadrzaj>
    <derivirana_varijabla naziv="DomainObject.Predmet.ProtustrankaIDrugi_1">BRANITELJSKA ZADRUGA CETINSKI KUKOVI za ugostiteljstvo i turizam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BRANITELJSKA ZADRUGA CETINSKI KUKOVI za ugostiteljstvo i turizam, OIB 10782922555, Zgon 13, 21210 Solin</izvorni_sadrzaj>
    <derivirana_varijabla naziv="DomainObject.Predmet.ProtustrankaIDrugiAdressOIB_1">BRANITELJSKA ZADRUGA CETINSKI KUKOVI za ugostiteljstvo i turizam, OIB 10782922555, Zgon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CETINSKI KUKOVI za ugostiteljstvo i turizam</item>
      <item>FINANCIJSKA AGENCIJA, RC SPLIT  Mažuranićevo šetalište 24 b</item>
    </izvorni_sadrzaj>
    <derivirana_varijabla naziv="DomainObject.Predmet.SudioniciListNaziv_1">
      <item>BRANITELJSKA ZADRUGA CETINSKI KUKOVI za ugostiteljstvo i turizam</item>
      <item>FINANCIJSKA AGENCIJA, RC SPLIT  Mažuranićevo šetalište 24 b</item>
    </derivirana_varijabla>
  </DomainObject.Predmet.SudioniciListNaziv>
  <DomainObject.Predmet.SudioniciListAdressOIB>
    <izvorni_sadrzaj>
      <item>BRANITELJSKA ZADRUGA CETINSKI KUKOVI za ugostiteljstvo i turizam, OIB 10782922555, Zgon 13,21210 Solin</item>
      <item>FINANCIJSKA AGENCIJA, RC SPLIT  Mažuranićevo šetalište 24 b, OIB 85821130368, Mažuranićevo šetalište 24 b,21000 Split</item>
    </izvorni_sadrzaj>
    <derivirana_varijabla naziv="DomainObject.Predmet.SudioniciListAdressOIB_1">
      <item>BRANITELJSKA ZADRUGA CETINSKI KUKOVI za ugostiteljstvo i turizam, OIB 10782922555, Zgon 13,21210 Solin</item>
      <item>FINANCIJSKA AGENCIJA, RC SPLIT  Mažuranićevo šetalište 24 b,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10782922555</item>
      <item>, OIB 85821130368</item>
    </izvorni_sadrzaj>
    <derivirana_varijabla naziv="DomainObject.Predmet.SudioniciListNazivOIB_1">
      <item>, OIB 10782922555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37A1F-8AF6-4CBA-B146-9545DCA11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2187</properties:Characters>
  <properties:Lines>71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2016-06-06T07:35:00Z</cp:lastPrinted>
  <dcterms:modified xmlns:xsi="http://www.w3.org/2001/XMLSchema-instance" xsi:type="dcterms:W3CDTF">2016-06-06T07:51:00Z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