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f410" w14:paraId="3d1f41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D26AC">
        <w:t>VIM</w:t>
      </w:r>
      <w:r w:rsidR="001347D5">
        <w:t xml:space="preserve"> d.o.o., </w:t>
      </w:r>
      <w:r w:rsidR="009D26AC">
        <w:t>Petra Krešimira IV 100, Solin</w:t>
      </w:r>
      <w:r w:rsidR="006B356C">
        <w:t xml:space="preserve">, OIB: </w:t>
      </w:r>
      <w:r w:rsidR="009D26AC">
        <w:t>21152281422</w:t>
      </w:r>
      <w:r>
        <w:rPr>
          <w:lang w:val="hr-HR"/>
        </w:rPr>
        <w:t xml:space="preserve">, dana </w:t>
      </w:r>
      <w:r w:rsidR="00DC4888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D26AC">
        <w:t xml:space="preserve">VIM d.o.o., Petra Krešimira IV 100, Solin, OIB: 21152281422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</w:t>
      </w:r>
      <w:r w:rsidR="001347D5">
        <w:rPr>
          <w:lang w:val="hr-HR"/>
        </w:rPr>
        <w:t xml:space="preserve">u neprekinutom razdoblju od </w:t>
      </w:r>
      <w:r w:rsidR="009D26AC">
        <w:rPr>
          <w:lang w:val="hr-HR"/>
        </w:rPr>
        <w:t>875</w:t>
      </w:r>
      <w:r w:rsidR="001347D5">
        <w:rPr>
          <w:lang w:val="hr-HR"/>
        </w:rPr>
        <w:t xml:space="preserve"> dana </w:t>
      </w:r>
      <w:r>
        <w:rPr>
          <w:lang w:val="hr-HR"/>
        </w:rPr>
        <w:t xml:space="preserve">ima evidentiran dug na temelju neizvršenih osnova za plaćanje u ukupnom iznosu od </w:t>
      </w:r>
      <w:r w:rsidR="009D26AC">
        <w:rPr>
          <w:lang w:val="hr-HR"/>
        </w:rPr>
        <w:t>24.290,64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C4888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7D5" w:rsidRPr="001347D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534BDE" w:rsidR="00473132">
    <w:pPr>
      <w:pStyle w:val="Zaglavlje"/>
      <w:jc w:val="center"/>
    </w:pPr>
  </w:p>
  <w:p w:rsidRDefault="00534BD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D26AC">
      <w:t>2102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347D5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34BDE"/>
    <w:rsid w:val="005A61D0"/>
    <w:rsid w:val="005C0FE6"/>
    <w:rsid w:val="005C658C"/>
    <w:rsid w:val="00684A08"/>
    <w:rsid w:val="006920AC"/>
    <w:rsid w:val="00693AB7"/>
    <w:rsid w:val="006B356C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9D26AC"/>
    <w:rsid w:val="00A51DE9"/>
    <w:rsid w:val="00B7506F"/>
    <w:rsid w:val="00C035AE"/>
    <w:rsid w:val="00CB3552"/>
    <w:rsid w:val="00D170AD"/>
    <w:rsid w:val="00D54741"/>
    <w:rsid w:val="00DC4888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4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4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St-2102/2015</izvorni_sadrzaj>
    <derivirana_varijabla naziv="DomainObject.Predmet.OznakaBroj_1">St-2102/2015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 društvo s ograničenom odgovornošću za ugostiteljsku djelatnost</izvorni_sadrzaj>
    <derivirana_varijabla naziv="DomainObject.Predmet.ProtustrankaFormated_1">  VIM društvo s ograničenom odgovornošću za ugostiteljsku djelatnost</derivirana_varijabla>
  </DomainObject.Predmet.ProtustrankaFormated>
  <DomainObject.Predmet.ProtustrankaFormatedOIB>
    <izvorni_sadrzaj>  VIM društvo s ograničenom odgovornošću za ugostiteljsku djelatnost, OIB 21152281422</izvorni_sadrzaj>
    <derivirana_varijabla naziv="DomainObject.Predmet.ProtustrankaFormatedOIB_1">  VIM društvo s ograničenom odgovornošću za ugostiteljsku djelatnost, OIB 21152281422</derivirana_varijabla>
  </DomainObject.Predmet.ProtustrankaFormatedOIB>
  <DomainObject.Predmet.ProtustrankaFormatedWithAdress>
    <izvorni_sadrzaj> VIM društvo s ograničenom odgovornošću za ugostiteljsku djelatnost, Petra Krešimira IV 100, 21210 Solin</izvorni_sadrzaj>
    <derivirana_varijabla naziv="DomainObject.Predmet.ProtustrankaFormatedWithAdress_1"> VIM društvo s ograničenom odgovornošću za ugostiteljsku djelatnost, Petra Krešimira IV 100, 21210 Solin</derivirana_varijabla>
  </DomainObject.Predmet.ProtustrankaFormatedWithAdress>
  <DomainObject.Predmet.ProtustrankaFormatedWithAdressOIB>
    <izvorni_sadrzaj> VIM društvo s ograničenom odgovornošću za ugostiteljsku djelatnost, OIB 21152281422, Petra Krešimira IV 100, 21210 Solin</izvorni_sadrzaj>
    <derivirana_varijabla naziv="DomainObject.Predmet.ProtustrankaFormatedWithAdressOIB_1"> VIM društvo s ograničenom odgovornošću za ugostiteljsku djelatnost, OIB 21152281422, Petra Krešimira IV 100, 21210 Solin</derivirana_varijabla>
  </DomainObject.Predmet.ProtustrankaFormatedWithAdressOIB>
  <DomainObject.Predmet.ProtustrankaWithAdress>
    <izvorni_sadrzaj>VIM društvo s ograničenom odgovornošću za ugostiteljsku djelatnost Petra Krešimira IV 100, 21210 Solin</izvorni_sadrzaj>
    <derivirana_varijabla naziv="DomainObject.Predmet.ProtustrankaWithAdress_1">VIM društvo s ograničenom odgovornošću za ugostiteljsku djelatnost Petra Krešimira IV 100, 21210 Solin</derivirana_varijabla>
  </DomainObject.Predmet.ProtustrankaWithAdress>
  <DomainObject.Predmet.ProtustrankaWithAdressOIB>
    <izvorni_sadrzaj>VIM društvo s ograničenom odgovornošću za ugostiteljsku djelatnost, OIB 21152281422, Petra Krešimira IV 100, 21210 Solin</izvorni_sadrzaj>
    <derivirana_varijabla naziv="DomainObject.Predmet.ProtustrankaWithAdressOIB_1">VIM društvo s ograničenom odgovornošću za ugostiteljsku djelatnost, OIB 21152281422, Petra Krešimira IV 100, 21210 Solin</derivirana_varijabla>
  </DomainObject.Predmet.ProtustrankaWithAdressOIB>
  <DomainObject.Predmet.ProtustrankaNazivFormated>
    <izvorni_sadrzaj>VIM društvo s ograničenom odgovornošću za ugostiteljsku djelatnost</izvorni_sadrzaj>
    <derivirana_varijabla naziv="DomainObject.Predmet.ProtustrankaNazivFormated_1">VIM društvo s ograničenom odgovornošću za ugostiteljsku djelatnost</derivirana_varijabla>
  </DomainObject.Predmet.ProtustrankaNazivFormated>
  <DomainObject.Predmet.ProtustrankaNazivFormatedOIB>
    <izvorni_sadrzaj>VIM društvo s ograničenom odgovornošću za ugostiteljsku djelatnost, OIB 21152281422</izvorni_sadrzaj>
    <derivirana_varijabla naziv="DomainObject.Predmet.ProtustrankaNazivFormatedOIB_1">VIM društvo s ograničenom odgovornošću za ugostiteljsku djelatnost, OIB 21152281422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24290.64</izvorni_sadrzaj>
    <derivirana_varijabla naziv="DomainObject.Predmet.TrenutnaVrijednost_1">24290.64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VIM društvo s ograničenom odgovornošću za ugostiteljsku djelatnost</item>
    </izvorni_sadrzaj>
    <derivirana_varijabla naziv="DomainObject.Predmet.ProtuStrankaListFormated_1">
      <item>VIM društvo s ograničenom odgovornošću za ugostiteljsku djelatnost</item>
    </derivirana_varijabla>
  </DomainObject.Predmet.ProtuStrankaListFormated>
  <DomainObject.Predmet.ProtuStrankaListFormatedOIB>
    <izvorni_sadrzaj>
      <item>VIM društvo s ograničenom odgovornošću za ugostiteljsku djelatnost, OIB 21152281422</item>
    </izvorni_sadrzaj>
    <derivirana_varijabla naziv="DomainObject.Predmet.ProtuStrankaListFormatedOIB_1">
      <item>VIM društvo s ograničenom odgovornošću za ugostiteljsku djelatnost, OIB 21152281422</item>
    </derivirana_varijabla>
  </DomainObject.Predmet.ProtuStrankaListFormatedOIB>
  <DomainObject.Predmet.ProtuStrankaListFormatedWithAdress>
    <izvorni_sadrzaj>
      <item>VIM društvo s ograničenom odgovornošću za ugostiteljsku djelatnost, Petra Krešimira IV 100, 21210 Solin</item>
    </izvorni_sadrzaj>
    <derivirana_varijabla naziv="DomainObject.Predmet.ProtuStrankaListFormatedWithAdress_1">
      <item>VIM društvo s ograničenom odgovornošću za ugostiteljsku djelatnost, Petra Krešimira IV 100, 21210 Solin</item>
    </derivirana_varijabla>
  </DomainObject.Predmet.ProtuStrankaListFormatedWithAdress>
  <DomainObject.Predmet.ProtuStrankaListFormatedWithAdressOIB>
    <izvorni_sadrzaj>
      <item>VIM društvo s ograničenom odgovornošću za ugostiteljsku djelatnost, OIB 21152281422, Petra Krešimira IV 100, 21210 Solin</item>
    </izvorni_sadrzaj>
    <derivirana_varijabla naziv="DomainObject.Predmet.ProtuStrankaListFormatedWithAdressOIB_1">
      <item>VIM društvo s ograničenom odgovornošću za ugostiteljsku djelatnost, OIB 21152281422, Petra Krešimira IV 100, 21210 Solin</item>
    </derivirana_varijabla>
  </DomainObject.Predmet.ProtuStrankaListFormatedWithAdressOIB>
  <DomainObject.Predmet.ProtuStrankaListNazivFormated>
    <izvorni_sadrzaj>
      <item>VIM društvo s ograničenom odgovornošću za ugostiteljsku djelatnost</item>
    </izvorni_sadrzaj>
    <derivirana_varijabla naziv="DomainObject.Predmet.ProtuStrankaListNazivFormated_1">
      <item>VIM društvo s ograničenom odgovornošću za ugostiteljsku djelatnost</item>
    </derivirana_varijabla>
  </DomainObject.Predmet.ProtuStrankaListNazivFormated>
  <DomainObject.Predmet.ProtuStrankaListNazivFormatedOIB>
    <izvorni_sadrzaj>
      <item>VIM društvo s ograničenom odgovornošću za ugostiteljsku djelatnost, OIB 21152281422</item>
    </izvorni_sadrzaj>
    <derivirana_varijabla naziv="DomainObject.Predmet.ProtuStrankaListNazivFormatedOIB_1">
      <item>VIM društvo s ograničenom odgovornošću za ugostiteljsku djelatnost, OIB 21152281422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VIM društvo s ograničenom odgovornošću za ugostiteljsku djelatnost</izvorni_sadrzaj>
    <derivirana_varijabla naziv="DomainObject.Predmet.ProtustrankaIDrugi_1">VIM društvo s ograničenom odgovornošću za ugostiteljsku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VIM društvo s ograničenom odgovornošću za ugostiteljsku djelatnost, OIB 21152281422, Petra Krešimira IV 100, 21210 Solin</izvorni_sadrzaj>
    <derivirana_varijabla naziv="DomainObject.Predmet.ProtustrankaIDrugiAdressOIB_1">VIM društvo s ograničenom odgovornošću za ugostiteljsku djelatnost, OIB 21152281422, Petra Krešimira IV 100,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 društvo s ograničenom odgovornošću za ugostiteljsku djelatnost</item>
      <item>FINANCIJSKA AGENCIJA, RC SPLIT</item>
    </izvorni_sadrzaj>
    <derivirana_varijabla naziv="DomainObject.Predmet.SudioniciListNaziv_1">
      <item>VIM društvo s ograničenom odgovornošću za ugostiteljsku djelatnost</item>
      <item>FINANCIJSKA AGENCIJA, RC SPLIT</item>
    </derivirana_varijabla>
  </DomainObject.Predmet.SudioniciListNaziv>
  <DomainObject.Predmet.SudioniciListAdressOIB>
    <izvorni_sadrzaj>
      <item>VIM društvo s ograničenom odgovornošću za ugostiteljsku djelatnost, OIB 21152281422, Petra Krešimira IV 100,21210 Solin</item>
      <item>FINANCIJSKA AGENCIJA, RC SPLIT, OIB 85821130368, Mažuranićevo šetalište 24 b,21000 Split</item>
    </izvorni_sadrzaj>
    <derivirana_varijabla naziv="DomainObject.Predmet.SudioniciListAdressOIB_1">
      <item>VIM društvo s ograničenom odgovornošću za ugostiteljsku djelatnost, OIB 21152281422, Petra Krešimira IV 100,21210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21152281422</item>
      <item>, OIB 85821130368</item>
    </izvorni_sadrzaj>
    <derivirana_varijabla naziv="DomainObject.Predmet.SudioniciListNazivOIB_1">
      <item>, OIB 21152281422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1755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2017-03-01T10:40:00Z</cp:lastPrinted>
  <dcterms:modified xmlns:xsi="http://www.w3.org/2001/XMLSchema-instance" xsi:type="dcterms:W3CDTF">2017-03-01T10:41:00Z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