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a6fa" w14:paraId="dd1a6f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A235F">
        <w:t>335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A235F">
        <w:t>DEFLOREO j.d.o.o., Zagreb, Samoborska cesta 102, OIB: 12623159683</w:t>
      </w:r>
      <w:r w:rsidR="009C1482">
        <w:t>,</w:t>
      </w:r>
      <w:r w:rsidR="003E16C8">
        <w:t xml:space="preserve">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A235F">
        <w:t>DEFLOREO j.d.o.o., Zagreb, Samoborska cesta 102, OIB: 12623159683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8A235F">
        <w:t>10,05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A235F">
        <w:t>Damir Mikić, Zagreb, Trnjanska cesta 23, OIB: 41347934153.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8A235F">
        <w:t>DEFLOREO j.d.o.o., Zagreb, Samoborska cesta 102, OIB: 12623159683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>2</w:t>
      </w:r>
      <w:r w:rsidR="004303EC">
        <w:rPr>
          <w:rFonts w:eastAsia="Calibri"/>
          <w:lang w:eastAsia="en-US"/>
        </w:rPr>
        <w:t>4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A235F">
        <w:t>DEFLOREO j.d.o.o., Zagreb, Samoborska cesta 102, OIB: 12623159683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A235F">
        <w:t>DEFLOREO j.d.o.o., Zagreb, Samoborska cesta 102, OIB: 12623159683</w:t>
      </w:r>
      <w:r w:rsidR="00305723" w:rsidRPr="00305723">
        <w:t>,</w:t>
      </w:r>
      <w:r w:rsidR="00631A90">
        <w:t xml:space="preserve"> dana </w:t>
      </w:r>
      <w:r w:rsidR="008A235F">
        <w:t>5</w:t>
      </w:r>
      <w:r w:rsidR="004303EC">
        <w:t>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8A235F">
        <w:t>335</w:t>
      </w:r>
      <w:r w:rsidR="009C1482">
        <w:t>/18</w:t>
      </w:r>
      <w:r>
        <w:t xml:space="preserve"> od </w:t>
      </w:r>
      <w:r w:rsidR="003146EB">
        <w:t>2</w:t>
      </w:r>
      <w:r w:rsidR="004303EC">
        <w:t>3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lastRenderedPageBreak/>
        <w:t xml:space="preserve">Iz podneska FINA-e od </w:t>
      </w:r>
      <w:r w:rsidR="008A235F">
        <w:t>2</w:t>
      </w:r>
      <w:r w:rsidR="004303EC">
        <w:t>.</w:t>
      </w:r>
      <w:r w:rsidR="003146EB">
        <w:t xml:space="preserve"> ožujka</w:t>
      </w:r>
      <w:r w:rsidR="009C1482">
        <w:t xml:space="preserve"> 2018</w:t>
      </w:r>
      <w:r>
        <w:t xml:space="preserve">. proizlazi da dužnik na dan </w:t>
      </w:r>
      <w:r w:rsidR="008A235F">
        <w:t>31</w:t>
      </w:r>
      <w:r w:rsidR="004303EC">
        <w:t>. siječnja</w:t>
      </w:r>
      <w:r w:rsidR="003146EB">
        <w:t xml:space="preserve">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8A235F">
        <w:t>13.327,88</w:t>
      </w:r>
      <w:r w:rsidR="004303EC">
        <w:t xml:space="preserve"> </w:t>
      </w:r>
      <w:r>
        <w:t xml:space="preserve">kn (list </w:t>
      </w:r>
      <w:r w:rsidR="008A235F">
        <w:t>7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</w:t>
      </w:r>
      <w:r w:rsidR="004303EC">
        <w:t>4</w:t>
      </w:r>
      <w:r w:rsidR="005F0AC9">
        <w:t>. kolovoza</w:t>
      </w:r>
      <w:r>
        <w:t xml:space="preserve"> 2018. po svim neizvršenim osnovama za plaćanje na računu dužnika </w:t>
      </w:r>
      <w:r w:rsidR="008A235F">
        <w:t>17.891,90</w:t>
      </w:r>
      <w:r>
        <w:t xml:space="preserve"> kn, a početak blokade računa traje od </w:t>
      </w:r>
      <w:r w:rsidR="008A235F">
        <w:t>4. listopada</w:t>
      </w:r>
      <w:r w:rsidR="003146EB">
        <w:t xml:space="preserve">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8A235F">
        <w:t>13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8A235F">
        <w:t>30</w:t>
      </w:r>
      <w:r w:rsidR="0086575B">
        <w:t>. 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8A235F">
        <w:t>15</w:t>
      </w:r>
      <w:r>
        <w:t xml:space="preserve"> spisa).</w:t>
      </w:r>
    </w:p>
    <w:p w:rsidRDefault="008A235F" w:rsidP="00040BD4" w:rsidR="008A235F">
      <w:pPr>
        <w:ind w:firstLine="708"/>
        <w:jc w:val="both"/>
      </w:pPr>
    </w:p>
    <w:p w:rsidRDefault="008A235F" w:rsidP="00040BD4" w:rsidR="008A235F">
      <w:pPr>
        <w:ind w:firstLine="708"/>
        <w:jc w:val="both"/>
      </w:pPr>
      <w:r>
        <w:t>Iz podneska Porezne uprave, Područni ured Zagreb od 8. svibnja 2018. proizlazi da dužnik ne posjeduje pokretnu odnosno nepokretnu imovinu (list 16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8A235F">
        <w:t>DEFLOREO j.d.o.o., Zagreb, Samoborska cesta 102, OIB: 12623159683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A235F">
        <w:t>335</w:t>
      </w:r>
      <w:r w:rsidR="00B1036B">
        <w:t>/18</w:t>
      </w:r>
      <w:r>
        <w:t xml:space="preserve"> od </w:t>
      </w:r>
      <w:r w:rsidR="008A235F">
        <w:t>22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A235F">
        <w:t>22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>
      <w:pPr>
        <w:jc w:val="both"/>
      </w:pPr>
      <w:r w:rsidRPr="00AF1EFD">
        <w:tab/>
      </w:r>
      <w:r w:rsidRPr="00AF1EFD">
        <w:tab/>
      </w:r>
    </w:p>
    <w:p w:rsidRDefault="00662289" w:rsidP="00D21534" w:rsidR="00662289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303EC">
        <w:t>24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E216A3" w:rsidP="00E216A3" w:rsidR="00E216A3">
      <w:pPr>
        <w:jc w:val="center"/>
      </w:pPr>
    </w:p>
    <w:p w:rsidRDefault="00662289" w:rsidP="00E216A3" w:rsidR="00662289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95D" w:rsidR="0079595D">
      <w:r>
        <w:separator/>
      </w:r>
    </w:p>
  </w:endnote>
  <w:endnote w:id="0" w:type="continuationSeparator">
    <w:p w:rsidRDefault="0079595D" w:rsidR="00795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95D" w:rsidR="0079595D">
      <w:r>
        <w:separator/>
      </w:r>
    </w:p>
  </w:footnote>
  <w:footnote w:id="0" w:type="continuationSeparator">
    <w:p w:rsidRDefault="0079595D" w:rsidR="00795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2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A235F">
      <w:t>335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289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9595D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A235F"/>
    <w:rsid w:val="008B73DD"/>
    <w:rsid w:val="008E2F7A"/>
    <w:rsid w:val="008E42C6"/>
    <w:rsid w:val="00912B69"/>
    <w:rsid w:val="00923F36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DEFLOREO jednostavno društvo s ograničenom odgovornošću za usluge zastupanog po punomoćniku Marina Gržibovski</izvorni_sadrzaj>
    <derivirana_varijabla naziv="DomainObject.Predmet.ProtustrankaFormated_1">  DEFLOREO jednostavno društvo s ograničenom odgovornošću za usluge zastupanog po punomoćniku Marina Gržibovski</derivirana_varijabla>
  </DomainObject.Predmet.ProtustrankaFormated>
  <DomainObject.Predmet.ProtustrankaFormatedOIB>
    <izvorni_sadrzaj>  DEFLOREO jednostavno društvo s ograničenom odgovornošću za usluge, OIB 12623159683 zastupanog po punomoćniku Marina Gržibovski</izvorni_sadrzaj>
    <derivirana_varijabla naziv="DomainObject.Predmet.ProtustrankaFormatedOIB_1">  DEFLOREO jednostavno društvo s ograničenom odgovornošću za usluge, OIB 12623159683 zastupanog po punomoćniku Marina Gržibovski</derivirana_varijabla>
  </DomainObject.Predmet.ProtustrankaFormatedOIB>
  <DomainObject.Predmet.ProtustrankaFormatedWithAdress>
    <izvorni_sadrzaj> DEFLOREO jednostavno društvo s ograničenom odgovornošću za usluge, Samoborska cesta 102, 10000 Zagreb zastupanog po punomoćniku Marina Gržibovski</izvorni_sadrzaj>
    <derivirana_varijabla naziv="DomainObject.Predmet.ProtustrankaFormatedWithAdress_1"> DEFLOREO jednostavno društvo s ograničenom odgovornošću za usluge, Samoborska cesta 102, 10000 Zagreb zastupanog po punomoćniku Marina Gržibovski</derivirana_varijabla>
  </DomainObject.Predmet.ProtustrankaFormatedWithAdress>
  <DomainObject.Predmet.ProtustrankaFormatedWithAdressOIB>
    <izvorni_sadrzaj> DEFLOREO jednostavno društvo s ograničenom odgovornošću za usluge, OIB 12623159683, Samoborska cesta 102, 10000 Zagreb zastupanog po punomoćniku Marina Gržibovski</izvorni_sadrzaj>
    <derivirana_varijabla naziv="DomainObject.Predmet.ProtustrankaFormatedWithAdressOIB_1"> DEFLOREO jednostavno društvo s ograničenom odgovornošću za usluge, OIB 12623159683, Samoborska cesta 102, 10000 Zagreb zastupanog po punomoćniku Marina Gržibovski</derivirana_varijabla>
  </DomainObject.Predmet.ProtustrankaFormatedWithAdressOIB>
  <DomainObject.Predmet.ProtustrankaWithAdress>
    <izvorni_sadrzaj>DEFLOREO jednostavno društvo s ograničenom odgovornošću za usluge Samoborska cesta 102, 10000 Zagreb</izvorni_sadrzaj>
    <derivirana_varijabla naziv="DomainObject.Predmet.ProtustrankaWithAdress_1">DEFLOREO jednostavno društvo s ograničenom odgovornošću za usluge Samoborska cesta 102, 10000 Zagreb</derivirana_varijabla>
  </DomainObject.Predmet.ProtustrankaWithAdress>
  <DomainObject.Predmet.ProtustrankaWithAdressOIB>
    <izvorni_sadrzaj>DEFLOREO jednostavno društvo s ograničenom odgovornošću za usluge, OIB 12623159683, Samoborska cesta 102, 10000 Zagreb</izvorni_sadrzaj>
    <derivirana_varijabla naziv="DomainObject.Predmet.ProtustrankaWithAdressOIB_1">DEFLOREO jednostavno društvo s ograničenom odgovornošću za usluge, OIB 12623159683, Samoborska cesta 102, 10000 Zagreb</derivirana_varijabla>
  </DomainObject.Predmet.ProtustrankaWithAdressOIB>
  <DomainObject.Predmet.ProtustrankaNazivFormated>
    <izvorni_sadrzaj>DEFLOREO jednostavno društvo s ograničenom odgovornošću za usluge</izvorni_sadrzaj>
    <derivirana_varijabla naziv="DomainObject.Predmet.ProtustrankaNazivFormated_1">DEFLOREO jednostavno društvo s ograničenom odgovornošću za usluge</derivirana_varijabla>
  </DomainObject.Predmet.ProtustrankaNazivFormated>
  <DomainObject.Predmet.ProtustrankaNazivFormatedOIB>
    <izvorni_sadrzaj>DEFLOREO jednostavno društvo s ograničenom odgovornošću za usluge, OIB 12623159683</izvorni_sadrzaj>
    <derivirana_varijabla naziv="DomainObject.Predmet.ProtustrankaNazivFormatedOIB_1">DEFLOREO jednostavno društvo s ograničenom odgovornošću za usluge, OIB 12623159683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DEFLOREO jednostavno društvo s ograničenom odgovornošću za usluge zastupanog po punomoćniku Marina Gržibovski</item>
    </izvorni_sadrzaj>
    <derivirana_varijabla naziv="DomainObject.Predmet.ProtuStrankaListFormated_1">
      <item>DEFLOREO jednostavno društvo s ograničenom odgovornošću za usluge zastupanog po punomoćniku Marina Gržibovski</item>
    </derivirana_varijabla>
  </DomainObject.Predmet.ProtuStrankaListFormated>
  <DomainObject.Predmet.ProtuStrankaListFormatedOIB>
    <izvorni_sadrzaj>
      <item>DEFLOREO jednostavno društvo s ograničenom odgovornošću za usluge, OIB 12623159683 zastupanog po punomoćniku Marina Gržibovski</item>
    </izvorni_sadrzaj>
    <derivirana_varijabla naziv="DomainObject.Predmet.ProtuStrankaListFormatedOIB_1">
      <item>DEFLOREO jednostavno društvo s ograničenom odgovornošću za usluge, OIB 12623159683 zastupanog po punomoćniku Marina Gržibovski</item>
    </derivirana_varijabla>
  </DomainObject.Predmet.ProtuStrankaListFormatedOIB>
  <DomainObject.Predmet.ProtuStrankaListFormatedWithAdress>
    <izvorni_sadrzaj>
      <item>DEFLOREO jednostavno društvo s ograničenom odgovornošću za usluge, Samoborska cesta 102, 10000 Zagreb zastupanog po punomoćniku Marina Gržibovski</item>
    </izvorni_sadrzaj>
    <derivirana_varijabla naziv="DomainObject.Predmet.ProtuStrankaListFormatedWithAdress_1">
      <item>DEFLOREO jednostavno društvo s ograničenom odgovornošću za usluge, Samoborska cesta 102, 10000 Zagreb zastupanog po punomoćniku Marina Gržibovski</item>
    </derivirana_varijabla>
  </DomainObject.Predmet.ProtuStrankaListFormatedWithAdress>
  <DomainObject.Predmet.ProtuStrankaListFormatedWithAdressOIB>
    <izvorni_sadrzaj>
      <item>DEFLOREO jednostavno društvo s ograničenom odgovornošću za usluge, OIB 12623159683, Samoborska cesta 102, 10000 Zagreb zastupanog po punomoćniku Marina Gržibovski</item>
    </izvorni_sadrzaj>
    <derivirana_varijabla naziv="DomainObject.Predmet.ProtuStrankaListFormatedWithAdressOIB_1">
      <item>DEFLOREO jednostavno društvo s ograničenom odgovornošću za usluge, OIB 12623159683, Samoborska cesta 102, 10000 Zagreb zastupanog po punomoćniku Marina Gržibovski</item>
    </derivirana_varijabla>
  </DomainObject.Predmet.ProtuStrankaListFormatedWithAdressOIB>
  <DomainObject.Predmet.ProtuStrankaListNazivFormated>
    <izvorni_sadrzaj>
      <item>DEFLOREO jednostavno društvo s ograničenom odgovornošću za usluge</item>
    </izvorni_sadrzaj>
    <derivirana_varijabla naziv="DomainObject.Predmet.ProtuStrankaListNazivFormated_1">
      <item>DEFLOREO jednostavno društvo s ograničenom odgovornošću za usluge</item>
    </derivirana_varijabla>
  </DomainObject.Predmet.ProtuStrankaListNazivFormated>
  <DomainObject.Predmet.ProtuStrankaListNazivFormatedOIB>
    <izvorni_sadrzaj>
      <item>DEFLOREO jednostavno društvo s ograničenom odgovornošću za usluge, OIB 12623159683</item>
    </izvorni_sadrzaj>
    <derivirana_varijabla naziv="DomainObject.Predmet.ProtuStrankaListNazivFormatedOIB_1">
      <item>DEFLOREO jednostavno društvo s ograničenom odgovornošću za usluge, OIB 12623159683</item>
    </derivirana_varijabla>
  </DomainObject.Predmet.ProtuStrankaListNazivFormatedOIB>
  <DomainObject.Predmet.OstaliListFormated>
    <izvorni_sadrzaj>
      <item>Marina Gržibovski punomoćnica sudionika u postupku DEFLOREO jednostavno društvo s ograničenom odgovornošću za usluge</item>
    </izvorni_sadrzaj>
    <derivirana_varijabla naziv="DomainObject.Predmet.OstaliListFormated_1">
      <item>Marina Gržibovski punomoćnica sudionika u postupku DEFLOREO jednostavno društvo s ograničenom odgovornošću za usluge</item>
    </derivirana_varijabla>
  </DomainObject.Predmet.OstaliListFormated>
  <DomainObject.Predmet.OstaliListFormatedOIB>
    <izvorni_sadrzaj>
      <item>Marina Gržibovski, OIB 55380780868 punomoćnica sudionika u postupku DEFLOREO jednostavno društvo s ograničenom odgovornošću za usluge</item>
    </izvorni_sadrzaj>
    <derivirana_varijabla naziv="DomainObject.Predmet.OstaliListFormatedOIB_1">
      <item>Marina Gržibovski, OIB 55380780868 punomoćnica sudionika u postupku DEFLOREO jednostavno društvo s ograničenom odgovornošću za usluge</item>
    </derivirana_varijabla>
  </DomainObject.Predmet.OstaliListFormatedOIB>
  <DomainObject.Predmet.OstaliListFormatedWithAdress>
    <izvorni_sadrzaj>
      <item>Marina Gržibovski, Poljana Zvonimira Dražića 10, 10000 Zagreb punomoćnica sudionika u postupku DEFLOREO jednostavno društvo s ograničenom odgovornošću za usluge</item>
    </izvorni_sadrzaj>
    <derivirana_varijabla naziv="DomainObject.Predmet.OstaliListFormatedWithAdress_1">
      <item>Marina Gržibovski, Poljana Zvonimira Dražića 10, 10000 Zagreb punomoćnica sudionika u postupku DEFLOREO jednostavno društvo s ograničenom odgovornošću za usluge</item>
    </derivirana_varijabla>
  </DomainObject.Predmet.OstaliListFormatedWithAdress>
  <DomainObject.Predmet.OstaliListFormatedWithAdressOIB>
    <izvorni_sadrzaj>
      <item>Marina Gržibovski, OIB 55380780868, Poljana Zvonimira Dražića 10, 10000 Zagreb punomoćnica sudionika u postupku DEFLOREO jednostavno društvo s ograničenom odgovornošću za usluge</item>
    </izvorni_sadrzaj>
    <derivirana_varijabla naziv="DomainObject.Predmet.OstaliListFormatedWithAdressOIB_1">
      <item>Marina Gržibovski, OIB 55380780868, Poljana Zvonimira Dražića 10, 10000 Zagreb punomoćnica sudionika u postupku DEFLOREO jednostavno društvo s ograničenom odgovornošću za usluge</item>
    </derivirana_varijabla>
  </DomainObject.Predmet.OstaliListFormatedWithAdressOIB>
  <DomainObject.Predmet.OstaliListNazivFormated>
    <izvorni_sadrzaj>
      <item>Marina Gržibovski</item>
    </izvorni_sadrzaj>
    <derivirana_varijabla naziv="DomainObject.Predmet.OstaliListNazivFormated_1">
      <item>Marina Gržibovski</item>
    </derivirana_varijabla>
  </DomainObject.Predmet.OstaliListNazivFormated>
  <DomainObject.Predmet.OstaliListNazivFormatedOIB>
    <izvorni_sadrzaj>
      <item>Marina Gržibovski, OIB 55380780868</item>
    </izvorni_sadrzaj>
    <derivirana_varijabla naziv="DomainObject.Predmet.OstaliListNazivFormatedOIB_1">
      <item>Marina Gržibovski, OIB 55380780868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DEFLOREO jednostavno društvo s ograničenom odgovornošću za usluge</izvorni_sadrzaj>
    <derivirana_varijabla naziv="DomainObject.Predmet.ProtustrankaIDrugi_1">DEFLOREO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DEFLOREO jednostavno društvo s ograničenom odgovornošću za usluge, OIB 12623159683, Samoborska cesta 102, 10000 Zagreb</izvorni_sadrzaj>
    <derivirana_varijabla naziv="DomainObject.Predmet.ProtustrankaIDrugiAdressOIB_1">DEFLOREO jednostavno društvo s ograničenom odgovornošću za usluge, OIB 12623159683, Samoborska cesta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DEFLOREO jednostavno društvo s ograničenom odgovornošću za usluge</item>
      <item>Marina Gržibovski</item>
    </izvorni_sadrzaj>
    <derivirana_varijabla naziv="DomainObject.Predmet.SudioniciListNaziv_1">
      <item>FINA Regionalni centar Zagreb</item>
      <item>DEFLOREO jednostavno društvo s ograničenom odgovornošću za usluge</item>
      <item>Marina Gržibovski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DEFLOREO jednostavno društvo s ograničenom odgovornošću za usluge, OIB 12623159683, Samoborska cesta 102,10000 Zagreb</item>
      <item>Marina Gržibovski, OIB 55380780868, Poljana Zvonimira Dražića 10,10000 Zagreb</item>
    </izvorni_sadrzaj>
    <derivirana_varijabla naziv="DomainObject.Predmet.SudioniciListAdressOIB_1">
      <item>FINA Regionalni centar Zagreb, OIB 85821130368, Trg svibanjskih žrtava 1995. br. 1,10000 Zagreb</item>
      <item>DEFLOREO jednostavno društvo s ograničenom odgovornošću za usluge, OIB 12623159683, Samoborska cesta 102,10000 Zagreb</item>
      <item>Marina Gržibovski, OIB 55380780868, Poljana Zvonimira Dražića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12623159683</item>
      <item>, OIB 55380780868</item>
    </izvorni_sadrzaj>
    <derivirana_varijabla naziv="DomainObject.Predmet.SudioniciListNazivOIB_1">
      <item>, OIB 85821130368</item>
      <item>, OIB 12623159683</item>
      <item>, OIB 55380780868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634</properties:Words>
  <properties:Characters>3355</properties:Characters>
  <properties:Lines>105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2018-08-24T08:03:00Z</dcterms:created>
  <dc:creator>Korisnik</dc:creator>
  <cp:lastModifiedBy>Draženka Prpić</cp:lastModifiedBy>
  <cp:lastPrinted>2018-08-24T08:05:00Z</cp:lastPrinted>
  <dcterms:modified xmlns:xsi="http://www.w3.org/2001/XMLSchema-instance" xsi:type="dcterms:W3CDTF">2018-08-24T08:05:00Z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-DEFLOREO-St-335-18.docx)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