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da95" w14:paraId="dfdda95" w:rsidRDefault="00A37C7E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28441C">
            <w:rPr>
              <w:rStyle w:val="PozadinaSvijetloZuta"/>
            </w:rPr>
            <w:t>REPUBLIKA HRVATSKA</w:t>
          </w:r>
        </w:sdtContent>
      </w:sdt>
    </w:p>
    <w:p w:rsidRDefault="00A37C7E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="0028441C" w:rsidRPr="0028441C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bookmarkStart w:name="_GoBack" w:id="0"/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Default="00A37C7E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="0028441C" w:rsidRPr="0028441C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A37C7E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="0028441C" w:rsidRPr="0028441C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="0028441C" w:rsidRPr="0028441C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A37C7E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="0028441C" w:rsidRPr="0028441C">
            <w:rPr>
              <w:rStyle w:val="PozadinaSvijetloZelena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 w:rsidR="0028441C">
            <w:rPr>
              <w:rStyle w:val="PozadinaSvijetloZuta"/>
            </w:rPr>
            <w:t>Višnji  Jurjević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 w:rsidR="0028441C">
            <w:rPr>
              <w:rStyle w:val="PozadinaSvijetloZuta"/>
            </w:rPr>
            <w:t>predlagatelj-dužnik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="0028441C" w:rsidRPr="0028441C">
            <w:rPr>
              <w:rStyle w:val="PozadinaSvijetloZelena"/>
            </w:rPr>
            <w:t xml:space="preserve"> ARANEA društvo s ograničenom odgovornošću za trgovinu i poslovne usluge, OIB 48167019004, Silba 307, 23295 Silba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="0028441C" w:rsidRPr="0028441C">
            <w:rPr>
              <w:rStyle w:val="PozadinaSvijetloZelena"/>
            </w:rPr>
            <w:t xml:space="preserve"> </w:t>
          </w:r>
        </w:sdtContent>
      </w:sdt>
      <w:r w:rsidR="00BC4B7C" w:rsidRPr="0072128C">
        <w:t xml:space="preserve">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="0028441C" w:rsidRPr="0028441C">
            <w:rPr>
              <w:rStyle w:val="PozadinaSvijetloZelena"/>
            </w:rPr>
            <w:t>Predstečajni postupak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28441C" w:rsidRPr="0028441C">
            <w:rPr>
              <w:rStyle w:val="PozadinaSvijetloZelena"/>
            </w:rPr>
            <w:t>14. studenog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28441C" w:rsidRPr="0028441C">
            <w:rPr>
              <w:rStyle w:val="PozadinaSvijetloZelena"/>
            </w:rPr>
            <w:t>ARANEA društvo s ograničenom odgovornošću za trgovinu i poslovne usluge, OIB 48167019004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28441C" w:rsidRPr="0028441C">
            <w:rPr>
              <w:rStyle w:val="PozadinaSvijetloZelena"/>
            </w:rPr>
            <w:t>sudske pristojbe za Prijedlog rješenja o odobravanju sklapanja predstečajne nagodbe u iznosu od 1.000,00 kn, Pristojba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28441C" w:rsidRPr="0028441C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28441C" w:rsidRPr="0028441C">
            <w:rPr>
              <w:rStyle w:val="PozadinaSvijetloZelena"/>
            </w:rPr>
            <w:t>HR635045-23405-10026753510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28441C" w:rsidRPr="0028441C">
            <w:rPr>
              <w:rStyle w:val="PozadinaSvijetloZelena"/>
            </w:rPr>
            <w:t>Pristojbe iz predmeta St-1124/2016,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28441C" w:rsidRPr="0028441C">
            <w:rPr>
              <w:rStyle w:val="PozadinaSvijetloZelena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28441C" w:rsidRPr="0028441C">
            <w:rPr>
              <w:rStyle w:val="PozadinaSvijetloZelena"/>
            </w:rPr>
            <w:t>14. studenog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28441C">
            <w:rPr>
              <w:rStyle w:val="PozadinaSvijetloZuta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28441C" w:rsidRPr="0028441C">
            <w:rPr>
              <w:rStyle w:val="PozadinaSvijetloZelena"/>
            </w:rPr>
            <w:t>ARANEA društvo s ograničenom odgovornošću za trgovinu i poslovne usluge, OIB 48167019004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28441C">
        <w:rPr>
          <w:noProof/>
        </w:rPr>
        <w:t xml:space="preserve"> U spis</w:t>
      </w:r>
    </w:p>
    <w:p w:rsidRDefault="00BC4B7C" w:rsidP="00BC4B7C" w:rsidR="00BC4B7C" w:rsidRPr="0072128C"/>
    <w:sectPr w:rsidSect="0037345B" w:rsidR="00BC4B7C" w:rsidRPr="007212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C7E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28441C" w:rsidRPr="0028441C">
          <w:rPr>
            <w:rStyle w:val="PozadinaSvijetloZelena"/>
          </w:rPr>
          <w:t>2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PozadinaSvijetloZelena"/>
        </w:rPr>
      </w:sdtEndPr>
      <w:sdtContent>
        <w:r w:rsidR="0028441C" w:rsidRPr="0028441C">
          <w:rPr>
            <w:rStyle w:val="PozadinaSvijetloZelena"/>
          </w:rPr>
          <w:t>St-1124/2016-2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41C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37C7E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St-1124/2016-2</izvorni_sadrzaj>
    <derivirana_varijabla naziv="DomainObject.Oznaka_1">St-1124/2016-2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  <derivirana_varijabla naziv="Dativ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ARANEA društvo s ograničenom odgovornošću za trgovinu i poslovne usluge</izvorni_sadrzaj>
    <derivirana_varijabla naziv="DomainObject.Predmet.StrankaFormated_1">  ARANEA društvo s ograničenom odgovornošću za trgovinu i poslovne usluge</derivirana_varijabla>
  </DomainObject.Predmet.StrankaFormated>
  <DomainObject.Predmet.StrankaFormatedOIB>
    <izvorni_sadrzaj>  ARANEA društvo s ograničenom odgovornošću za trgovinu i poslovne usluge, OIB 48167019004</izvorni_sadrzaj>
    <derivirana_varijabla naziv="DomainObject.Predmet.StrankaFormatedOIB_1">  ARANEA društvo s ograničenom odgovornošću za trgovinu i poslovne usluge, OIB 48167019004</derivirana_varijabla>
  </DomainObject.Predmet.StrankaFormatedOIB>
  <DomainObject.Predmet.StrankaFormatedWithAdress>
    <izvorni_sadrzaj> ARANEA društvo s ograničenom odgovornošću za trgovinu i poslovne usluge, Silba 307, 23295 Silba</izvorni_sadrzaj>
    <derivirana_varijabla naziv="DomainObject.Predmet.StrankaFormatedWithAdress_1"> ARANEA društvo s ograničenom odgovornošću za trgovinu i poslovne usluge, Silba 307, 23295 Silba</derivirana_varijabla>
  </DomainObject.Predmet.StrankaFormatedWithAdress>
  <DomainObject.Predmet.StrankaFormatedWithAdressOIB>
    <izvorni_sadrzaj> ARANEA društvo s ograničenom odgovornošću za trgovinu i poslovne usluge, OIB 48167019004, Silba 307, 23295 Silba</izvorni_sadrzaj>
    <derivirana_varijabla naziv="DomainObject.Predmet.StrankaFormatedWithAdressOIB_1"> ARANEA društvo s ograničenom odgovornošću za trgovinu i poslovne usluge, OIB 48167019004, Silba 307, 23295 Silba</derivirana_varijabla>
  </DomainObject.Predmet.StrankaFormatedWithAdressOIB>
  <DomainObject.Predmet.StrankaWithAdress>
    <izvorni_sadrzaj>ARANEA društvo s ograničenom odgovornošću za trgovinu i poslovne usluge Silba 307,23295 Silba</izvorni_sadrzaj>
    <derivirana_varijabla naziv="DomainObject.Predmet.StrankaWithAdress_1">ARANEA društvo s ograničenom odgovornošću za trgovinu i poslovne usluge Silba 307,23295 Silba</derivirana_varijabla>
  </DomainObject.Predmet.StrankaWithAdress>
  <DomainObject.Predmet.StrankaWithAdressOIB>
    <izvorni_sadrzaj>ARANEA društvo s ograničenom odgovornošću za trgovinu i poslovne usluge, OIB 48167019004, Silba 307,23295 Silba</izvorni_sadrzaj>
    <derivirana_varijabla naziv="DomainObject.Predmet.StrankaWithAdressOIB_1">ARANEA društvo s ograničenom odgovornošću za trgovinu i poslovne usluge, OIB 48167019004, Silba 307,23295 Silba</derivirana_varijabla>
  </DomainObject.Predmet.StrankaWithAdressOIB>
  <DomainObject.Predmet.StrankaNazivFormated>
    <izvorni_sadrzaj>ARANEA društvo s ograničenom odgovornošću za trgovinu i poslovne usluge</izvorni_sadrzaj>
    <derivirana_varijabla naziv="DomainObject.Predmet.StrankaNazivFormated_1">ARANEA društvo s ograničenom odgovornošću za trgovinu i poslovne usluge</derivirana_varijabla>
    <derivirana_varijabla naziv="Padez">ARANEA društvo s ograničenom odgovornošću za trgovinu i poslovne usluge</derivirana_varijabla>
  </DomainObject.Predmet.StrankaNazivFormated>
  <DomainObject.Predmet.StrankaNazivFormatedOIB>
    <izvorni_sadrzaj>ARANEA društvo s ograničenom odgovornošću za trgovinu i poslovne usluge, OIB 48167019004</izvorni_sadrzaj>
    <derivirana_varijabla naziv="DomainObject.Predmet.StrankaNazivFormatedOIB_1">ARANEA društvo s ograničenom odgovornošću za trgovinu i poslovne usluge, OIB 48167019004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  <derivirana_varijabla naziv="Padez">Vedrana Raspović</derivirana_varijabla>
  </DomainObject.Predmet.Zapisnicar>
  <DomainObject.Predmet.StrankaListFormated>
    <izvorni_sadrzaj>
      <item>ARANEA društvo s ograničenom odgovornošću za trgovinu i poslovne usluge</item>
    </izvorni_sadrzaj>
    <derivirana_varijabla naziv="DomainObject.Predmet.StrankaListFormated_1">
      <item>ARANEA društvo s ograničenom odgovornošću za trgovinu i poslovne usluge</item>
    </derivirana_varijabla>
  </DomainObject.Predmet.StrankaListFormated>
  <DomainObject.Predmet.StrankaListFormatedOIB>
    <izvorni_sadrzaj>
      <item>ARANEA društvo s ograničenom odgovornošću za trgovinu i poslovne usluge, OIB 48167019004</item>
    </izvorni_sadrzaj>
    <derivirana_varijabla naziv="DomainObject.Predmet.StrankaListFormatedOIB_1">
      <item>ARANEA društvo s ograničenom odgovornošću za trgovinu i poslovne usluge, OIB 48167019004</item>
    </derivirana_varijabla>
  </DomainObject.Predmet.StrankaListFormatedOIB>
  <DomainObject.Predmet.StrankaListFormatedWithAdress>
    <izvorni_sadrzaj>
      <item>ARANEA društvo s ograničenom odgovornošću za trgovinu i poslovne usluge, Silba 307, 23295 Silba</item>
    </izvorni_sadrzaj>
    <derivirana_varijabla naziv="DomainObject.Predmet.StrankaListFormatedWithAdress_1">
      <item>ARANEA društvo s ograničenom odgovornošću za trgovinu i poslovne usluge, Silba 307, 23295 Silba</item>
    </derivirana_varijabla>
  </DomainObject.Predmet.StrankaListFormatedWithAdress>
  <DomainObject.Predmet.StrankaListFormatedWithAdressOIB>
    <izvorni_sadrzaj>
      <item>ARANEA društvo s ograničenom odgovornošću za trgovinu i poslovne usluge, OIB 48167019004, Silba 307, 23295 Silba</item>
    </izvorni_sadrzaj>
    <derivirana_varijabla naziv="DomainObject.Predmet.StrankaListFormatedWithAdressOIB_1">
      <item>ARANEA društvo s ograničenom odgovornošću za trgovinu i poslovne usluge, OIB 48167019004, Silba 307, 23295 Silba</item>
    </derivirana_varijabla>
  </DomainObject.Predmet.StrankaListFormatedWithAdressOIB>
  <DomainObject.Predmet.StrankaListNazivFormated>
    <izvorni_sadrzaj>
      <item>ARANEA društvo s ograničenom odgovornošću za trgovinu i poslovne usluge</item>
    </izvorni_sadrzaj>
    <derivirana_varijabla naziv="DomainObject.Predmet.StrankaListNazivFormated_1">
      <item>ARANEA društvo s ograničenom odgovornošću za trgovinu i poslovne usluge</item>
    </derivirana_varijabla>
  </DomainObject.Predmet.StrankaListNazivFormated>
  <DomainObject.Predmet.StrankaListNazivFormatedOIB>
    <izvorni_sadrzaj>
      <item>ARANEA društvo s ograničenom odgovornošću za trgovinu i poslovne usluge, OIB 48167019004</item>
    </izvorni_sadrzaj>
    <derivirana_varijabla naziv="DomainObject.Predmet.StrankaListNazivFormatedOIB_1">
      <item>ARANEA društvo s ograničenom odgovornošću za trgovinu i poslovne usluge, OIB 48167019004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St-1124/2016-2</izvorni_sadrzaj>
    <derivirana_varijabla naziv="DomainObject.PoslovniBrojDokumenta_1">St-1124/2016-2</derivirana_varijabla>
  </DomainObject.PoslovniBrojDokumenta>
  <DomainObject.Predmet.StrankaIDrugi>
    <izvorni_sadrzaj>ARANEA društvo s ograničenom odgovornošću za trgovinu i poslovne usluge</izvorni_sadrzaj>
    <derivirana_varijabla naziv="DomainObject.Predmet.StrankaIDrugi_1">ARANEA društvo s ograničenom odgovornošću za trgovinu i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ARANEA društvo s ograničenom odgovornošću za trgovinu i poslovne usluge, OIB 48167019004, Silba 307, 23295 Silba</izvorni_sadrzaj>
    <derivirana_varijabla naziv="DomainObject.Predmet.StrankaIDrugiAdressOIB_1">ARANEA društvo s ograničenom odgovornošću za trgovinu i poslovne usluge, OIB 48167019004, Silba 307, 23295 Silba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ARANEA društvo s ograničenom odgovornošću za trgovinu i poslovne usluge</item>
    </izvorni_sadrzaj>
    <derivirana_varijabla naziv="DomainObject.Predmet.SudioniciListNaziv_1">
      <item>ARANEA društvo s ograničenom odgovornošću za trgovinu i poslovne usluge</item>
    </derivirana_varijabla>
    <derivirana_varijabla naziv="OstaliSudionici">
      <item>ARANEA društvo s ograničenom odgovornošću za trgovinu i poslovne usluge</item>
    </derivirana_varijabla>
  </DomainObject.Predmet.SudioniciListNaziv>
  <DomainObject.Predmet.SudioniciListAdressOIB>
    <izvorni_sadrzaj>
      <item>ARANEA društvo s ograničenom odgovornošću za trgovinu i poslovne usluge, OIB 48167019004, Silba 307,23295 Silba</item>
    </izvorni_sadrzaj>
    <derivirana_varijabla naziv="DomainObject.Predmet.SudioniciListAdressOIB_1">
      <item>ARANEA društvo s ograničenom odgovornošću za trgovinu i poslovne usluge, OIB 48167019004, Silba 307,23295 Silba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u iznosu od 1.000,00 kn, Pristojba na rješenje u iznosu od 100,00 kn, u ukupnom iznosu od 1.100,00 kn</izvorni_sadrzaj>
    <derivirana_varijabla naziv="DomainObject.Predmet.Pristojbe_1">sudske pristojbe za Prijedlog rješenja o odobravanju sklapanja predstečajne nagodbe u iznosu od 1.000,00 kn, Pristojba na rješenje u iznosu od 100,00 kn, u ukupnom iznosu od 1.100,00 kn</derivirana_varijabla>
  </DomainObject.Predmet.Pristojbe>
  <DomainObject.Predmet.PristojbeSudionikNazivOIB>
    <izvorni_sadrzaj>ARANEA društvo s ograničenom odgovornošću za trgovinu i poslovne usluge, OIB 48167019004</izvorni_sadrzaj>
    <derivirana_varijabla naziv="DomainObject.Predmet.PristojbeSudionikNazivOIB_1">ARANEA društvo s ograničenom odgovornošću za trgovinu i poslovne usluge, OIB 48167019004</derivirana_varijabla>
  </DomainObject.Predmet.PristojbeSudionikNazivOIB>
  <DomainObject.Predmet.PristojbePNB>
    <izvorni_sadrzaj>HR635045-23405-10026753510</izvorni_sadrzaj>
    <derivirana_varijabla naziv="DomainObject.Predmet.PristojbePNB_1">HR635045-23405-10026753510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St-1124/2016, TS ZD</izvorni_sadrzaj>
    <derivirana_varijabla naziv="DomainObject.Predmet.PristojbeOpisPlacanja_1">Pristojbe iz predmeta St-1124/2016,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48167019004</item>
    </izvorni_sadrzaj>
    <derivirana_varijabla naziv="DomainObject.Predmet.SudioniciListNazivOIB_1">
      <item>, OIB 48167019004</item>
    </derivirana_varijabla>
  </DomainObject.Predmet.SudioniciListNazivOIB>
  <DomainObject.Barcode>
    <izvorni_sadrzaj>iVBORw0KGgoAAAANSUhEUgAABVUAAAFTAQAAAAAR99EcAAAEg0lEQVR42u3d0WrcMBCF4QE9QB5J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</izvorni_sadrzaj>
    <derivirana_varijabla naziv="DomainObject.Barcode_1">iVBORw0KGgoAAAANSUhEUgAABVUAAAFTAQAAAAAR99EcAAAEg0lEQVR42u3d0WrcMBCF4QE9QB5J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St-1124/2016, TS ZD</izvorni_sadrzaj>
    <derivirana_varijabla naziv="DomainObject.Predmet.PristojbeNazivVrste_1">Pristojbe iz predmeta St-1124/2016,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6AEF0-373A-47A5-94AD-1CBCB11B9E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364</properties:Words>
  <properties:Characters>2025</properties:Characters>
  <properties:Lines>53</properties:Lines>
  <properties:Paragraphs>21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Višnja Jurjević</cp:lastModifiedBy>
  <cp:lastPrinted>2016-11-14T13:13:00Z</cp:lastPrinted>
  <dcterms:modified xmlns:xsi="http://www.w3.org/2001/XMLSchema-instance" xsi:type="dcterms:W3CDTF">2016-11-14T13:20:00Z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St-1124/2016-2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