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f92d" w14:paraId="0e2f92d" w:rsidRDefault="00E12739" w:rsidP="006E70B2" w:rsidR="006E70B2" w:rsidRPr="002A684E">
      <w:pPr>
        <w15:collapsed w:val="false"/>
        <w:rPr>
          <w:bCs/>
        </w:rPr>
      </w:pPr>
      <w:bookmarkStart w:name="_GoBack" w:id="0"/>
      <w:bookmarkEnd w:id="0"/>
      <w:r w:rsidRPr="002A684E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684E">
        <w:rPr>
          <w:noProof/>
        </w:rPr>
        <w:t xml:space="preserve">       </w:t>
      </w:r>
    </w:p>
    <w:p w:rsidRDefault="006E70B2" w:rsidP="006E70B2" w:rsidR="006E70B2" w:rsidRPr="002A684E">
      <w:pPr>
        <w:pStyle w:val="Naslov1"/>
        <w:rPr>
          <w:rFonts w:cs="Times New Roman" w:hAnsi="Times New Roman" w:ascii="Times New Roman"/>
          <w:b w:val="false"/>
        </w:rPr>
      </w:pPr>
      <w:r w:rsidRPr="002A684E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2A684E">
      <w:pPr>
        <w:rPr>
          <w:bCs/>
        </w:rPr>
      </w:pPr>
      <w:r w:rsidRPr="002A684E">
        <w:rPr>
          <w:bCs/>
        </w:rPr>
        <w:t>TRGOVAČKI SUD U ZAGREBU</w:t>
      </w:r>
    </w:p>
    <w:p w:rsidRDefault="006E70B2" w:rsidP="006E70B2" w:rsidR="006E70B2" w:rsidRPr="002A684E">
      <w:pPr>
        <w:rPr>
          <w:bCs/>
        </w:rPr>
      </w:pPr>
      <w:r w:rsidRPr="002A684E">
        <w:rPr>
          <w:bCs/>
        </w:rPr>
        <w:t>Zagreb, Amruševa 2/II</w:t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</w:p>
    <w:p w:rsidRDefault="006E70B2" w:rsidP="006E70B2" w:rsidR="006E70B2" w:rsidRPr="002A684E">
      <w:pPr>
        <w:rPr>
          <w:bCs/>
        </w:rPr>
      </w:pPr>
    </w:p>
    <w:p w:rsidRDefault="006E70B2" w:rsidP="006E70B2" w:rsidR="006E70B2" w:rsidRPr="002A684E">
      <w:pPr>
        <w:jc w:val="center"/>
        <w:rPr>
          <w:bCs/>
        </w:rPr>
      </w:pPr>
      <w:r w:rsidRPr="002A684E">
        <w:rPr>
          <w:bCs/>
        </w:rPr>
        <w:t xml:space="preserve">R E P U B L I K A   H R V A T S K A </w:t>
      </w:r>
    </w:p>
    <w:p w:rsidRDefault="006E70B2" w:rsidP="006E70B2" w:rsidR="006E70B2" w:rsidRPr="002A684E">
      <w:pPr>
        <w:pStyle w:val="Naslov2"/>
        <w:rPr>
          <w:rFonts w:cs="Times New Roman" w:hAnsi="Times New Roman" w:ascii="Times New Roman"/>
          <w:b w:val="false"/>
        </w:rPr>
      </w:pPr>
      <w:r w:rsidRPr="002A684E">
        <w:rPr>
          <w:rFonts w:cs="Times New Roman" w:hAnsi="Times New Roman" w:ascii="Times New Roman"/>
          <w:b w:val="false"/>
        </w:rPr>
        <w:t>R J E Š E NJ E</w:t>
      </w:r>
    </w:p>
    <w:p w:rsidRDefault="006E70B2" w:rsidP="006E70B2" w:rsidR="006E70B2" w:rsidRPr="002A684E"/>
    <w:p w:rsidRDefault="001F2EDC" w:rsidP="001F2EDC" w:rsidR="001F2EDC" w:rsidRPr="009A3138">
      <w:pPr>
        <w:ind w:firstLine="708"/>
        <w:jc w:val="both"/>
      </w:pPr>
      <w:r w:rsidRPr="009A3138">
        <w:t xml:space="preserve">TRGOVAČKI SUD U ZAGREBU po sucu toga suda Vesni Sremac Šoštar, u stečajnom postupku nad dužnikom RAZVOJ GRADNJA d.o.o. u stečaju, Zagreb, Jure Kaštelana 17 A, OIB: 63680712091,  dana </w:t>
      </w:r>
      <w:r w:rsidR="00D851C7">
        <w:t>15</w:t>
      </w:r>
      <w:r w:rsidR="004706A2">
        <w:t xml:space="preserve">. veljače </w:t>
      </w:r>
      <w:r>
        <w:t xml:space="preserve"> 2019. godine </w:t>
      </w:r>
    </w:p>
    <w:p w:rsidRDefault="00FD2955" w:rsidP="001F2EDC" w:rsidR="00FD2955" w:rsidRPr="001F2EDC">
      <w:pPr>
        <w:rPr>
          <w:b/>
        </w:rPr>
      </w:pPr>
    </w:p>
    <w:p w:rsidRDefault="006E70B2" w:rsidP="006E70B2" w:rsidR="006E70B2" w:rsidRPr="002A684E">
      <w:pPr>
        <w:jc w:val="center"/>
        <w:rPr>
          <w:bCs/>
        </w:rPr>
      </w:pPr>
      <w:r w:rsidRPr="002A684E">
        <w:rPr>
          <w:bCs/>
        </w:rPr>
        <w:t xml:space="preserve">r i j e š i o   j e </w:t>
      </w:r>
    </w:p>
    <w:p w:rsidRDefault="006E70B2" w:rsidP="004E7B09" w:rsidR="006E70B2" w:rsidRPr="002A684E">
      <w:pPr>
        <w:jc w:val="both"/>
      </w:pPr>
    </w:p>
    <w:p w:rsidRDefault="006E70B2" w:rsidP="001F2EDC" w:rsidR="00194C2C">
      <w:pPr>
        <w:pStyle w:val="Tijeloteksta"/>
        <w:ind w:firstLine="708"/>
      </w:pPr>
      <w:r w:rsidRPr="002A684E">
        <w:t xml:space="preserve">Nalaže se </w:t>
      </w:r>
      <w:r w:rsidR="00DD350B" w:rsidRPr="002A684E">
        <w:t xml:space="preserve">Općinskom </w:t>
      </w:r>
      <w:r w:rsidR="00FD2955" w:rsidRPr="002A684E">
        <w:t>građa</w:t>
      </w:r>
      <w:r w:rsidR="001F2EDC">
        <w:t>nskom sudu u Zagrebu, zk. odjel</w:t>
      </w:r>
      <w:r w:rsidR="00FD2955" w:rsidRPr="002A684E">
        <w:t xml:space="preserve"> </w:t>
      </w:r>
      <w:r w:rsidR="00DD350B" w:rsidRPr="002A684E">
        <w:t xml:space="preserve">da izvrši upis </w:t>
      </w:r>
      <w:r w:rsidR="004E7B09" w:rsidRPr="002A684E">
        <w:t xml:space="preserve">brisanja </w:t>
      </w:r>
      <w:r w:rsidR="00DD350B" w:rsidRPr="002A684E">
        <w:t xml:space="preserve">zabilježbe otvaranja stečajnog postupka </w:t>
      </w:r>
      <w:r w:rsidR="00D62920">
        <w:t>upisane</w:t>
      </w:r>
      <w:r w:rsidR="001F2EDC">
        <w:t xml:space="preserve"> pod </w:t>
      </w:r>
      <w:r w:rsidR="00B8176D">
        <w:t>poslovnim</w:t>
      </w:r>
      <w:r w:rsidR="001F2EDC">
        <w:t xml:space="preserve"> brojem Z-61986/2017 na nekretninama </w:t>
      </w:r>
      <w:r w:rsidR="00B8176D">
        <w:t>izgrađenim</w:t>
      </w:r>
      <w:r w:rsidR="001F2EDC">
        <w:t xml:space="preserve"> na zk. č. br. 7668/172 upisane u zk. ul. br. 5034 k.o. Grad Zagreb u naravi predstavlja STAMBENO POSLOVNA ZGRADA br. 17A, 17B, 17C, 17D I DVORIŠTE JURE KAŠTELANA, ukupne površine 2892 m2, sve povezano s vlasništvom posebnih d</w:t>
      </w:r>
      <w:r w:rsidR="00DD7FF1">
        <w:t>ijelova nekretnine i to za etaže</w:t>
      </w:r>
      <w:r w:rsidR="001F2EDC">
        <w:t>: E</w:t>
      </w:r>
      <w:r w:rsidR="00DD7FF1">
        <w:t>-1, E-4, E-14, E-23</w:t>
      </w:r>
      <w:r w:rsidR="00626746">
        <w:t>, E-25-E-27, E-46, E-47, E-52, E</w:t>
      </w:r>
      <w:r w:rsidR="00DD7FF1">
        <w:t>-65, E-67, E-75, E-78, E-83, E-84, E-86</w:t>
      </w:r>
      <w:r w:rsidR="00626746">
        <w:t>, E-92, E-99, E</w:t>
      </w:r>
      <w:r w:rsidR="00382E1E">
        <w:t>-107, E-111, E-115, E-121, E</w:t>
      </w:r>
      <w:r w:rsidR="00626746">
        <w:t>-131, E-132, E-150, E-152, E-15</w:t>
      </w:r>
      <w:r w:rsidR="00B97755">
        <w:t>5, E</w:t>
      </w:r>
      <w:r w:rsidR="00626746">
        <w:t>-158, E-162, E-166, E-167, E-178</w:t>
      </w:r>
      <w:r w:rsidR="00382E1E">
        <w:t>, E-182, E</w:t>
      </w:r>
      <w:r w:rsidR="00B97755">
        <w:t>-</w:t>
      </w:r>
      <w:r w:rsidR="00382E1E">
        <w:t>196, E-200 i E-207</w:t>
      </w:r>
      <w:r w:rsidR="00194C2C">
        <w:t>.</w:t>
      </w:r>
    </w:p>
    <w:p w:rsidRDefault="001F2EDC" w:rsidP="00194C2C" w:rsidR="002A684E" w:rsidRPr="002A684E">
      <w:pPr>
        <w:pStyle w:val="Tijeloteksta"/>
        <w:ind w:firstLine="708"/>
      </w:pPr>
      <w:r>
        <w:t xml:space="preserve"> </w:t>
      </w:r>
    </w:p>
    <w:p w:rsidRDefault="006E70B2" w:rsidP="006E70B2" w:rsidR="006E70B2" w:rsidRPr="002A684E">
      <w:pPr>
        <w:jc w:val="center"/>
      </w:pPr>
      <w:r w:rsidRPr="002A684E">
        <w:t>Obrazloženje</w:t>
      </w:r>
    </w:p>
    <w:p w:rsidRDefault="006E70B2" w:rsidP="006E70B2" w:rsidR="006E70B2" w:rsidRPr="002A684E"/>
    <w:p w:rsidRDefault="006E70B2" w:rsidP="00736C9D" w:rsidR="00736C9D" w:rsidRPr="002A684E">
      <w:pPr>
        <w:jc w:val="both"/>
      </w:pPr>
      <w:r w:rsidRPr="002A684E">
        <w:tab/>
      </w:r>
      <w:r w:rsidR="00736C9D" w:rsidRPr="002A684E">
        <w:t xml:space="preserve">Prijedlog za otvaranje stečajnog postupka nad dužnikom podnijeli su </w:t>
      </w:r>
      <w:r w:rsidR="00194C2C">
        <w:t>Financijska agencija i razlučni vjerovnik Zagrebačka banka d.d., iz Zagreba, Trg bana Jelačića 101, OIB: 92963223473</w:t>
      </w:r>
      <w:r w:rsidR="00736C9D" w:rsidRPr="002A684E">
        <w:t>, jer dužnik ima imovine dovoljne za namirenje vjerovnika.</w:t>
      </w:r>
    </w:p>
    <w:p w:rsidRDefault="006E70B2" w:rsidP="008D1427" w:rsidR="007A29D5" w:rsidRPr="002A684E">
      <w:pPr>
        <w:jc w:val="both"/>
      </w:pPr>
      <w:r w:rsidRPr="002A684E">
        <w:tab/>
        <w:t xml:space="preserve">Rješenjem ovog suda, broj gornji </w:t>
      </w:r>
      <w:r w:rsidR="00194C2C">
        <w:t>od 15. studenog 2017</w:t>
      </w:r>
      <w:r w:rsidRPr="002A684E">
        <w:t>.</w:t>
      </w:r>
      <w:r w:rsidR="00736C9D" w:rsidRPr="002A684E">
        <w:t>,</w:t>
      </w:r>
      <w:r w:rsidRPr="002A684E">
        <w:t xml:space="preserve"> </w:t>
      </w:r>
      <w:r w:rsidR="004E7B09" w:rsidRPr="002A684E">
        <w:t>otvoren je stečajni postupak</w:t>
      </w:r>
      <w:r w:rsidR="007A29D5" w:rsidRPr="002A684E">
        <w:t xml:space="preserve"> nad </w:t>
      </w:r>
      <w:r w:rsidR="00736C9D" w:rsidRPr="002A684E">
        <w:t>navedenim dužnikom i pod toč</w:t>
      </w:r>
      <w:r w:rsidR="00194C2C">
        <w:t>. 11</w:t>
      </w:r>
      <w:r w:rsidR="007A29D5" w:rsidRPr="002A684E">
        <w:t xml:space="preserve">. citiranog rješenja određeno je da se izvrši upis zabilježbe otvaranja stečajnog postupka na nekretninama dužnika pobliže opisanim u izreci ovog rješenja. </w:t>
      </w:r>
    </w:p>
    <w:p w:rsidRDefault="00BA4342" w:rsidP="00BA4342" w:rsidR="00BA4342" w:rsidRPr="002A684E">
      <w:pPr>
        <w:pStyle w:val="Tijeloteksta"/>
        <w:ind w:firstLine="708"/>
      </w:pPr>
      <w:r w:rsidRPr="002A684E">
        <w:t>Stečajni</w:t>
      </w:r>
      <w:r w:rsidR="00067770" w:rsidRPr="002A684E">
        <w:t xml:space="preserve"> upravitelj je prodao nekretnine pobliže opisane</w:t>
      </w:r>
      <w:r w:rsidRPr="002A684E">
        <w:t xml:space="preserve"> u izreci ovog rješenja</w:t>
      </w:r>
      <w:r w:rsidR="00A601E8">
        <w:t>, za koje nekretnine je isplaćena kupovnina</w:t>
      </w:r>
      <w:r w:rsidRPr="002A684E">
        <w:t>.</w:t>
      </w:r>
    </w:p>
    <w:p w:rsidRDefault="007A29D5" w:rsidP="007A29D5" w:rsidR="004E7B09" w:rsidRPr="002A684E">
      <w:pPr>
        <w:ind w:firstLine="708"/>
        <w:jc w:val="both"/>
      </w:pPr>
      <w:r w:rsidRPr="002A684E">
        <w:t>S obzirom da više ne postoji zakonski  razlog za upis zabilježbe otvaranja stečajnog postupka, valjalo je riješit</w:t>
      </w:r>
      <w:r w:rsidR="00EE620E" w:rsidRPr="002A684E">
        <w:t>i kao u izreci.</w:t>
      </w:r>
    </w:p>
    <w:p w:rsidRDefault="006E70B2" w:rsidP="00A601E8" w:rsidR="006E70B2" w:rsidRPr="002A684E">
      <w:pPr>
        <w:jc w:val="both"/>
      </w:pPr>
    </w:p>
    <w:p w:rsidRDefault="006E70B2" w:rsidP="00736C9D" w:rsidR="006E70B2" w:rsidRPr="002A684E">
      <w:pPr>
        <w:jc w:val="center"/>
      </w:pPr>
      <w:r w:rsidRPr="002A684E">
        <w:t xml:space="preserve">U Zagrebu, </w:t>
      </w:r>
      <w:r w:rsidR="00B97755">
        <w:t>15</w:t>
      </w:r>
      <w:r w:rsidR="002E3E0C">
        <w:t xml:space="preserve">. veljače </w:t>
      </w:r>
      <w:r w:rsidR="002A684E" w:rsidRPr="002A684E">
        <w:t xml:space="preserve"> 2019</w:t>
      </w:r>
      <w:r w:rsidR="00EE620E" w:rsidRPr="002A684E">
        <w:t>. godine</w:t>
      </w:r>
      <w:r w:rsidRPr="002A684E">
        <w:t xml:space="preserve">    </w:t>
      </w:r>
    </w:p>
    <w:p w:rsidRDefault="006E70B2" w:rsidP="006E70B2" w:rsidR="006E70B2" w:rsidRPr="002A684E">
      <w:pPr>
        <w:jc w:val="center"/>
      </w:pPr>
    </w:p>
    <w:p w:rsidRDefault="006E70B2" w:rsidP="006E70B2" w:rsidR="006E70B2" w:rsidRPr="002A684E">
      <w:pPr>
        <w:jc w:val="right"/>
      </w:pP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  <w:t>SUDAC:</w:t>
      </w:r>
    </w:p>
    <w:p w:rsidRDefault="006E70B2" w:rsidP="002E3E0C" w:rsidR="006E70B2" w:rsidRPr="002E3E0C">
      <w:pPr>
        <w:pStyle w:val="Uvuenotijeloteksta"/>
        <w:ind w:firstLine="141" w:left="1983"/>
        <w:jc w:val="right"/>
      </w:pP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  <w:t>Vesna Sremac Šoštar</w:t>
      </w:r>
      <w:r w:rsidR="00AE298E">
        <w:t>,v.r.</w:t>
      </w:r>
    </w:p>
    <w:p w:rsidRDefault="006E70B2" w:rsidP="006E70B2" w:rsidR="006E70B2" w:rsidRPr="002A684E">
      <w:pPr>
        <w:pStyle w:val="Naslov1"/>
        <w:rPr>
          <w:rFonts w:cs="Times New Roman" w:hAnsi="Times New Roman" w:ascii="Times New Roman"/>
          <w:b w:val="false"/>
        </w:rPr>
      </w:pPr>
      <w:r w:rsidRPr="002A684E">
        <w:rPr>
          <w:rFonts w:cs="Times New Roman" w:hAnsi="Times New Roman" w:ascii="Times New Roman"/>
          <w:b w:val="false"/>
        </w:rPr>
        <w:t>POUKA O PRAVNOM LIJEKU</w:t>
      </w:r>
    </w:p>
    <w:p w:rsidRDefault="006E70B2" w:rsidP="005B7E0B" w:rsidR="005B7E0B" w:rsidRPr="002A684E">
      <w:r w:rsidRPr="002A684E"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AE298E" w:rsidR="00AE29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AE298E" w:rsidP="00AE298E" w:rsidR="006E70B2" w:rsidRPr="002A68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ind w:left="360"/>
        <w:jc w:val="right"/>
      </w:pPr>
    </w:p>
    <w:p w:rsidRDefault="00676C72" w:rsidR="00676C72" w:rsidRPr="002A684E"/>
    <w:sectPr w:rsidSect="002E3E0C" w:rsidR="00676C72" w:rsidRPr="002A684E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1F2EDC">
          <w:t>400/17</w:t>
        </w:r>
        <w:r w:rsidR="00B97755">
          <w:t>-72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98E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1F2EDC">
      <w:t>400/17</w:t>
    </w:r>
    <w:r w:rsidR="00D851C7">
      <w:t>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72096C"/>
    <w:multiLevelType w:val="hybridMultilevel"/>
    <w:tmpl w:val="33B4D2A2"/>
    <w:lvl w:tplc="59BE6236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67770"/>
    <w:rsid w:val="000838C9"/>
    <w:rsid w:val="0009048E"/>
    <w:rsid w:val="000A1C37"/>
    <w:rsid w:val="000B1511"/>
    <w:rsid w:val="000C4885"/>
    <w:rsid w:val="000D24C1"/>
    <w:rsid w:val="000D55F1"/>
    <w:rsid w:val="000E1746"/>
    <w:rsid w:val="0010229D"/>
    <w:rsid w:val="001354A5"/>
    <w:rsid w:val="00160B38"/>
    <w:rsid w:val="00194C2C"/>
    <w:rsid w:val="001B0A00"/>
    <w:rsid w:val="001D235E"/>
    <w:rsid w:val="001F087F"/>
    <w:rsid w:val="001F2EDC"/>
    <w:rsid w:val="00203C44"/>
    <w:rsid w:val="00222B22"/>
    <w:rsid w:val="00260A16"/>
    <w:rsid w:val="002660D4"/>
    <w:rsid w:val="002A684E"/>
    <w:rsid w:val="002C7F47"/>
    <w:rsid w:val="002D0DFE"/>
    <w:rsid w:val="002E3130"/>
    <w:rsid w:val="002E3E0C"/>
    <w:rsid w:val="002E455B"/>
    <w:rsid w:val="00301F07"/>
    <w:rsid w:val="00332E44"/>
    <w:rsid w:val="00353957"/>
    <w:rsid w:val="003625C7"/>
    <w:rsid w:val="003774AE"/>
    <w:rsid w:val="00382E1E"/>
    <w:rsid w:val="00454F3E"/>
    <w:rsid w:val="004641E2"/>
    <w:rsid w:val="004706A2"/>
    <w:rsid w:val="00494BC2"/>
    <w:rsid w:val="004B4A70"/>
    <w:rsid w:val="004D20AD"/>
    <w:rsid w:val="004E4F0B"/>
    <w:rsid w:val="004E7B09"/>
    <w:rsid w:val="00514573"/>
    <w:rsid w:val="00536319"/>
    <w:rsid w:val="00543975"/>
    <w:rsid w:val="00570B72"/>
    <w:rsid w:val="005724BF"/>
    <w:rsid w:val="005960A7"/>
    <w:rsid w:val="005B7E0B"/>
    <w:rsid w:val="005C5F13"/>
    <w:rsid w:val="005F4A7A"/>
    <w:rsid w:val="00600052"/>
    <w:rsid w:val="00626746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36C9D"/>
    <w:rsid w:val="0074167B"/>
    <w:rsid w:val="00783F07"/>
    <w:rsid w:val="00786A29"/>
    <w:rsid w:val="0079200E"/>
    <w:rsid w:val="007A29D5"/>
    <w:rsid w:val="007C290F"/>
    <w:rsid w:val="007C519E"/>
    <w:rsid w:val="008100B5"/>
    <w:rsid w:val="008550CF"/>
    <w:rsid w:val="008A0BC7"/>
    <w:rsid w:val="008D1427"/>
    <w:rsid w:val="008D428B"/>
    <w:rsid w:val="008F1282"/>
    <w:rsid w:val="00914527"/>
    <w:rsid w:val="00915A05"/>
    <w:rsid w:val="0094602F"/>
    <w:rsid w:val="00954F3A"/>
    <w:rsid w:val="00960E1E"/>
    <w:rsid w:val="0098462D"/>
    <w:rsid w:val="00990769"/>
    <w:rsid w:val="009E23DB"/>
    <w:rsid w:val="009F16E5"/>
    <w:rsid w:val="00A20CCF"/>
    <w:rsid w:val="00A27000"/>
    <w:rsid w:val="00A316DE"/>
    <w:rsid w:val="00A601E8"/>
    <w:rsid w:val="00AB5C5F"/>
    <w:rsid w:val="00AB79EF"/>
    <w:rsid w:val="00AE298E"/>
    <w:rsid w:val="00B3201A"/>
    <w:rsid w:val="00B32B22"/>
    <w:rsid w:val="00B80FAD"/>
    <w:rsid w:val="00B8176D"/>
    <w:rsid w:val="00B97755"/>
    <w:rsid w:val="00BA4342"/>
    <w:rsid w:val="00BB1078"/>
    <w:rsid w:val="00BB44A0"/>
    <w:rsid w:val="00BF0A67"/>
    <w:rsid w:val="00C03FF0"/>
    <w:rsid w:val="00C51477"/>
    <w:rsid w:val="00C73DA9"/>
    <w:rsid w:val="00C75E0E"/>
    <w:rsid w:val="00C9485A"/>
    <w:rsid w:val="00CA1A46"/>
    <w:rsid w:val="00CB32C1"/>
    <w:rsid w:val="00CB4950"/>
    <w:rsid w:val="00CC4C40"/>
    <w:rsid w:val="00CF0CE1"/>
    <w:rsid w:val="00D108B9"/>
    <w:rsid w:val="00D22462"/>
    <w:rsid w:val="00D35737"/>
    <w:rsid w:val="00D62920"/>
    <w:rsid w:val="00D851C7"/>
    <w:rsid w:val="00DB0EB0"/>
    <w:rsid w:val="00DC3E0C"/>
    <w:rsid w:val="00DD350B"/>
    <w:rsid w:val="00DD7FF1"/>
    <w:rsid w:val="00DE5049"/>
    <w:rsid w:val="00DF4FE7"/>
    <w:rsid w:val="00E12739"/>
    <w:rsid w:val="00E33DDA"/>
    <w:rsid w:val="00ED2011"/>
    <w:rsid w:val="00EE620E"/>
    <w:rsid w:val="00EF352C"/>
    <w:rsid w:val="00F15017"/>
    <w:rsid w:val="00F206FD"/>
    <w:rsid w:val="00F26245"/>
    <w:rsid w:val="00F454F5"/>
    <w:rsid w:val="00F64967"/>
    <w:rsid w:val="00F65230"/>
    <w:rsid w:val="00F87DAE"/>
    <w:rsid w:val="00FA152A"/>
    <w:rsid w:val="00FD2955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2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98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98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98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98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2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98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98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98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98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0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RAZVOJ GRADNJA d.o.o. zastupanog po punomoćniku Branimir Benčić</izvorni_sadrzaj>
    <derivirana_varijabla naziv="DomainObject.Predmet.ProtustrankaFormated_1">  RAZVOJ GRADNJA d.o.o. zastupanog po punomoćniku Branimir Benčić</derivirana_varijabla>
  </DomainObject.Predmet.ProtustrankaFormated>
  <DomainObject.Predmet.ProtustrankaFormatedOIB>
    <izvorni_sadrzaj>  RAZVOJ GRADNJA d.o.o., OIB 63680712091 zastupanog po punomoćniku Branimir Benčić</izvorni_sadrzaj>
    <derivirana_varijabla naziv="DomainObject.Predmet.ProtustrankaFormatedOIB_1">  RAZVOJ GRADNJA d.o.o., OIB 63680712091 zastupanog po punomoćniku Branimir Benčić</derivirana_varijabla>
  </DomainObject.Predmet.ProtustrankaFormatedOIB>
  <DomainObject.Predmet.ProtustrankaFormatedWithAdress>
    <izvorni_sadrzaj> RAZVOJ GRADNJA d.o.o., Jure Kaštelana 17/A, 10000 Zagreb zastupanog po punomoćniku Branimir Benčić</izvorni_sadrzaj>
    <derivirana_varijabla naziv="DomainObject.Predmet.ProtustrankaFormatedWithAdress_1"> RAZVOJ GRADNJA d.o.o., Jure Kaštelana 17/A, 10000 Zagreb zastupanog po punomoćniku Branimir Benčić</derivirana_varijabla>
  </DomainObject.Predmet.ProtustrankaFormatedWithAdress>
  <DomainObject.Predmet.ProtustrankaFormatedWithAdressOIB>
    <izvorni_sadrzaj> RAZVOJ GRADNJA d.o.o., OIB 63680712091, Jure Kaštelana 17/A, 10000 Zagreb zastupanog po punomoćniku Branimir Benčić</izvorni_sadrzaj>
    <derivirana_varijabla naziv="DomainObject.Predmet.ProtustrankaFormatedWithAdressOIB_1"> RAZVOJ GRADNJA d.o.o., OIB 63680712091, Jure Kaštelana 17/A, 10000 Zagreb zastupanog po punomoćniku Branimir Benčić</derivirana_varijabla>
  </DomainObject.Predmet.ProtustrankaFormatedWithAdressOIB>
  <DomainObject.Predmet.ProtustrankaWithAdress>
    <izvorni_sadrzaj>RAZVOJ GRADNJA d.o.o. Jure Kaštelana 17/A, 10000 Zagreb</izvorni_sadrzaj>
    <derivirana_varijabla naziv="DomainObject.Predmet.ProtustrankaWithAdress_1">RAZVOJ GRADNJA d.o.o. Jure Kaštelana 17/A, 10000 Zagreb</derivirana_varijabla>
  </DomainObject.Predmet.ProtustrankaWithAdress>
  <DomainObject.Predmet.ProtustrankaWithAdressOIB>
    <izvorni_sadrzaj>RAZVOJ GRADNJA d.o.o., OIB 63680712091, Jure Kaštelana 17/A, 10000 Zagreb</izvorni_sadrzaj>
    <derivirana_varijabla naziv="DomainObject.Predmet.ProtustrankaWithAdressOIB_1">RAZVOJ GRADNJA d.o.o., OIB 63680712091, Jure Kaštelana 17/A, 10000 Zagreb</derivirana_varijabla>
  </DomainObject.Predmet.ProtustrankaWithAdressOIB>
  <DomainObject.Predmet.ProtustrankaNazivFormated>
    <izvorni_sadrzaj>RAZVOJ GRADNJA d.o.o.</izvorni_sadrzaj>
    <derivirana_varijabla naziv="DomainObject.Predmet.ProtustrankaNazivFormated_1">RAZVOJ GRADNJA d.o.o.</derivirana_varijabla>
  </DomainObject.Predmet.ProtustrankaNazivFormated>
  <DomainObject.Predmet.ProtustrankaNazivFormatedOIB>
    <izvorni_sadrzaj>RAZVOJ GRADNJA d.o.o., OIB 63680712091</izvorni_sadrzaj>
    <derivirana_varijabla naziv="DomainObject.Predmet.ProtustrankaNazivFormatedOIB_1">RAZVOJ GRADNJA d.o.o., OIB 63680712091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d.d.</izvorni_sadrzaj>
    <derivirana_varijabla naziv="DomainObject.Predmet.StrankaFormated_1">  FINA Regionalni centar Zagreb; ZAGREBAČKA BANKA d.d.</derivirana_varijabla>
  </DomainObject.Predmet.StrankaFormated>
  <DomainObject.Predmet.StrankaFormatedOIB>
    <izvorni_sadrzaj>  FINA Regionalni centar Zagreb, OIB 85821130368; ZAGREBAČKA BANKA d.d., OIB 92963223473</izvorni_sadrzaj>
    <derivirana_varijabla naziv="DomainObject.Predmet.StrankaFormatedOIB_1">  FINA Regionalni centar Zagreb, OIB 85821130368; ZAGREBAČKA BANKA d.d., OIB 92963223473</derivirana_varijabla>
  </DomainObject.Predmet.StrankaFormatedOIB>
  <DomainObject.Predmet.StrankaFormatedWithAdress>
    <izvorni_sadrzaj> FINA Regionalni centar Zagreb, Trg svibanjskih žrtava 1995. 1, 10000 Zagreb; ZAGREBAČKA BANKA d.d., Trg bana Josipa Jelačića 10, 10000 Zagreb</izvorni_sadrzaj>
    <derivirana_varijabla naziv="DomainObject.Predmet.StrankaFormatedWithAdress_1"> FINA Regionalni centar Zagreb, Trg svibanjskih žrtava 1995. 1, 10000 Zagreb; ZAGREBAČKA BANKA d.d., Trg bana Josipa Jelačića 10, 10000 Zagreb</derivirana_varijabla>
  </DomainObject.Predmet.StrankaFormatedWithAdress>
  <DomainObject.Predmet.StrankaFormatedWithAdressOIB>
    <izvorni_sadrzaj> FINA Regionalni centar Zagreb, OIB 85821130368, Trg svibanjskih žrtava 1995. 1, 10000 Zagreb; ZAGREBAČKA BANKA d.d., OIB 92963223473, Trg bana Josipa Jelačića 10, 10000 Zagreb</izvorni_sadrzaj>
    <derivirana_varijabla naziv="DomainObject.Predmet.StrankaFormatedWithAdressOIB_1"> FINA Regionalni centar Zagreb, OIB 85821130368, Trg svibanjskih žrtava 1995. 1, 10000 Zagreb; ZAGREBAČKA BANKA d.d., OIB 92963223473, Trg bana Josipa Jelačića 10, 10000 Zagreb</derivirana_varijabla>
  </DomainObject.Predmet.StrankaFormatedWithAdressOIB>
  <DomainObject.Predmet.StrankaWithAdress>
    <izvorni_sadrzaj>FINA Regionalni centar Zagreb Trg svibanjskih žrtava 1995. 1,10000 Zagreb,ZAGREBAČKA BANKA d.d. Trg bana Josipa Jelačića 10,10000 Zagreb</izvorni_sadrzaj>
    <derivirana_varijabla naziv="DomainObject.Predmet.StrankaWithAdress_1">FINA Regionalni centar Zagreb Trg svibanjskih žrtava 1995. 1,10000 Zagreb,ZAGREBAČKA BANKA d.d. Trg bana Josipa Jelačića 10,10000 Zagreb</derivirana_varijabla>
  </DomainObject.Predmet.StrankaWithAdress>
  <DomainObject.Predmet.StrankaWithAdressOIB>
    <izvorni_sadrzaj>FINA Regionalni centar Zagreb, OIB 85821130368, Trg svibanjskih žrtava 1995. 1,10000 Zagreb,ZAGREBAČKA BANKA d.d., OIB 92963223473, Trg bana Josipa Jelačića 10,10000 Zagreb</izvorni_sadrzaj>
    <derivirana_varijabla naziv="DomainObject.Predmet.StrankaWithAdressOIB_1">FINA Regionalni centar Zagreb, OIB 85821130368, Trg svibanjskih žrtava 1995. 1,10000 Zagreb,ZAGREBAČKA BANKA d.d., OIB 92963223473, Trg bana Josipa Jelačića 10,10000 Zagreb</derivirana_varijabla>
  </DomainObject.Predmet.StrankaWithAdressOIB>
  <DomainObject.Predmet.StrankaNazivFormated>
    <izvorni_sadrzaj>FINA Regionalni centar Zagreb,ZAGREBAČKA BANKA d.d.</izvorni_sadrzaj>
    <derivirana_varijabla naziv="DomainObject.Predmet.StrankaNazivFormated_1">FINA Regionalni centar Zagreb,ZAGREBAČKA BANKA d.d.</derivirana_varijabla>
  </DomainObject.Predmet.StrankaNazivFormated>
  <DomainObject.Predmet.StrankaNazivFormatedOIB>
    <izvorni_sadrzaj>FINA Regionalni centar Zagreb, OIB 85821130368,ZAGREBAČKA BANKA d.d., OIB 92963223473</izvorni_sadrzaj>
    <derivirana_varijabla naziv="DomainObject.Predmet.StrankaNazivFormatedOIB_1">FINA Regionalni centar Zagreb, OIB 85821130368,ZAGREBAČKA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ZAGREBAČKA BANKA d.d.</item>
    </izvorni_sadrzaj>
    <derivirana_varijabla naziv="DomainObject.Predmet.StrankaListFormated_1">
      <item>FINA Regionalni centar Zagreb</item>
      <item>ZAGREBAČKA BANKA d.d.</item>
    </derivirana_varijabla>
  </DomainObject.Predmet.StrankaListFormated>
  <DomainObject.Predmet.StrankaListFormatedOIB>
    <izvorni_sadrzaj>
      <item>FINA Regionalni centar Zagreb, OIB 85821130368</item>
      <item>ZAGREBAČKA BANKA d.d., OIB 92963223473</item>
    </izvorni_sadrzaj>
    <derivirana_varijabla naziv="DomainObject.Predmet.StrankaListFormatedOIB_1">
      <item>FINA Regionalni centar Zagreb, OIB 85821130368</item>
      <item>ZAGREBAČKA BANKA d.d., OIB 92963223473</item>
    </derivirana_varijabla>
  </DomainObject.Predmet.StrankaListFormatedOIB>
  <DomainObject.Predmet.StrankaListFormatedWithAdress>
    <izvorni_sadrzaj>
      <item>FINA Regionalni centar Zagreb, Trg svibanjskih žrtava 1995. 1, 10000 Zagreb</item>
      <item>ZAGREBAČKA BANKA d.d., Trg bana Josipa Jelačića 10, 10000 Zagreb</item>
    </izvorni_sadrzaj>
    <derivirana_varijabla naziv="DomainObject.Predmet.StrankaListFormatedWithAdress_1">
      <item>FINA Regionalni centar Zagreb, Trg svibanjskih žrtava 1995. 1,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ZAGREBAČKA BANKA d.d., OIB 92963223473, Trg bana Josipa Jelačića 10, 10000 Zagreb</item>
    </izvorni_sadrzaj>
    <derivirana_varijabla naziv="DomainObject.Predmet.StrankaListFormatedWithAdressOIB_1">
      <item>FINA Regionalni centar Zagreb, OIB 85821130368, Trg svibanjskih žrtava 1995. 1,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FINA Regionalni centar Zagreb</item>
      <item>ZAGREBAČKA BANKA d.d.</item>
    </izvorni_sadrzaj>
    <derivirana_varijabla naziv="DomainObject.Predmet.StrankaListNazivFormated_1">
      <item>FINA Regionalni centar Zagreb</item>
      <item>ZAGREBAČKA BANKA d.d.</item>
    </derivirana_varijabla>
  </DomainObject.Predmet.StrankaListNazivFormated>
  <DomainObject.Predmet.StrankaListNazivFormatedOIB>
    <izvorni_sadrzaj>
      <item>FINA Regionalni centar Zagreb, OIB 85821130368</item>
      <item>ZAGREBAČKA BANKA d.d., OIB 92963223473</item>
    </izvorni_sadrzaj>
    <derivirana_varijabla naziv="DomainObject.Predmet.StrankaListNazivFormatedOIB_1">
      <item>FINA Regionalni centar Zagreb, OIB 85821130368</item>
      <item>ZAGREBAČKA BANKA d.d., OIB 92963223473</item>
    </derivirana_varijabla>
  </DomainObject.Predmet.StrankaListNazivFormatedOIB>
  <DomainObject.Predmet.ProtuStrankaListFormated>
    <izvorni_sadrzaj>
      <item>RAZVOJ GRADNJA d.o.o. zastupanog po punomoćniku Branimir Benčić</item>
    </izvorni_sadrzaj>
    <derivirana_varijabla naziv="DomainObject.Predmet.ProtuStrankaListFormated_1">
      <item>RAZVOJ GRADNJA d.o.o. zastupanog po punomoćniku Branimir Benčić</item>
    </derivirana_varijabla>
  </DomainObject.Predmet.ProtuStrankaListFormated>
  <DomainObject.Predmet.ProtuStrankaListFormatedOIB>
    <izvorni_sadrzaj>
      <item>RAZVOJ GRADNJA d.o.o., OIB 63680712091 zastupanog po punomoćniku Branimir Benčić</item>
    </izvorni_sadrzaj>
    <derivirana_varijabla naziv="DomainObject.Predmet.ProtuStrankaListFormatedOIB_1">
      <item>RAZVOJ GRADNJA d.o.o., OIB 63680712091 zastupanog po punomoćniku Branimir Benčić</item>
    </derivirana_varijabla>
  </DomainObject.Predmet.ProtuStrankaListFormatedOIB>
  <DomainObject.Predmet.ProtuStrankaListFormatedWithAdress>
    <izvorni_sadrzaj>
      <item>RAZVOJ GRADNJA d.o.o., Jure Kaštelana 17/A, 10000 Zagreb zastupanog po punomoćniku Branimir Benčić</item>
    </izvorni_sadrzaj>
    <derivirana_varijabla naziv="DomainObject.Predmet.ProtuStrankaListFormatedWithAdress_1">
      <item>RAZVOJ GRADNJA d.o.o., Jure Kaštelana 17/A, 10000 Zagreb zastupanog po punomoćniku Branimir Benčić</item>
    </derivirana_varijabla>
  </DomainObject.Predmet.ProtuStrankaListFormatedWithAdress>
  <DomainObject.Predmet.ProtuStrankaListFormatedWithAdressOIB>
    <izvorni_sadrzaj>
      <item>RAZVOJ GRADNJA d.o.o., OIB 63680712091, Jure Kaštelana 17/A, 10000 Zagreb zastupanog po punomoćniku Branimir Benčić</item>
    </izvorni_sadrzaj>
    <derivirana_varijabla naziv="DomainObject.Predmet.ProtuStrankaListFormatedWithAdressOIB_1">
      <item>RAZVOJ GRADNJA d.o.o., OIB 63680712091, Jure Kaštelana 17/A, 10000 Zagreb zastupanog po punomoćniku Branimir Benčić</item>
    </derivirana_varijabla>
  </DomainObject.Predmet.ProtuStrankaListFormatedWithAdressOIB>
  <DomainObject.Predmet.ProtuStrankaListNazivFormated>
    <izvorni_sadrzaj>
      <item>RAZVOJ GRADNJA d.o.o.</item>
    </izvorni_sadrzaj>
    <derivirana_varijabla naziv="DomainObject.Predmet.ProtuStrankaListNazivFormated_1">
      <item>RAZVOJ GRADNJA d.o.o.</item>
    </derivirana_varijabla>
  </DomainObject.Predmet.ProtuStrankaListNazivFormated>
  <DomainObject.Predmet.ProtuStrankaListNazivFormatedOIB>
    <izvorni_sadrzaj>
      <item>RAZVOJ GRADNJA d.o.o., OIB 63680712091</item>
    </izvorni_sadrzaj>
    <derivirana_varijabla naziv="DomainObject.Predmet.ProtuStrankaListNazivFormatedOIB_1">
      <item>RAZVOJ GRADNJA d.o.o., OIB 63680712091</item>
    </derivirana_varijabla>
  </DomainObject.Predmet.ProtuStrankaListNazivFormatedOIB>
  <DomainObject.Predmet.OstaliListFormated>
    <izvorni_sadrzaj>
      <item>Branimir Benčić punomoćnik sudionika u postupku RAZVOJ GRADNJA d.o.o.</item>
      <item>Duško Vučevac</item>
    </izvorni_sadrzaj>
    <derivirana_varijabla naziv="DomainObject.Predmet.OstaliListFormated_1">
      <item>Branimir Benčić punomoćnik sudionika u postupku RAZVOJ GRADNJA d.o.o.</item>
      <item>Duško Vučevac</item>
    </derivirana_varijabla>
  </DomainObject.Predmet.OstaliListFormated>
  <DomainObject.Predmet.OstaliListFormatedOIB>
    <izvorni_sadrzaj>
      <item>Branimir Benčić, OIB 03064503929 punomoćnik sudionika u postupku RAZVOJ GRADNJA d.o.o.</item>
      <item>Duško Vučevac</item>
    </izvorni_sadrzaj>
    <derivirana_varijabla naziv="DomainObject.Predmet.OstaliListFormatedOIB_1">
      <item>Branimir Benčić, OIB 03064503929 punomoćnik sudionika u postupku RAZVOJ GRADNJA d.o.o.</item>
      <item>Duško Vučevac</item>
    </derivirana_varijabla>
  </DomainObject.Predmet.OstaliListFormatedOIB>
  <DomainObject.Predmet.OstaliListFormatedWithAdress>
    <izvorni_sadrzaj>
      <item>Branimir Benčić, Jure Kaštelana 17 A, 10000 Zagreb punomoćnik sudionika u postupku RAZVOJ GRADNJA d.o.o.</item>
      <item>Duško Vučevac, Savska cesta 17, 10000 Zagreb</item>
    </izvorni_sadrzaj>
    <derivirana_varijabla naziv="DomainObject.Predmet.OstaliListFormatedWithAdress_1">
      <item>Branimir Benčić, Jure Kaštelana 17 A, 10000 Zagreb punomoćnik sudionika u postupku RAZVOJ GRADNJA d.o.o.</item>
      <item>Duško Vučevac, Savska cesta 17, 10000 Zagreb</item>
    </derivirana_varijabla>
  </DomainObject.Predmet.OstaliListFormatedWithAdress>
  <DomainObject.Predmet.OstaliListFormatedWithAdressOIB>
    <izvorni_sadrzaj>
      <item>Branimir Benčić, OIB 03064503929, Jure Kaštelana 17 A, 10000 Zagreb punomoćnik sudionika u postupku RAZVOJ GRADNJA d.o.o.</item>
      <item>Duško Vučevac, Savska cesta 17, 10000 Zagreb</item>
    </izvorni_sadrzaj>
    <derivirana_varijabla naziv="DomainObject.Predmet.OstaliListFormatedWithAdressOIB_1">
      <item>Branimir Benčić, OIB 03064503929, Jure Kaštelana 17 A, 10000 Zagreb punomoćnik sudionika u postupku RAZVOJ GRADNJA d.o.o.</item>
      <item>Duško Vučevac, Savska cesta 17, 10000 Zagreb</item>
    </derivirana_varijabla>
  </DomainObject.Predmet.OstaliListFormatedWithAdressOIB>
  <DomainObject.Predmet.OstaliListNazivFormated>
    <izvorni_sadrzaj>
      <item>Branimir Benčić</item>
      <item>Duško Vučevac</item>
    </izvorni_sadrzaj>
    <derivirana_varijabla naziv="DomainObject.Predmet.OstaliListNazivFormated_1">
      <item>Branimir Benčić</item>
      <item>Duško Vučevac</item>
    </derivirana_varijabla>
  </DomainObject.Predmet.OstaliListNazivFormated>
  <DomainObject.Predmet.OstaliListNazivFormatedOIB>
    <izvorni_sadrzaj>
      <item>Branimir Benčić, OIB 03064503929</item>
      <item>Duško Vučevac</item>
    </izvorni_sadrzaj>
    <derivirana_varijabla naziv="DomainObject.Predmet.OstaliListNazivFormatedOIB_1">
      <item>Branimir Benčić, OIB 03064503929</item>
      <item>Duško Vučevac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RAZVOJ GRADNJA d.o.o.</izvorni_sadrzaj>
    <derivirana_varijabla naziv="DomainObject.Predmet.ProtustrankaIDrugi_1">RAZVOJ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RAZVOJ GRADNJA d.o.o., OIB 63680712091, Jure Kaštelana 17/A, 10000 Zagreb</izvorni_sadrzaj>
    <derivirana_varijabla naziv="DomainObject.Predmet.ProtustrankaIDrugiAdressOIB_1">RAZVOJ GRADNJA d.o.o., OIB 63680712091, Jure Kaštelana 17/A,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GRADNJA d.o.o.</item>
      <item>FINA Regionalni centar Zagreb</item>
      <item>ZAGREBAČKA BANKA d.d.</item>
      <item>Branimir Benčić</item>
      <item>Duško Vučevac</item>
    </izvorni_sadrzaj>
    <derivirana_varijabla naziv="DomainObject.Predmet.SudioniciListNaziv_1">
      <item>RAZVOJ GRADNJA d.o.o.</item>
      <item>FINA Regionalni centar Zagreb</item>
      <item>ZAGREBAČKA BANKA d.d.</item>
      <item>Branimir Benčić</item>
      <item>Duško Vučevac</item>
    </derivirana_varijabla>
  </DomainObject.Predmet.SudioniciListNaziv>
  <DomainObject.Predmet.SudioniciListAdressOIB>
    <izvorni_sadrzaj>
      <item>RAZVOJ GRADNJA d.o.o., OIB 63680712091, Jure Kaštelana 17/A,10000 Zagreb</item>
      <item>FINA Regionalni centar Zagreb, OIB 85821130368, Trg svibanjskih žrtava 1995. 1,10000 Zagreb</item>
      <item>ZAGREBAČKA BANKA d.d., OIB 92963223473, Trg bana Josipa Jelačića 10,10000 Zagreb</item>
      <item>Branimir Benčić, OIB 03064503929, Jure Kaštelana 17 A,10000 Zagreb</item>
      <item>Duško Vučevac, Savska cesta 17,10000 Zagreb</item>
    </izvorni_sadrzaj>
    <derivirana_varijabla naziv="DomainObject.Predmet.SudioniciListAdressOIB_1">
      <item>RAZVOJ GRADNJA d.o.o., OIB 63680712091, Jure Kaštelana 17/A,10000 Zagreb</item>
      <item>FINA Regionalni centar Zagreb, OIB 85821130368, Trg svibanjskih žrtava 1995. 1,10000 Zagreb</item>
      <item>ZAGREBAČKA BANKA d.d., OIB 92963223473, Trg bana Josipa Jelačića 10,10000 Zagreb</item>
      <item>Branimir Benčić, OIB 03064503929, Jure Kaštelana 17 A,10000 Zagreb</item>
      <item>Duško Vučevac, Savska cesta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63680712091</item>
      <item>, OIB 85821130368</item>
      <item>, OIB 92963223473</item>
      <item>, OIB 03064503929</item>
      <item>, OIB null</item>
    </izvorni_sadrzaj>
    <derivirana_varijabla naziv="DomainObject.Predmet.SudioniciListNazivOIB_1">
      <item>, OIB 63680712091</item>
      <item>, OIB 85821130368</item>
      <item>, OIB 92963223473</item>
      <item>, OIB 03064503929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2018.</izvorni_sadrzaj>
    <derivirana_varijabla naziv="DomainObject.Predmet.DatumZadnjeOdrzaneSudskeRadnje_1">29. kolovoza 2018.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St-400/2017-65</izvorni_sadrzaj>
    <derivirana_varijabla naziv="DomainObject.PredzadnjaOdlukaIzPredmeta.Oznaka_1">St-400/2017-65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1835</properties:Characters>
  <properties:Lines>51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2019-02-15T09:45:00Z</dcterms:created>
  <dc:creator>Matea Bizjak</dc:creator>
  <cp:lastModifiedBy>Vinka Mihalinčić</cp:lastModifiedBy>
  <cp:lastPrinted>2019-02-15T09:47:00Z</cp:lastPrinted>
  <dcterms:modified xmlns:xsi="http://www.w3.org/2001/XMLSchema-instance" xsi:type="dcterms:W3CDTF">2019-02-15T09:47:00Z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(St-400-17- rješenje - brisanje zabilježbe od 15.2.2019.docx)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