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a795" w14:paraId="679a795" w:rsidRDefault="000C4F1A" w:rsidP="000C4F1A" w:rsidR="000C4F1A">
      <w:pPr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4F1A" w:rsidP="000C4F1A" w:rsidR="000C4F1A">
      <w:r>
        <w:t xml:space="preserve">  Republika Hrvatska</w:t>
      </w:r>
    </w:p>
    <w:p w:rsidRDefault="000C4F1A" w:rsidP="000C4F1A" w:rsidR="000C4F1A">
      <w:r>
        <w:t>Trgovački sud u Osijeku</w:t>
      </w:r>
    </w:p>
    <w:p w:rsidRDefault="000C4F1A" w:rsidP="000C4F1A" w:rsidR="00DA0162" w:rsidRPr="002722A7">
      <w:r>
        <w:t xml:space="preserve">  Osijek, Zagrebačka 2</w:t>
      </w:r>
    </w:p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0C4F1A">
        <w:t>FINANCIJSKA AGENCIJA OIB: 85821130368, Regionalni centar Zagreb, Trg svibanjskih žrtava 1995. 1, Zagreb</w:t>
      </w:r>
      <w:r w:rsidR="003F3A5A">
        <w:t xml:space="preserve">, </w:t>
      </w:r>
      <w:r>
        <w:t xml:space="preserve">za otvaranje stečajnog postupka nad dužnikom </w:t>
      </w:r>
      <w:r w:rsidR="0076607F">
        <w:t xml:space="preserve">MARIO TARNIK j.d.o.o., Ivanić-Grad, </w:t>
      </w:r>
      <w:proofErr w:type="spellStart"/>
      <w:r w:rsidR="0076607F">
        <w:t>Barilićeva</w:t>
      </w:r>
      <w:proofErr w:type="spellEnd"/>
      <w:r w:rsidR="0076607F">
        <w:t xml:space="preserve"> ulica 9, MBS: 081037127, OIB: 61649434728</w:t>
      </w:r>
      <w:r w:rsidR="00A16C5A">
        <w:rPr>
          <w:color w:val="000000"/>
        </w:rPr>
        <w:t xml:space="preserve">, dana </w:t>
      </w:r>
      <w:r w:rsidR="000C4F1A">
        <w:rPr>
          <w:color w:val="000000"/>
        </w:rPr>
        <w:t>28. prosinca</w:t>
      </w:r>
      <w:r w:rsidR="00A16C5A">
        <w:rPr>
          <w:color w:val="000000"/>
        </w:rPr>
        <w:t xml:space="preserve"> 2018. godine</w:t>
      </w:r>
    </w:p>
    <w:p w:rsidRDefault="0076607F" w:rsidP="00E968C8" w:rsidR="0076607F">
      <w:pPr>
        <w:ind w:firstLine="708"/>
        <w:jc w:val="both"/>
        <w:rPr>
          <w:color w:val="000000"/>
        </w:rPr>
      </w:pP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D72CA6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76607F">
        <w:t xml:space="preserve">MARIO TARNIK j.d.o.o., Ivanić-Grad, </w:t>
      </w:r>
      <w:proofErr w:type="spellStart"/>
      <w:r w:rsidR="0076607F">
        <w:t>Barilićeva</w:t>
      </w:r>
      <w:proofErr w:type="spellEnd"/>
      <w:r w:rsidR="0076607F">
        <w:t xml:space="preserve"> ulica 9, MBS: 081037127, OIB: 61649434728</w:t>
      </w:r>
      <w:r w:rsidR="00A34ADA">
        <w:t xml:space="preserve">, </w:t>
      </w:r>
      <w:r>
        <w:t>za dan</w:t>
      </w:r>
    </w:p>
    <w:p w:rsidRDefault="00A630C7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18. veljače 2019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76607F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 w:rsidRPr="00FA2AF1">
      <w:pPr>
        <w:jc w:val="both"/>
      </w:pPr>
      <w:r>
        <w:t>-zakonski zastupnik dužnika</w:t>
      </w:r>
      <w:r w:rsidR="005368E5">
        <w:t xml:space="preserve"> – </w:t>
      </w:r>
      <w:r w:rsidR="00A630C7" w:rsidRPr="007A25DF">
        <w:rPr>
          <w:b/>
        </w:rPr>
        <w:t xml:space="preserve">direktor </w:t>
      </w:r>
      <w:r w:rsidR="00D72CA6" w:rsidRPr="007A25DF">
        <w:rPr>
          <w:b/>
        </w:rPr>
        <w:t xml:space="preserve">Mario </w:t>
      </w:r>
      <w:proofErr w:type="spellStart"/>
      <w:r w:rsidR="00D72CA6" w:rsidRPr="007A25DF">
        <w:rPr>
          <w:b/>
        </w:rPr>
        <w:t>Tarnik</w:t>
      </w:r>
      <w:proofErr w:type="spellEnd"/>
      <w:r w:rsidR="00D72CA6" w:rsidRPr="007A25DF">
        <w:t>, OIB: 23173189263</w:t>
      </w:r>
      <w:r w:rsidR="005368E5" w:rsidRPr="007A25DF">
        <w:t xml:space="preserve">, </w:t>
      </w:r>
      <w:r w:rsidR="00D72CA6" w:rsidRPr="007A25DF">
        <w:t xml:space="preserve">Ivanić-Grad, </w:t>
      </w:r>
      <w:proofErr w:type="spellStart"/>
      <w:r w:rsidR="00D72CA6" w:rsidRPr="007A25DF">
        <w:t>Barilićeva</w:t>
      </w:r>
      <w:proofErr w:type="spellEnd"/>
      <w:r w:rsidR="00D72CA6" w:rsidRPr="007A25DF">
        <w:t xml:space="preserve"> ulica 9</w:t>
      </w:r>
      <w:r w:rsidR="00FA2AF1">
        <w:t xml:space="preserve"> </w:t>
      </w:r>
      <w:r w:rsidR="00FA2AF1" w:rsidRPr="00D72CA6">
        <w:rPr>
          <w:b/>
        </w:rPr>
        <w:t xml:space="preserve">- </w:t>
      </w:r>
      <w:r w:rsidR="00FA2AF1" w:rsidRPr="00D72CA6">
        <w:rPr>
          <w:b/>
          <w:u w:val="single"/>
        </w:rPr>
        <w:t>radi saslušanja</w:t>
      </w:r>
    </w:p>
    <w:p w:rsidRDefault="00A630C7" w:rsidP="00A170A4" w:rsidR="00A630C7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A630C7">
        <w:t>28. prosinca</w:t>
      </w:r>
      <w:r w:rsidR="006F25D8">
        <w:t xml:space="preserve"> 2018.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7A25DF" w:rsidR="007A25DF" w:rsidRPr="007A25D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7A25DF">
        <w:rPr>
          <w:color w:val="000000"/>
        </w:rPr>
        <w:t>zakonski zastupnik</w:t>
      </w:r>
      <w:r w:rsidR="00527AA7" w:rsidRPr="007A25DF">
        <w:rPr>
          <w:color w:val="000000"/>
        </w:rPr>
        <w:t xml:space="preserve"> dužnika</w:t>
      </w:r>
      <w:r w:rsidR="00C342B1" w:rsidRPr="00C342B1">
        <w:t xml:space="preserve"> </w:t>
      </w:r>
      <w:r w:rsidR="007A25DF" w:rsidRPr="007A25DF">
        <w:t xml:space="preserve">Mario </w:t>
      </w:r>
      <w:proofErr w:type="spellStart"/>
      <w:r w:rsidR="007A25DF" w:rsidRPr="007A25DF">
        <w:t>Tarnik</w:t>
      </w:r>
      <w:proofErr w:type="spellEnd"/>
      <w:r w:rsidR="007A25DF" w:rsidRPr="007A25DF">
        <w:t xml:space="preserve">, Ivanić-Grad, </w:t>
      </w:r>
      <w:proofErr w:type="spellStart"/>
      <w:r w:rsidR="007A25DF" w:rsidRPr="007A25DF">
        <w:t>Barilićeva</w:t>
      </w:r>
      <w:proofErr w:type="spellEnd"/>
      <w:r w:rsidR="007A25DF" w:rsidRPr="007A25DF">
        <w:t xml:space="preserve"> ulica 9</w:t>
      </w:r>
    </w:p>
    <w:p w:rsidRDefault="00527AA7" w:rsidP="007A25DF" w:rsidR="0033460E" w:rsidRPr="007A25D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7A25DF">
        <w:rPr>
          <w:color w:val="000000"/>
        </w:rPr>
        <w:t xml:space="preserve">R </w:t>
      </w:r>
      <w:r w:rsidR="00FA31D2" w:rsidRPr="007A25DF">
        <w:rPr>
          <w:color w:val="000000"/>
        </w:rPr>
        <w:t>18.02.2019. u 9,</w:t>
      </w:r>
      <w:r w:rsidR="007A25DF">
        <w:rPr>
          <w:color w:val="000000"/>
        </w:rPr>
        <w:t>15</w:t>
      </w:r>
      <w:r w:rsidR="0044216B" w:rsidRPr="007A25DF">
        <w:rPr>
          <w:color w:val="000000"/>
        </w:rPr>
        <w:t xml:space="preserve"> sati</w:t>
      </w:r>
    </w:p>
    <w:sectPr w:rsidR="0033460E" w:rsidRPr="007A25D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214" w:rsidR="00966214">
      <w:r>
        <w:separator/>
      </w:r>
    </w:p>
  </w:endnote>
  <w:endnote w:id="0" w:type="continuationSeparator">
    <w:p w:rsidRDefault="00966214" w:rsidR="00966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214" w:rsidR="00966214">
      <w:r>
        <w:separator/>
      </w:r>
    </w:p>
  </w:footnote>
  <w:footnote w:id="0" w:type="continuationSeparator">
    <w:p w:rsidRDefault="00966214" w:rsidR="00966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F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76607F" w:rsidR="0076607F">
    <w:pPr>
      <w:jc w:val="right"/>
    </w:pPr>
    <w:r>
      <w:tab/>
    </w:r>
    <w:r>
      <w:tab/>
    </w:r>
    <w:r w:rsidR="0076607F">
      <w:t>Poslovni broj: 7 St-1431/18-10</w:t>
    </w: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07C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C4F1A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607F"/>
    <w:rsid w:val="007674CC"/>
    <w:rsid w:val="00774921"/>
    <w:rsid w:val="007759A4"/>
    <w:rsid w:val="007845B1"/>
    <w:rsid w:val="007935A7"/>
    <w:rsid w:val="00796AD0"/>
    <w:rsid w:val="007A0C77"/>
    <w:rsid w:val="007A1A09"/>
    <w:rsid w:val="007A25DF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6621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0C7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2CA6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2AF1"/>
    <w:rsid w:val="00FA31D2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0720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20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0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0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0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0720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20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0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0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0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24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56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St-1431/2018</izvorni_sadrzaj>
    <derivirana_varijabla naziv="DomainObject.Predmet.OznakaBroj_1">St-1431/2018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MARIO TARNIK j.d.o.o.</izvorni_sadrzaj>
    <derivirana_varijabla naziv="DomainObject.Predmet.ProtustrankaFormated_1">  MARIO TARNIK j.d.o.o.</derivirana_varijabla>
  </DomainObject.Predmet.ProtustrankaFormated>
  <DomainObject.Predmet.ProtustrankaFormatedOIB>
    <izvorni_sadrzaj>  MARIO TARNIK j.d.o.o., OIB 61649434728</izvorni_sadrzaj>
    <derivirana_varijabla naziv="DomainObject.Predmet.ProtustrankaFormatedOIB_1">  MARIO TARNIK j.d.o.o., OIB 61649434728</derivirana_varijabla>
  </DomainObject.Predmet.ProtustrankaFormatedOIB>
  <DomainObject.Predmet.ProtustrankaFormatedWithAdress>
    <izvorni_sadrzaj> MARIO TARNIK j.d.o.o., Barilićeva ulica 9, 10310 Ivanić-Grad</izvorni_sadrzaj>
    <derivirana_varijabla naziv="DomainObject.Predmet.ProtustrankaFormatedWithAdress_1"> MARIO TARNIK j.d.o.o., Barilićeva ulica 9, 10310 Ivanić-Grad</derivirana_varijabla>
  </DomainObject.Predmet.ProtustrankaFormatedWithAdress>
  <DomainObject.Predmet.ProtustrankaFormatedWithAdressOIB>
    <izvorni_sadrzaj> MARIO TARNIK j.d.o.o., OIB 61649434728, Barilićeva ulica 9, 10310 Ivanić-Grad</izvorni_sadrzaj>
    <derivirana_varijabla naziv="DomainObject.Predmet.ProtustrankaFormatedWithAdressOIB_1"> MARIO TARNIK j.d.o.o., OIB 61649434728, Barilićeva ulica 9, 10310 Ivanić-Grad</derivirana_varijabla>
  </DomainObject.Predmet.ProtustrankaFormatedWithAdressOIB>
  <DomainObject.Predmet.ProtustrankaWithAdress>
    <izvorni_sadrzaj>MARIO TARNIK j.d.o.o. Barilićeva ulica 9, 10310 Ivanić-Grad</izvorni_sadrzaj>
    <derivirana_varijabla naziv="DomainObject.Predmet.ProtustrankaWithAdress_1">MARIO TARNIK j.d.o.o. Barilićeva ulica 9, 10310 Ivanić-Grad</derivirana_varijabla>
  </DomainObject.Predmet.ProtustrankaWithAdress>
  <DomainObject.Predmet.ProtustrankaWithAdressOIB>
    <izvorni_sadrzaj>MARIO TARNIK j.d.o.o., OIB 61649434728, Barilićeva ulica 9, 10310 Ivanić-Grad</izvorni_sadrzaj>
    <derivirana_varijabla naziv="DomainObject.Predmet.ProtustrankaWithAdressOIB_1">MARIO TARNIK j.d.o.o., OIB 61649434728, Barilićeva ulica 9, 10310 Ivanić-Grad</derivirana_varijabla>
  </DomainObject.Predmet.ProtustrankaWithAdressOIB>
  <DomainObject.Predmet.ProtustrankaNazivFormated>
    <izvorni_sadrzaj>MARIO TARNIK j.d.o.o.</izvorni_sadrzaj>
    <derivirana_varijabla naziv="DomainObject.Predmet.ProtustrankaNazivFormated_1">MARIO TARNIK j.d.o.o.</derivirana_varijabla>
  </DomainObject.Predmet.ProtustrankaNazivFormated>
  <DomainObject.Predmet.ProtustrankaNazivFormatedOIB>
    <izvorni_sadrzaj>MARIO TARNIK j.d.o.o., OIB 61649434728</izvorni_sadrzaj>
    <derivirana_varijabla naziv="DomainObject.Predmet.ProtustrankaNazivFormatedOIB_1">MARIO TARNIK j.d.o.o., OIB 61649434728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TARNIK j.d.o.o.</item>
    </izvorni_sadrzaj>
    <derivirana_varijabla naziv="DomainObject.Predmet.ProtuStrankaListFormated_1">
      <item>MARIO TARNIK j.d.o.o.</item>
    </derivirana_varijabla>
  </DomainObject.Predmet.ProtuStrankaListFormated>
  <DomainObject.Predmet.ProtuStrankaListFormatedOIB>
    <izvorni_sadrzaj>
      <item>MARIO TARNIK j.d.o.o., OIB 61649434728</item>
    </izvorni_sadrzaj>
    <derivirana_varijabla naziv="DomainObject.Predmet.ProtuStrankaListFormatedOIB_1">
      <item>MARIO TARNIK j.d.o.o., OIB 61649434728</item>
    </derivirana_varijabla>
  </DomainObject.Predmet.ProtuStrankaListFormatedOIB>
  <DomainObject.Predmet.ProtuStrankaListFormatedWithAdress>
    <izvorni_sadrzaj>
      <item>MARIO TARNIK j.d.o.o., Barilićeva ulica 9, 10310 Ivanić-Grad</item>
    </izvorni_sadrzaj>
    <derivirana_varijabla naziv="DomainObject.Predmet.ProtuStrankaListFormatedWithAdress_1">
      <item>MARIO TARNIK j.d.o.o., Barilićeva ulica 9, 10310 Ivanić-Grad</item>
    </derivirana_varijabla>
  </DomainObject.Predmet.ProtuStrankaListFormatedWithAdress>
  <DomainObject.Predmet.ProtuStrankaListFormatedWithAdressOIB>
    <izvorni_sadrzaj>
      <item>MARIO TARNIK j.d.o.o., OIB 61649434728, Barilićeva ulica 9, 10310 Ivanić-Grad</item>
    </izvorni_sadrzaj>
    <derivirana_varijabla naziv="DomainObject.Predmet.ProtuStrankaListFormatedWithAdressOIB_1">
      <item>MARIO TARNIK j.d.o.o., OIB 61649434728, Barilićeva ulica 9, 10310 Ivanić-Grad</item>
    </derivirana_varijabla>
  </DomainObject.Predmet.ProtuStrankaListFormatedWithAdressOIB>
  <DomainObject.Predmet.ProtuStrankaListNazivFormated>
    <izvorni_sadrzaj>
      <item>MARIO TARNIK j.d.o.o.</item>
    </izvorni_sadrzaj>
    <derivirana_varijabla naziv="DomainObject.Predmet.ProtuStrankaListNazivFormated_1">
      <item>MARIO TARNIK j.d.o.o.</item>
    </derivirana_varijabla>
  </DomainObject.Predmet.ProtuStrankaListNazivFormated>
  <DomainObject.Predmet.ProtuStrankaListNazivFormatedOIB>
    <izvorni_sadrzaj>
      <item>MARIO TARNIK j.d.o.o., OIB 61649434728</item>
    </izvorni_sadrzaj>
    <derivirana_varijabla naziv="DomainObject.Predmet.ProtuStrankaListNazivFormatedOIB_1">
      <item>MARIO TARNIK j.d.o.o., OIB 61649434728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TARNIK j.d.o.o.</izvorni_sadrzaj>
    <derivirana_varijabla naziv="DomainObject.Predmet.ProtustrankaIDrugi_1">MARIO TARNIK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MARIO TARNIK j.d.o.o., OIB 61649434728, Barilićeva ulica 9, 10310 Ivanić-Grad</izvorni_sadrzaj>
    <derivirana_varijabla naziv="DomainObject.Predmet.ProtustrankaIDrugiAdressOIB_1">MARIO TARNIK j.d.o.o., OIB 61649434728, Barilićeva ulica 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TARNIK j.d.o.o.</item>
      <item>FINA Regionalni centar Zagreb</item>
    </izvorni_sadrzaj>
    <derivirana_varijabla naziv="DomainObject.Predmet.SudioniciListNaziv_1">
      <item>MARIO TARNIK j.d.o.o.</item>
      <item>FINA Regionalni centar Zagreb</item>
    </derivirana_varijabla>
  </DomainObject.Predmet.SudioniciListNaziv>
  <DomainObject.Predmet.SudioniciListAdressOIB>
    <izvorni_sadrzaj>
      <item>MARIO TARNIK j.d.o.o., OIB 61649434728, Barilićeva ulica 9,10310 Ivanić-Grad</item>
      <item>FINA Regionalni centar Zagreb, OIB 85821130368, Trg svibanjskih žrtava 1995.1,10000 Zagreb</item>
    </izvorni_sadrzaj>
    <derivirana_varijabla naziv="DomainObject.Predmet.SudioniciListAdressOIB_1">
      <item>MARIO TARNIK j.d.o.o., OIB 61649434728, Barilićeva ulica 9,10310 Ivanić-Grad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61649434728</item>
      <item>, OIB 85821130368</item>
    </izvorni_sadrzaj>
    <derivirana_varijabla naziv="DomainObject.Predmet.SudioniciListNazivOIB_1">
      <item>, OIB 61649434728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St-1431/2018-8</izvorni_sadrzaj>
    <derivirana_varijabla naziv="DomainObject.PredzadnjaOdlukaIzPredmeta.Oznaka_1">St-1431/2018-8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196</properties:Words>
  <properties:Characters>1092</properties:Characters>
  <properties:Lines>44</properties:Lines>
  <properties:Paragraphs>24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2018-12-28T12:17:00Z</dcterms:modified>
  <cp:revision>220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(-10).docx)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