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6dc3" w14:paraId="3946dc3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BB347F">
        <w:t>2535</w:t>
      </w:r>
      <w:r w:rsidR="005C4B12">
        <w:t>/16-</w:t>
      </w:r>
      <w:r w:rsidR="00C50BC8">
        <w:t>15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BB347F">
        <w:t xml:space="preserve">THE FATCAT j.d.o.o. za ugostiteljstvo i usluge, Zagreb, </w:t>
      </w:r>
      <w:proofErr w:type="spellStart"/>
      <w:r w:rsidR="00BB347F">
        <w:t>Praradovićeva</w:t>
      </w:r>
      <w:proofErr w:type="spellEnd"/>
      <w:r w:rsidR="00BB347F">
        <w:t xml:space="preserve"> 19</w:t>
      </w:r>
      <w:r w:rsidR="00BB347F" w:rsidRPr="00DF3BB3">
        <w:t>,</w:t>
      </w:r>
      <w:r w:rsidR="00BB347F">
        <w:t xml:space="preserve"> OIB:33703130787</w:t>
      </w:r>
      <w:r w:rsidR="002750A7">
        <w:t xml:space="preserve">, dana </w:t>
      </w:r>
      <w:r w:rsidR="00164565">
        <w:t>20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0BC8" w:rsidR="00C5617A">
      <w:pPr>
        <w:tabs>
          <w:tab w:pos="3218" w:val="left"/>
        </w:tabs>
      </w:pPr>
      <w:r>
        <w:t xml:space="preserve"> </w:t>
      </w:r>
      <w:r w:rsidR="00C50BC8">
        <w:tab/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B347F">
        <w:t xml:space="preserve">THE FATCAT j.d.o.o. za ugostiteljstvo i usluge, Zagreb, </w:t>
      </w:r>
      <w:proofErr w:type="spellStart"/>
      <w:r w:rsidR="00BB347F">
        <w:t>Praradovićeva</w:t>
      </w:r>
      <w:proofErr w:type="spellEnd"/>
      <w:r w:rsidR="00BB347F">
        <w:t xml:space="preserve"> 19</w:t>
      </w:r>
      <w:r w:rsidR="00BB347F" w:rsidRPr="00DF3BB3">
        <w:t>,</w:t>
      </w:r>
      <w:r w:rsidR="00BB347F">
        <w:t xml:space="preserve"> OIB:33703130787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BB347F">
        <w:t>2535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03E2C" w:rsidP="00303E2C" w:rsidR="00303E2C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BB347F">
        <w:t xml:space="preserve">THE FATCAT j.d.o.o. za ugostiteljstvo i usluge, Zagreb, </w:t>
      </w:r>
      <w:proofErr w:type="spellStart"/>
      <w:r w:rsidR="00BB347F">
        <w:t>Praradovićeva</w:t>
      </w:r>
      <w:proofErr w:type="spellEnd"/>
      <w:r w:rsidR="00BB347F">
        <w:t xml:space="preserve"> 19</w:t>
      </w:r>
      <w:r w:rsidR="00BB347F" w:rsidRPr="00DF3BB3">
        <w:t>,</w:t>
      </w:r>
      <w:r w:rsidR="00BB347F">
        <w:t xml:space="preserve"> OIB:33703130787</w:t>
      </w:r>
      <w:r>
        <w:t>.</w:t>
      </w:r>
    </w:p>
    <w:p w:rsidRDefault="00303E2C" w:rsidP="00303E2C" w:rsidR="00303E2C" w:rsidRPr="00C37D39">
      <w:pPr>
        <w:ind w:firstLine="709"/>
        <w:jc w:val="both"/>
      </w:pPr>
    </w:p>
    <w:p w:rsidRDefault="00BB347F" w:rsidP="00BB347F" w:rsidR="00BB347F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BB347F" w:rsidP="00BB347F" w:rsidR="00BB347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BB347F" w:rsidP="00BB347F" w:rsidR="00BB347F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BB347F" w:rsidP="00BB347F" w:rsidR="00BB347F" w:rsidRPr="00E974B3">
      <w:pPr>
        <w:ind w:firstLine="709"/>
        <w:jc w:val="both"/>
      </w:pPr>
    </w:p>
    <w:p w:rsidRDefault="00BB347F" w:rsidP="00BB347F" w:rsidR="00BB347F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230</w:t>
      </w:r>
      <w:r w:rsidRPr="00E974B3">
        <w:t xml:space="preserve"> dana, u ukupnom iznosu od </w:t>
      </w:r>
      <w:r>
        <w:t>18.066,11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B347F" w:rsidP="00BB347F" w:rsidR="00BB347F" w:rsidRPr="00E974B3">
      <w:pPr>
        <w:jc w:val="both"/>
      </w:pPr>
    </w:p>
    <w:p w:rsidRDefault="00BB347F" w:rsidP="00BB347F" w:rsidR="00BB347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164565" w:rsidR="007D65B9">
      <w:pPr>
        <w:pStyle w:val="Tijeloteksta"/>
      </w:pPr>
    </w:p>
    <w:p w:rsidRDefault="00C5617A" w:rsidP="00C5617A" w:rsidR="007D65B9">
      <w:pPr>
        <w:pStyle w:val="Tijeloteksta"/>
        <w:ind w:firstLine="708"/>
      </w:pPr>
      <w:r>
        <w:t xml:space="preserve">Sud je rješenjem od </w:t>
      </w:r>
      <w:r w:rsidR="00BB347F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 xml:space="preserve">za otvaranje stečajnog postupka. </w:t>
      </w:r>
      <w:r w:rsidR="00164565">
        <w:t xml:space="preserve">(list 10 spisa) </w:t>
      </w:r>
      <w:r w:rsidR="000B7435">
        <w:t xml:space="preserve">Zakonski zastupnik dužnika </w:t>
      </w:r>
      <w:r w:rsidR="00BB347F">
        <w:t xml:space="preserve">u ovosudni spis dostavio je pisao očitovanje list 13 i 14 spisa, te u istom ukratko navodi da je poslovna djelatnost dužnika bila pružanje ugostiteljskih usluga u </w:t>
      </w:r>
      <w:proofErr w:type="spellStart"/>
      <w:r w:rsidR="00BB347F">
        <w:t>caffe</w:t>
      </w:r>
      <w:proofErr w:type="spellEnd"/>
      <w:r w:rsidR="00BB347F">
        <w:t xml:space="preserve"> baru u zakupljenom prostoru i sa unajmljenim pokretninama odnosno, očitovao se da u dužnik u svom vlasništvu nema gotovo nikakve imovine koja bi činila stečajnu masu. </w:t>
      </w:r>
    </w:p>
    <w:p w:rsidRDefault="00BB347F" w:rsidP="00C5617A" w:rsidR="00BB347F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BB347F">
        <w:t>22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4565">
        <w:t>20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C50BC8">
        <w:t>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0BC8" w:rsidP="000D5F6E" w:rsidR="00C50BC8" w:rsidRPr="00AB60C9">
      <w:pPr>
        <w:jc w:val="both"/>
      </w:pPr>
    </w:p>
    <w:p w:rsidRDefault="00C50BC8" w:rsidP="00DE2D2A" w:rsidR="00C50BC8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50BC8" w:rsidP="00DE2D2A" w:rsidR="00C50BC8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 w:rsidRPr="00C50BC8">
      <w:pPr>
        <w:rPr>
          <w:color w:val="FFFFFF"/>
        </w:rPr>
      </w:pPr>
    </w:p>
    <w:p w:rsidRDefault="007D0292" w:rsidR="00E33188" w:rsidRPr="00C50BC8">
      <w:pPr>
        <w:rPr>
          <w:color w:val="FFFFFF"/>
        </w:rPr>
      </w:pPr>
      <w:r w:rsidRPr="00C50BC8">
        <w:rPr>
          <w:color w:val="FFFFFF"/>
        </w:rPr>
        <w:t>DNA:</w:t>
      </w:r>
    </w:p>
    <w:p w:rsidRDefault="007D0292" w:rsidR="007D0292" w:rsidRPr="00C50BC8">
      <w:pPr>
        <w:rPr>
          <w:color w:val="FFFFFF"/>
        </w:rPr>
      </w:pPr>
      <w:r w:rsidRPr="00C50BC8">
        <w:rPr>
          <w:color w:val="FFFFFF"/>
        </w:rPr>
        <w:t>E-oglasna ploča</w:t>
      </w:r>
      <w:bookmarkStart w:name="_GoBack" w:id="0"/>
      <w:bookmarkEnd w:id="0"/>
    </w:p>
    <w:sectPr w:rsidSect="005C4B12" w:rsidR="007D0292" w:rsidRPr="00C50BC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8AE" w:rsidP="007D0292" w:rsidR="007548AE">
      <w:r>
        <w:separator/>
      </w:r>
    </w:p>
  </w:endnote>
  <w:endnote w:id="0" w:type="continuationSeparator">
    <w:p w:rsidRDefault="007548AE" w:rsidP="007D0292" w:rsidR="00754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8AE" w:rsidP="007D0292" w:rsidR="007548AE">
      <w:r>
        <w:separator/>
      </w:r>
    </w:p>
  </w:footnote>
  <w:footnote w:id="0" w:type="continuationSeparator">
    <w:p w:rsidRDefault="007548AE" w:rsidP="007D0292" w:rsidR="00754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BC8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BB347F">
      <w:t>2535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143F17"/>
    <w:rsid w:val="00164565"/>
    <w:rsid w:val="001A25D6"/>
    <w:rsid w:val="00243C31"/>
    <w:rsid w:val="00267D5F"/>
    <w:rsid w:val="002750A7"/>
    <w:rsid w:val="00303E2C"/>
    <w:rsid w:val="00403797"/>
    <w:rsid w:val="00555423"/>
    <w:rsid w:val="005C4B12"/>
    <w:rsid w:val="007548AE"/>
    <w:rsid w:val="007D0292"/>
    <w:rsid w:val="007D65B9"/>
    <w:rsid w:val="008541D7"/>
    <w:rsid w:val="008E360F"/>
    <w:rsid w:val="00BB347F"/>
    <w:rsid w:val="00BE3772"/>
    <w:rsid w:val="00C50BC8"/>
    <w:rsid w:val="00C5617A"/>
    <w:rsid w:val="00D02F8C"/>
    <w:rsid w:val="00D4179B"/>
    <w:rsid w:val="00D824B0"/>
    <w:rsid w:val="00E33188"/>
    <w:rsid w:val="00EB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F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2F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F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F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F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F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2F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F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F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F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St-2535/2016-15</izvorni_sadrzaj>
    <derivirana_varijabla naziv="DomainObject.Oznaka_1">St-2535/2016-15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St-2535/2016</izvorni_sadrzaj>
    <derivirana_varijabla naziv="DomainObject.Predmet.OznakaBroj_1">St-2535/2016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FATCAT j.d.o.o.</izvorni_sadrzaj>
    <derivirana_varijabla naziv="DomainObject.Predmet.ProtustrankaFormated_1">  THE FATCAT j.d.o.o.</derivirana_varijabla>
  </DomainObject.Predmet.ProtustrankaFormated>
  <DomainObject.Predmet.ProtustrankaFormatedOIB>
    <izvorni_sadrzaj>  THE FATCAT j.d.o.o., OIB 33703130787</izvorni_sadrzaj>
    <derivirana_varijabla naziv="DomainObject.Predmet.ProtustrankaFormatedOIB_1">  THE FATCAT j.d.o.o., OIB 33703130787</derivirana_varijabla>
  </DomainObject.Predmet.ProtustrankaFormatedOIB>
  <DomainObject.Predmet.ProtustrankaFormatedWithAdress>
    <izvorni_sadrzaj> THE FATCAT j.d.o.o., Praradovićeva 19, 10000 Zagreb</izvorni_sadrzaj>
    <derivirana_varijabla naziv="DomainObject.Predmet.ProtustrankaFormatedWithAdress_1"> THE FATCAT j.d.o.o., Praradovićeva 19, 10000 Zagreb</derivirana_varijabla>
  </DomainObject.Predmet.ProtustrankaFormatedWithAdress>
  <DomainObject.Predmet.ProtustrankaFormatedWithAdressOIB>
    <izvorni_sadrzaj> THE FATCAT j.d.o.o., OIB 33703130787, Praradovićeva 19, 10000 Zagreb</izvorni_sadrzaj>
    <derivirana_varijabla naziv="DomainObject.Predmet.ProtustrankaFormatedWithAdressOIB_1"> THE FATCAT j.d.o.o., OIB 33703130787, Praradovićeva 19, 10000 Zagreb</derivirana_varijabla>
  </DomainObject.Predmet.ProtustrankaFormatedWithAdressOIB>
  <DomainObject.Predmet.ProtustrankaWithAdress>
    <izvorni_sadrzaj>THE FATCAT j.d.o.o. Praradovićeva 19, 10000 Zagreb</izvorni_sadrzaj>
    <derivirana_varijabla naziv="DomainObject.Predmet.ProtustrankaWithAdress_1">THE FATCAT j.d.o.o. Praradovićeva 19, 10000 Zagreb</derivirana_varijabla>
  </DomainObject.Predmet.ProtustrankaWithAdress>
  <DomainObject.Predmet.ProtustrankaWithAdressOIB>
    <izvorni_sadrzaj>THE FATCAT j.d.o.o., OIB 33703130787, Praradovićeva 19, 10000 Zagreb</izvorni_sadrzaj>
    <derivirana_varijabla naziv="DomainObject.Predmet.ProtustrankaWithAdressOIB_1">THE FATCAT j.d.o.o., OIB 33703130787, Praradovićeva 19, 10000 Zagreb</derivirana_varijabla>
  </DomainObject.Predmet.ProtustrankaWithAdressOIB>
  <DomainObject.Predmet.ProtustrankaNazivFormated>
    <izvorni_sadrzaj>THE FATCAT j.d.o.o.</izvorni_sadrzaj>
    <derivirana_varijabla naziv="DomainObject.Predmet.ProtustrankaNazivFormated_1">THE FATCAT j.d.o.o.</derivirana_varijabla>
  </DomainObject.Predmet.ProtustrankaNazivFormated>
  <DomainObject.Predmet.ProtustrankaNazivFormatedOIB>
    <izvorni_sadrzaj>THE FATCAT j.d.o.o., OIB 33703130787</izvorni_sadrzaj>
    <derivirana_varijabla naziv="DomainObject.Predmet.ProtustrankaNazivFormatedOIB_1">THE FATCAT j.d.o.o., OIB 33703130787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 FATCAT j.d.o.o.</item>
    </izvorni_sadrzaj>
    <derivirana_varijabla naziv="DomainObject.Predmet.ProtuStrankaListFormated_1">
      <item>THE FATCAT j.d.o.o.</item>
    </derivirana_varijabla>
  </DomainObject.Predmet.ProtuStrankaListFormated>
  <DomainObject.Predmet.ProtuStrankaListFormatedOIB>
    <izvorni_sadrzaj>
      <item>THE FATCAT j.d.o.o., OIB 33703130787</item>
    </izvorni_sadrzaj>
    <derivirana_varijabla naziv="DomainObject.Predmet.ProtuStrankaListFormatedOIB_1">
      <item>THE FATCAT j.d.o.o., OIB 33703130787</item>
    </derivirana_varijabla>
  </DomainObject.Predmet.ProtuStrankaListFormatedOIB>
  <DomainObject.Predmet.ProtuStrankaListFormatedWithAdress>
    <izvorni_sadrzaj>
      <item>THE FATCAT j.d.o.o., Praradovićeva 19, 10000 Zagreb</item>
    </izvorni_sadrzaj>
    <derivirana_varijabla naziv="DomainObject.Predmet.ProtuStrankaListFormatedWithAdress_1">
      <item>THE FATCAT j.d.o.o., Praradovićeva 19, 10000 Zagreb</item>
    </derivirana_varijabla>
  </DomainObject.Predmet.ProtuStrankaListFormatedWithAdress>
  <DomainObject.Predmet.ProtuStrankaListFormatedWithAdressOIB>
    <izvorni_sadrzaj>
      <item>THE FATCAT j.d.o.o., OIB 33703130787, Praradovićeva 19, 10000 Zagreb</item>
    </izvorni_sadrzaj>
    <derivirana_varijabla naziv="DomainObject.Predmet.ProtuStrankaListFormatedWithAdressOIB_1">
      <item>THE FATCAT j.d.o.o., OIB 33703130787, Praradovićeva 19, 10000 Zagreb</item>
    </derivirana_varijabla>
  </DomainObject.Predmet.ProtuStrankaListFormatedWithAdressOIB>
  <DomainObject.Predmet.ProtuStrankaListNazivFormated>
    <izvorni_sadrzaj>
      <item>THE FATCAT j.d.o.o.</item>
    </izvorni_sadrzaj>
    <derivirana_varijabla naziv="DomainObject.Predmet.ProtuStrankaListNazivFormated_1">
      <item>THE FATCAT j.d.o.o.</item>
    </derivirana_varijabla>
  </DomainObject.Predmet.ProtuStrankaListNazivFormated>
  <DomainObject.Predmet.ProtuStrankaListNazivFormatedOIB>
    <izvorni_sadrzaj>
      <item>THE FATCAT j.d.o.o., OIB 33703130787</item>
    </izvorni_sadrzaj>
    <derivirana_varijabla naziv="DomainObject.Predmet.ProtuStrankaListNazivFormatedOIB_1">
      <item>THE FATCAT j.d.o.o., OIB 33703130787</item>
    </derivirana_varijabla>
  </DomainObject.Predmet.ProtuStrankaListNazivFormatedOIB>
  <DomainObject.Predmet.OstaliListFormated>
    <izvorni_sadrzaj>
      <item>Tomislav Koren</item>
    </izvorni_sadrzaj>
    <derivirana_varijabla naziv="DomainObject.Predmet.OstaliListFormated_1">
      <item>Tomislav Koren</item>
    </derivirana_varijabla>
  </DomainObject.Predmet.OstaliListFormated>
  <DomainObject.Predmet.OstaliListFormatedOIB>
    <izvorni_sadrzaj>
      <item>Tomislav Koren, OIB 36365656591</item>
    </izvorni_sadrzaj>
    <derivirana_varijabla naziv="DomainObject.Predmet.OstaliListFormatedOIB_1">
      <item>Tomislav Koren, OIB 36365656591</item>
    </derivirana_varijabla>
  </DomainObject.Predmet.OstaliListFormatedOIB>
  <DomainObject.Predmet.OstaliListFormatedWithAdress>
    <izvorni_sadrzaj>
      <item>Tomislav Koren, Preradovićeva Ulica 19, 10000 Zagreb</item>
    </izvorni_sadrzaj>
    <derivirana_varijabla naziv="DomainObject.Predmet.OstaliListFormatedWithAdress_1">
      <item>Tomislav Koren, Preradovićeva Ulica 19, 10000 Zagreb</item>
    </derivirana_varijabla>
  </DomainObject.Predmet.OstaliListFormatedWithAdress>
  <DomainObject.Predmet.OstaliListFormatedWithAdressOIB>
    <izvorni_sadrzaj>
      <item>Tomislav Koren, OIB 36365656591, Preradovićeva Ulica 19, 10000 Zagreb</item>
    </izvorni_sadrzaj>
    <derivirana_varijabla naziv="DomainObject.Predmet.OstaliListFormatedWithAdressOIB_1">
      <item>Tomislav Koren, OIB 36365656591, Preradovićeva Ulica 19, 10000 Zagreb</item>
    </derivirana_varijabla>
  </DomainObject.Predmet.OstaliListFormatedWithAdressOIB>
  <DomainObject.Predmet.OstaliListNazivFormated>
    <izvorni_sadrzaj>
      <item>Tomislav Koren</item>
    </izvorni_sadrzaj>
    <derivirana_varijabla naziv="DomainObject.Predmet.OstaliListNazivFormated_1">
      <item>Tomislav Koren</item>
    </derivirana_varijabla>
  </DomainObject.Predmet.OstaliListNazivFormated>
  <DomainObject.Predmet.OstaliListNazivFormatedOIB>
    <izvorni_sadrzaj>
      <item>Tomislav Koren, OIB 36365656591</item>
    </izvorni_sadrzaj>
    <derivirana_varijabla naziv="DomainObject.Predmet.OstaliListNazivFormatedOIB_1">
      <item>Tomislav Koren, OIB 36365656591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St-2535/2016-15</izvorni_sadrzaj>
    <derivirana_varijabla naziv="DomainObject.PoslovniBrojDokumenta_1">St-2535/2016-15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 FATCAT j.d.o.o.</izvorni_sadrzaj>
    <derivirana_varijabla naziv="DomainObject.Predmet.ProtustrankaIDrugi_1">THE FATCAT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 FATCAT j.d.o.o., OIB 33703130787, Praradovićeva 19, 10000 Zagreb</izvorni_sadrzaj>
    <derivirana_varijabla naziv="DomainObject.Predmet.ProtustrankaIDrugiAdressOIB_1">THE FATCAT j.d.o.o., OIB 33703130787, Praradovićeva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FATCAT j.d.o.o.</item>
      <item>Tomislav Koren</item>
    </izvorni_sadrzaj>
    <derivirana_varijabla naziv="DomainObject.Predmet.SudioniciListNaziv_1">
      <item>FINA Regionalni centar Zagreb</item>
      <item>THE FATCAT j.d.o.o.</item>
      <item>Tomislav Koren</item>
    </derivirana_varijabla>
  </DomainObject.Predmet.SudioniciListNaziv>
  <DomainObject.Predmet.SudioniciListAdressOIB>
    <izvorni_sadrzaj>
      <item>FINA Regionalni centar Zagreb, OIB 85821130368, Trg svibanjskih žrtava 1995. 1,10000 Zagreb</item>
      <item>THE FATCAT j.d.o.o., OIB 33703130787, Praradovićeva 19,10000 Zagreb</item>
      <item>Tomislav Koren, OIB 36365656591, Preradovićeva Ulica 19,10000 Zagreb</item>
    </izvorni_sadrzaj>
    <derivirana_varijabla naziv="DomainObject.Predmet.SudioniciListAdressOIB_1">
      <item>FINA Regionalni centar Zagreb, OIB 85821130368, Trg svibanjskih žrtava 1995. 1,10000 Zagreb</item>
      <item>THE FATCAT j.d.o.o., OIB 33703130787, Praradovićeva 19,10000 Zagreb</item>
      <item>Tomislav Koren, OIB 36365656591, Preradovićeva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33703130787</item>
      <item>, OIB 36365656591</item>
    </izvorni_sadrzaj>
    <derivirana_varijabla naziv="DomainObject.Predmet.SudioniciListNazivOIB_1">
      <item>, OIB 85821130368</item>
      <item>, OIB 33703130787</item>
      <item>, OIB 36365656591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5342</properties:Characters>
  <properties:Lines>113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2017-06-20T09:09:00Z</dcterms:created>
  <dc:creator>Valentina Kranjčić</dc:creator>
  <cp:lastModifiedBy>Valentina Kranjčić</cp:lastModifiedBy>
  <cp:lastPrinted>2017-06-20T09:13:00Z</cp:lastPrinted>
  <dcterms:modified xmlns:xsi="http://www.w3.org/2001/XMLSchema-instance" xsi:type="dcterms:W3CDTF">2017-06-20T09:13:00Z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St-2535/2016-15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