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3e29" w14:paraId="8a13e29" w:rsidRDefault="002C4FFA" w:rsidP="00910611" w:rsidR="002C4F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FA" w:rsidP="00910611" w:rsidR="002C4FFA">
      <w:r>
        <w:rPr>
          <w:rFonts w:eastAsia="MS Mincho"/>
        </w:rPr>
        <w:t>REPUBLIKA HRVATSKA</w:t>
      </w:r>
    </w:p>
    <w:p w:rsidRDefault="002C4FFA" w:rsidP="00910611" w:rsidR="002C4FFA">
      <w:r>
        <w:rPr>
          <w:rFonts w:eastAsia="MS Mincho"/>
        </w:rPr>
        <w:t>TRGOVAČKI SUD U RIJECI</w:t>
      </w:r>
    </w:p>
    <w:p w:rsidRDefault="002C4FFA" w:rsidR="002C4F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F10F2D">
      <w:pPr>
        <w:jc w:val="center"/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AE41B6" w:rsidP="00AE41B6" w:rsidR="00AE41B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KM MEHATRONIKA</w:t>
      </w:r>
      <w:r>
        <w:t xml:space="preserve"> društvo s ograničenom odgovornošću za trgovinu i usluge Mavrinci, Mavrinci 24/4, OIB: 19282491873, MBS: 040329230, dana 31. svibnja 2017. godine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 w:rsidR="00AE41B6">
        <w:t>Blaženki Prpić, OIB: 58591486513, Corrado Ilijasich 21, Rijeka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9A555A" w:rsidP="009A555A" w:rsidR="009A555A">
      <w:pPr>
        <w:ind w:firstLine="1418"/>
        <w:jc w:val="both"/>
      </w:pPr>
      <w:r>
        <w:t xml:space="preserve">II. Nalaže se </w:t>
      </w:r>
      <w:r w:rsidR="00AE41B6">
        <w:t>Blaženki Prpić, OIB: 58591486513, Corrado Ilijasich 21, Rijeka</w:t>
      </w:r>
      <w:r>
        <w:t xml:space="preserve"> da u roku od osam dana dostavi sudu naznaku svog žiro računa.</w:t>
      </w:r>
    </w:p>
    <w:p w:rsidRDefault="004E74E7" w:rsidP="00C779A4" w:rsidR="004E74E7">
      <w:pPr>
        <w:ind w:firstLine="1418"/>
        <w:jc w:val="both"/>
      </w:pPr>
    </w:p>
    <w:p w:rsidRDefault="0073588E" w:rsidP="0073588E" w:rsidR="0073588E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AE41B6">
        <w:t>271</w:t>
      </w:r>
      <w:r w:rsidR="00844C7E">
        <w:t>/2017</w:t>
      </w:r>
      <w:r w:rsidR="00BF2FD3">
        <w:t>-</w:t>
      </w:r>
      <w:r w:rsidR="00844C7E">
        <w:t>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AE41B6">
        <w:rPr>
          <w:bCs/>
        </w:rPr>
        <w:t>31. svibnja</w:t>
      </w:r>
      <w:r w:rsidR="00844C7E">
        <w:t xml:space="preserve"> 2017</w:t>
      </w:r>
      <w:r w:rsidR="00887C10" w:rsidRPr="00F10F2D">
        <w:rPr>
          <w:bCs/>
        </w:rPr>
        <w:t xml:space="preserve">.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AE41B6">
        <w:rPr>
          <w:bCs/>
        </w:rPr>
        <w:t>KM MEHATRONIKA</w:t>
      </w:r>
      <w:r w:rsidR="00AE41B6">
        <w:t xml:space="preserve"> društvo s ograničenom odgovornošću za trgovinu i usluge Mavrinci, Mavrinci 24/4, OIB: 19282491873, MBS: 040329230</w:t>
      </w:r>
      <w:r w:rsidR="004955F2" w:rsidRPr="00F10F2D">
        <w:t>, a rješenjem posl. br. 14 St-</w:t>
      </w:r>
      <w:r w:rsidR="00AE41B6">
        <w:t>271</w:t>
      </w:r>
      <w:r w:rsidR="00844C7E">
        <w:t>/2017-</w:t>
      </w:r>
      <w:r w:rsidR="00AE41B6">
        <w:t>7</w:t>
      </w:r>
      <w:r w:rsidR="004955F2" w:rsidRPr="00F10F2D">
        <w:t xml:space="preserve"> od </w:t>
      </w:r>
      <w:r w:rsidR="00844C7E">
        <w:t>29. lipnja 2017</w:t>
      </w:r>
      <w:r w:rsidR="004955F2" w:rsidRPr="00F10F2D">
        <w:t>.</w:t>
      </w:r>
      <w:r w:rsidR="00AE41B6">
        <w:t xml:space="preserve"> ispravljenim rješenjem posl. br. 14 St-271/2017-8 od 29. lipnja 2017.</w:t>
      </w:r>
      <w:r w:rsidR="0073588E" w:rsidRPr="00F10F2D">
        <w:rPr>
          <w:bCs/>
        </w:rPr>
        <w:t xml:space="preserve"> imenovan privremeni stečajni upravitelj </w:t>
      </w:r>
      <w:r w:rsidR="00AE41B6">
        <w:t>Blaženka Prpić, OIB: 58591486513, Corrado Ilijasich 21, Rijeka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AE41B6">
        <w:rPr>
          <w:bCs/>
        </w:rPr>
        <w:t>5</w:t>
      </w:r>
      <w:r w:rsidR="00844C7E">
        <w:rPr>
          <w:bCs/>
        </w:rPr>
        <w:t>. listopada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</w:t>
      </w:r>
      <w:r w:rsidRPr="00FB7A28">
        <w:t xml:space="preserve"> </w:t>
      </w:r>
      <w:r w:rsidR="00AE41B6">
        <w:t>izreci ovog rješenja</w:t>
      </w:r>
      <w:r w:rsidRPr="00FB7A28">
        <w:t>.</w:t>
      </w:r>
    </w:p>
    <w:p w:rsidRDefault="0073588E" w:rsidP="006319A6" w:rsidR="0073588E">
      <w:pPr>
        <w:jc w:val="center"/>
      </w:pPr>
      <w:r w:rsidRPr="00F10F2D">
        <w:t xml:space="preserve">Rijeka, </w:t>
      </w:r>
      <w:r w:rsidR="009A555A">
        <w:t>9</w:t>
      </w:r>
      <w:r w:rsidR="004E74E7">
        <w:t>. studenoga</w:t>
      </w:r>
      <w:r w:rsidR="00245085" w:rsidRPr="00F10F2D">
        <w:t xml:space="preserve"> 2017</w:t>
      </w:r>
      <w:r w:rsidRPr="00F10F2D">
        <w:t>.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1C08E8" w:rsidP="0073588E" w:rsidR="001C08E8"/>
    <w:p w:rsidRDefault="001C08E8" w:rsidP="0073588E" w:rsidR="0073588E" w:rsidRPr="00F10F2D">
      <w:r>
        <w:t>U</w:t>
      </w:r>
      <w:r w:rsidR="0073588E" w:rsidRPr="00F10F2D">
        <w:t>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sectPr w:rsidSect="008B16A3" w:rsidR="00D201E2" w:rsidRPr="00F10F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7F9" w:rsidR="007967F9">
      <w:r>
        <w:separator/>
      </w:r>
    </w:p>
  </w:endnote>
  <w:endnote w:id="0" w:type="continuationSeparator">
    <w:p w:rsidRDefault="007967F9" w:rsidR="00796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F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B6" w:rsidR="00AE41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7F9" w:rsidR="007967F9">
      <w:r>
        <w:separator/>
      </w:r>
    </w:p>
  </w:footnote>
  <w:footnote w:id="0" w:type="continuationSeparator">
    <w:p w:rsidRDefault="007967F9" w:rsidR="00796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B6" w:rsidR="00AE41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E41B6">
      <w:t>271</w:t>
    </w:r>
    <w:r w:rsidR="00844C7E">
      <w:t>/2017</w:t>
    </w:r>
    <w:r w:rsidR="00C779A4">
      <w:t>-1</w:t>
    </w:r>
    <w:r w:rsidR="00844C7E">
      <w:t>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B6" w:rsidR="00AE41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276E"/>
    <w:rsid w:val="000D0E95"/>
    <w:rsid w:val="001416B9"/>
    <w:rsid w:val="00151A6A"/>
    <w:rsid w:val="001622F6"/>
    <w:rsid w:val="001709A9"/>
    <w:rsid w:val="00186F51"/>
    <w:rsid w:val="00191C72"/>
    <w:rsid w:val="001C05C1"/>
    <w:rsid w:val="001C08E8"/>
    <w:rsid w:val="001D5070"/>
    <w:rsid w:val="001E3197"/>
    <w:rsid w:val="002075B7"/>
    <w:rsid w:val="00245085"/>
    <w:rsid w:val="00274354"/>
    <w:rsid w:val="002A4238"/>
    <w:rsid w:val="002C4FFA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4E74E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67F9"/>
    <w:rsid w:val="0079743C"/>
    <w:rsid w:val="007B688B"/>
    <w:rsid w:val="007F314C"/>
    <w:rsid w:val="008361C4"/>
    <w:rsid w:val="00836559"/>
    <w:rsid w:val="008365EE"/>
    <w:rsid w:val="00836EE6"/>
    <w:rsid w:val="00844C7E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A555A"/>
    <w:rsid w:val="009B0BD2"/>
    <w:rsid w:val="009C7D9A"/>
    <w:rsid w:val="009F4833"/>
    <w:rsid w:val="00A0308A"/>
    <w:rsid w:val="00A15995"/>
    <w:rsid w:val="00A16141"/>
    <w:rsid w:val="00A27C34"/>
    <w:rsid w:val="00A30514"/>
    <w:rsid w:val="00A457FA"/>
    <w:rsid w:val="00A521BC"/>
    <w:rsid w:val="00A63AAE"/>
    <w:rsid w:val="00A71FB8"/>
    <w:rsid w:val="00A972F7"/>
    <w:rsid w:val="00AD355B"/>
    <w:rsid w:val="00AE41B6"/>
    <w:rsid w:val="00AE61BD"/>
    <w:rsid w:val="00AF3BFB"/>
    <w:rsid w:val="00B029EF"/>
    <w:rsid w:val="00B073DD"/>
    <w:rsid w:val="00B17D82"/>
    <w:rsid w:val="00B20B9B"/>
    <w:rsid w:val="00BB5DCB"/>
    <w:rsid w:val="00BF2FD3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B5441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C4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F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C4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F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361</properties:Words>
  <properties:Characters>1931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2017-11-09T13:02:00Z</dcterms:created>
  <dc:creator>M San Grupa</dc:creator>
  <cp:lastModifiedBy>Danijela Fumić</cp:lastModifiedBy>
  <cp:lastPrinted>2017-11-09T13:01:00Z</cp:lastPrinted>
  <dcterms:modified xmlns:xsi="http://www.w3.org/2001/XMLSchema-instance" xsi:type="dcterms:W3CDTF">2017-11-09T13:04:00Z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