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6ba1" w14:paraId="91c6ba1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27F88" w:rsidRP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>CAR AND TRUCK CARE - C.T</w:t>
      </w:r>
      <w:r w:rsid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>.C. d.o.o., Zagreb, Unska 2/c</w:t>
      </w:r>
      <w:r w:rsidR="00C27F88" w:rsidRP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68043214413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27F88" w:rsidRP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>CAR AND TRUCK CARE - C.T.C. d.o.o., Zagreb, Unska 2/c, OIB: 68043214413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Dušanka Ivančević, Zagreb, B. </w:t>
      </w:r>
      <w:proofErr w:type="spellStart"/>
      <w:r w:rsid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>Bernardija</w:t>
      </w:r>
      <w:proofErr w:type="spellEnd"/>
      <w:r w:rsid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>59003296761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27F88" w:rsidRPr="00C27F88">
        <w:rPr>
          <w:rFonts w:cs="Times New Roman" w:eastAsia="Times New Roman" w:hAnsi="Times New Roman" w:ascii="Times New Roman"/>
          <w:sz w:val="24"/>
          <w:szCs w:val="24"/>
          <w:lang w:eastAsia="hr-HR"/>
        </w:rPr>
        <w:t>CAR AND TRUCK CARE - C.T.C. d.o.o., Zagreb, Unska 2/c, OIB: 68043214413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C01E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81</w:t>
    </w:r>
    <w:r w:rsidR="00C27F8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3F3828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27F88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F3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8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382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38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38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F3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8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38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38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38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8162</izvorni_sadrzaj>
    <derivirana_varijabla naziv="DomainObject.Predmet.Broj_1">8162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St-8162/2015</izvorni_sadrzaj>
    <derivirana_varijabla naziv="DomainObject.Predmet.OznakaBroj_1">St-8162/2015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AND TRUCK CARE - C.T.C. d.o.o.</izvorni_sadrzaj>
    <derivirana_varijabla naziv="DomainObject.Predmet.ProtustrankaFormated_1">  CAR AND TRUCK CARE - C.T.C. d.o.o.</derivirana_varijabla>
  </DomainObject.Predmet.ProtustrankaFormated>
  <DomainObject.Predmet.ProtustrankaFormatedOIB>
    <izvorni_sadrzaj>  CAR AND TRUCK CARE - C.T.C. d.o.o., OIB 68043214413</izvorni_sadrzaj>
    <derivirana_varijabla naziv="DomainObject.Predmet.ProtustrankaFormatedOIB_1">  CAR AND TRUCK CARE - C.T.C. d.o.o., OIB 68043214413</derivirana_varijabla>
  </DomainObject.Predmet.ProtustrankaFormatedOIB>
  <DomainObject.Predmet.ProtustrankaFormatedWithAdress>
    <izvorni_sadrzaj> CAR AND TRUCK CARE - C.T.C. d.o.o., Unska 2/c, 10000 Zagreb</izvorni_sadrzaj>
    <derivirana_varijabla naziv="DomainObject.Predmet.ProtustrankaFormatedWithAdress_1"> CAR AND TRUCK CARE - C.T.C. d.o.o., Unska 2/c, 10000 Zagreb</derivirana_varijabla>
  </DomainObject.Predmet.ProtustrankaFormatedWithAdress>
  <DomainObject.Predmet.ProtustrankaFormatedWithAdressOIB>
    <izvorni_sadrzaj> CAR AND TRUCK CARE - C.T.C. d.o.o., OIB 68043214413, Unska 2/c, 10000 Zagreb</izvorni_sadrzaj>
    <derivirana_varijabla naziv="DomainObject.Predmet.ProtustrankaFormatedWithAdressOIB_1"> CAR AND TRUCK CARE - C.T.C. d.o.o., OIB 68043214413, Unska 2/c, 10000 Zagreb</derivirana_varijabla>
  </DomainObject.Predmet.ProtustrankaFormatedWithAdressOIB>
  <DomainObject.Predmet.ProtustrankaWithAdress>
    <izvorni_sadrzaj>CAR AND TRUCK CARE - C.T.C. d.o.o. Unska 2/c, 10000 Zagreb</izvorni_sadrzaj>
    <derivirana_varijabla naziv="DomainObject.Predmet.ProtustrankaWithAdress_1">CAR AND TRUCK CARE - C.T.C. d.o.o. Unska 2/c, 10000 Zagreb</derivirana_varijabla>
  </DomainObject.Predmet.ProtustrankaWithAdress>
  <DomainObject.Predmet.ProtustrankaWithAdressOIB>
    <izvorni_sadrzaj>CAR AND TRUCK CARE - C.T.C. d.o.o., OIB 68043214413, Unska 2/c, 10000 Zagreb</izvorni_sadrzaj>
    <derivirana_varijabla naziv="DomainObject.Predmet.ProtustrankaWithAdressOIB_1">CAR AND TRUCK CARE - C.T.C. d.o.o., OIB 68043214413, Unska 2/c, 10000 Zagreb</derivirana_varijabla>
  </DomainObject.Predmet.ProtustrankaWithAdressOIB>
  <DomainObject.Predmet.ProtustrankaNazivFormated>
    <izvorni_sadrzaj>CAR AND TRUCK CARE - C.T.C. d.o.o.</izvorni_sadrzaj>
    <derivirana_varijabla naziv="DomainObject.Predmet.ProtustrankaNazivFormated_1">CAR AND TRUCK CARE - C.T.C. d.o.o.</derivirana_varijabla>
  </DomainObject.Predmet.ProtustrankaNazivFormated>
  <DomainObject.Predmet.ProtustrankaNazivFormatedOIB>
    <izvorni_sadrzaj>CAR AND TRUCK CARE - C.T.C. d.o.o., OIB 68043214413</izvorni_sadrzaj>
    <derivirana_varijabla naziv="DomainObject.Predmet.ProtustrankaNazivFormatedOIB_1">CAR AND TRUCK CARE - C.T.C. d.o.o., OIB 68043214413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 AND TRUCK CARE - C.T.C. d.o.o.</item>
    </izvorni_sadrzaj>
    <derivirana_varijabla naziv="DomainObject.Predmet.ProtuStrankaListFormated_1">
      <item>CAR AND TRUCK CARE - C.T.C. d.o.o.</item>
    </derivirana_varijabla>
  </DomainObject.Predmet.ProtuStrankaListFormated>
  <DomainObject.Predmet.ProtuStrankaListFormatedOIB>
    <izvorni_sadrzaj>
      <item>CAR AND TRUCK CARE - C.T.C. d.o.o., OIB 68043214413</item>
    </izvorni_sadrzaj>
    <derivirana_varijabla naziv="DomainObject.Predmet.ProtuStrankaListFormatedOIB_1">
      <item>CAR AND TRUCK CARE - C.T.C. d.o.o., OIB 68043214413</item>
    </derivirana_varijabla>
  </DomainObject.Predmet.ProtuStrankaListFormatedOIB>
  <DomainObject.Predmet.ProtuStrankaListFormatedWithAdress>
    <izvorni_sadrzaj>
      <item>CAR AND TRUCK CARE - C.T.C. d.o.o., Unska 2/c, 10000 Zagreb</item>
    </izvorni_sadrzaj>
    <derivirana_varijabla naziv="DomainObject.Predmet.ProtuStrankaListFormatedWithAdress_1">
      <item>CAR AND TRUCK CARE - C.T.C. d.o.o., Unska 2/c, 10000 Zagreb</item>
    </derivirana_varijabla>
  </DomainObject.Predmet.ProtuStrankaListFormatedWithAdress>
  <DomainObject.Predmet.ProtuStrankaListFormatedWithAdressOIB>
    <izvorni_sadrzaj>
      <item>CAR AND TRUCK CARE - C.T.C. d.o.o., OIB 68043214413, Unska 2/c, 10000 Zagreb</item>
    </izvorni_sadrzaj>
    <derivirana_varijabla naziv="DomainObject.Predmet.ProtuStrankaListFormatedWithAdressOIB_1">
      <item>CAR AND TRUCK CARE - C.T.C. d.o.o., OIB 68043214413, Unska 2/c, 10000 Zagreb</item>
    </derivirana_varijabla>
  </DomainObject.Predmet.ProtuStrankaListFormatedWithAdressOIB>
  <DomainObject.Predmet.ProtuStrankaListNazivFormated>
    <izvorni_sadrzaj>
      <item>CAR AND TRUCK CARE - C.T.C. d.o.o.</item>
    </izvorni_sadrzaj>
    <derivirana_varijabla naziv="DomainObject.Predmet.ProtuStrankaListNazivFormated_1">
      <item>CAR AND TRUCK CARE - C.T.C. d.o.o.</item>
    </derivirana_varijabla>
  </DomainObject.Predmet.ProtuStrankaListNazivFormated>
  <DomainObject.Predmet.ProtuStrankaListNazivFormatedOIB>
    <izvorni_sadrzaj>
      <item>CAR AND TRUCK CARE - C.T.C. d.o.o., OIB 68043214413</item>
    </izvorni_sadrzaj>
    <derivirana_varijabla naziv="DomainObject.Predmet.ProtuStrankaListNazivFormatedOIB_1">
      <item>CAR AND TRUCK CARE - C.T.C. d.o.o., OIB 68043214413</item>
    </derivirana_varijabla>
  </DomainObject.Predmet.ProtuStrankaListNazivFormatedOIB>
  <DomainObject.Predmet.OstaliListFormated>
    <izvorni_sadrzaj>
      <item>PREDRAG STOJČEVIĆ</item>
    </izvorni_sadrzaj>
    <derivirana_varijabla naziv="DomainObject.Predmet.OstaliListFormated_1">
      <item>PREDRAG STOJČEVIĆ</item>
    </derivirana_varijabla>
  </DomainObject.Predmet.OstaliListFormated>
  <DomainObject.Predmet.OstaliListFormatedOIB>
    <izvorni_sadrzaj>
      <item>PREDRAG STOJČEVIĆ, OIB 27185313256</item>
    </izvorni_sadrzaj>
    <derivirana_varijabla naziv="DomainObject.Predmet.OstaliListFormatedOIB_1">
      <item>PREDRAG STOJČEVIĆ, OIB 27185313256</item>
    </derivirana_varijabla>
  </DomainObject.Predmet.OstaliListFormatedOIB>
  <DomainObject.Predmet.OstaliListFormatedWithAdress>
    <izvorni_sadrzaj>
      <item>PREDRAG STOJČEVIĆ, Marčani bb, 43240 Čazma</item>
    </izvorni_sadrzaj>
    <derivirana_varijabla naziv="DomainObject.Predmet.OstaliListFormatedWithAdress_1">
      <item>PREDRAG STOJČEVIĆ, Marčani bb, 43240 Čazma</item>
    </derivirana_varijabla>
  </DomainObject.Predmet.OstaliListFormatedWithAdress>
  <DomainObject.Predmet.OstaliListFormatedWithAdressOIB>
    <izvorni_sadrzaj>
      <item>PREDRAG STOJČEVIĆ, OIB 27185313256, Marčani bb, 43240 Čazma</item>
    </izvorni_sadrzaj>
    <derivirana_varijabla naziv="DomainObject.Predmet.OstaliListFormatedWithAdressOIB_1">
      <item>PREDRAG STOJČEVIĆ, OIB 27185313256, Marčani bb, 43240 Čazma</item>
    </derivirana_varijabla>
  </DomainObject.Predmet.OstaliListFormatedWithAdressOIB>
  <DomainObject.Predmet.OstaliListNazivFormated>
    <izvorni_sadrzaj>
      <item>PREDRAG STOJČEVIĆ</item>
    </izvorni_sadrzaj>
    <derivirana_varijabla naziv="DomainObject.Predmet.OstaliListNazivFormated_1">
      <item>PREDRAG STOJČEVIĆ</item>
    </derivirana_varijabla>
  </DomainObject.Predmet.OstaliListNazivFormated>
  <DomainObject.Predmet.OstaliListNazivFormatedOIB>
    <izvorni_sadrzaj>
      <item>PREDRAG STOJČEVIĆ, OIB 27185313256</item>
    </izvorni_sadrzaj>
    <derivirana_varijabla naziv="DomainObject.Predmet.OstaliListNazivFormatedOIB_1">
      <item>PREDRAG STOJČEVIĆ, OIB 27185313256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 AND TRUCK CARE - C.T.C. d.o.o.</izvorni_sadrzaj>
    <derivirana_varijabla naziv="DomainObject.Predmet.ProtustrankaIDrugi_1">CAR AND TRUCK CARE - C.T.C.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 AND TRUCK CARE - C.T.C. d.o.o., OIB 68043214413, Unska 2/c, 10000 Zagreb</izvorni_sadrzaj>
    <derivirana_varijabla naziv="DomainObject.Predmet.ProtustrankaIDrugiAdressOIB_1">CAR AND TRUCK CARE - C.T.C. d.o.o., OIB 68043214413, Unska 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 AND TRUCK CARE - C.T.C. d.o.o.</item>
      <item>PREDRAG STOJČEVIĆ</item>
    </izvorni_sadrzaj>
    <derivirana_varijabla naziv="DomainObject.Predmet.SudioniciListNaziv_1">
      <item>FINA Regionalni centar Zagreb</item>
      <item>CAR AND TRUCK CARE - C.T.C. d.o.o.</item>
      <item>PREDRAG STOJČEVIĆ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CAR AND TRUCK CARE - C.T.C. d.o.o., OIB 68043214413, Unska 2/c,10000 Zagreb</item>
      <item>PREDRAG STOJČEVIĆ, OIB 27185313256, Marčani bb,43240 Čazma</item>
    </izvorni_sadrzaj>
    <derivirana_varijabla naziv="DomainObject.Predmet.SudioniciListAdressOIB_1">
      <item>FINA Regionalni centar Zagreb, OIB 85821130368, Trg svibanjskih žrtava 1995. 1,10000 Zagreb</item>
      <item>CAR AND TRUCK CARE - C.T.C. d.o.o., OIB 68043214413, Unska 2/c,10000 Zagreb</item>
      <item>PREDRAG STOJČEVIĆ, OIB 27185313256, Marčani bb,43240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68043214413</item>
      <item>, OIB 27185313256</item>
    </izvorni_sadrzaj>
    <derivirana_varijabla naziv="DomainObject.Predmet.SudioniciListNazivOIB_1">
      <item>, OIB 85821130368</item>
      <item>, OIB 68043214413</item>
      <item>, OIB 27185313256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2601</properties:Characters>
  <properties:Lines>94</properties:Lines>
  <properties:Paragraphs>33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2016-06-09T07:27:00Z</cp:lastPrinted>
  <dcterms:modified xmlns:xsi="http://www.w3.org/2001/XMLSchema-instance" xsi:type="dcterms:W3CDTF">2016-06-09T07:27:00Z</dcterms:modified>
  <cp:revision>68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