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28fd" w14:paraId="bc528fd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B23A1F">
        <w:t>488</w:t>
      </w:r>
      <w:r w:rsidR="0002188A">
        <w:t>/</w:t>
      </w:r>
      <w:r w:rsidR="00B23A1F">
        <w:t>16</w:t>
      </w:r>
      <w:r w:rsidR="0002188A">
        <w:t>-</w:t>
      </w:r>
      <w:r w:rsidR="00B23A1F">
        <w:t>13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B23A1F" w:rsidR="002F6FA2" w:rsidRPr="007E0FEA">
      <w:pPr>
        <w:ind w:firstLine="708"/>
        <w:jc w:val="both"/>
        <w:rPr>
          <w:b/>
        </w:rPr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23A1F" w:rsidRPr="00811F38">
        <w:t xml:space="preserve">ELEKTRO FORTIS d.o.o., Poličnik, Briševo 78, OIB: 74487899881, postupajući po zahtjevu stečajnog upravitelja Antuna Kovačevića od dana 20. siječnja 2017., dana </w:t>
      </w:r>
      <w:r w:rsidR="00B23A1F">
        <w:t>2</w:t>
      </w:r>
      <w:r w:rsidR="00635A6F">
        <w:t>6</w:t>
      </w:r>
      <w:r w:rsidR="00B23A1F" w:rsidRPr="00811F38">
        <w:t>. siječnja 2017.</w:t>
      </w:r>
      <w:r w:rsidR="00B23A1F">
        <w:t>,</w:t>
      </w: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415AC5" w:rsidP="00415AC5" w:rsidR="00696A23">
      <w:pPr>
        <w:ind w:firstLine="708"/>
        <w:jc w:val="both"/>
      </w:pPr>
      <w:r>
        <w:t>I. Odbija se zahtjev stečajnog upravitelja</w:t>
      </w:r>
      <w:r w:rsidR="00635A6F">
        <w:t xml:space="preserve"> Antuna Kovačevića</w:t>
      </w:r>
      <w:r>
        <w:t xml:space="preserve"> za razrješenjem dužnosti stečajnog upravitelja u stečajnom postupku nad stečajnim dužnikom </w:t>
      </w:r>
      <w:r w:rsidRPr="00811F38">
        <w:t>ELEKTRO FORTIS d.o.o., Poličnik</w:t>
      </w:r>
      <w:r>
        <w:t>.</w:t>
      </w:r>
    </w:p>
    <w:p w:rsidRDefault="00415AC5" w:rsidP="00415AC5" w:rsidR="00415AC5" w:rsidRPr="007E0FEA">
      <w:pPr>
        <w:ind w:firstLine="708"/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/>
    <w:p w:rsidRDefault="00635A6F" w:rsidP="00635A6F" w:rsidR="00635A6F">
      <w:pPr>
        <w:ind w:firstLine="708"/>
      </w:pPr>
      <w:r>
        <w:t>Rješenjem ovog suda broj 1St-488/16-9 od dana 13. siječnja 2017. godine otvoren je i zaključen stečajni postupak nad stečajnim dužnikom ELEKTRO FORTIS d.o.o. Poličnik.</w:t>
      </w:r>
    </w:p>
    <w:p w:rsidRDefault="00635A6F" w:rsidP="00635A6F" w:rsidR="00635A6F" w:rsidRPr="007E0FEA">
      <w:pPr>
        <w:ind w:firstLine="708"/>
      </w:pPr>
      <w:r>
        <w:t>Točkom II. tog rješenja Antun Kovačević je imenovan stečajnim upraviteljem u skladu s odredbom čl. 84. Stečajnog zakona.</w:t>
      </w:r>
    </w:p>
    <w:p w:rsidRDefault="000F60FD" w:rsidP="00B23A1F" w:rsidR="00635A6F">
      <w:pPr>
        <w:jc w:val="both"/>
      </w:pPr>
      <w:r w:rsidRPr="007E0FEA">
        <w:tab/>
      </w:r>
      <w:r w:rsidR="00B23A1F" w:rsidRPr="00811F38">
        <w:t xml:space="preserve">Stečajni upravitelj Antun Kovačević je podneskom od dana 20. siječnja 2017. zatražio razrješenje od dužnosti stečajnog upravitelja navodeći da ima zdravstvenih problema zbog čega nije u mogućnosti u ovom predmetu obavljati dužnost stečajnog upravitelja. </w:t>
      </w:r>
    </w:p>
    <w:p w:rsidRDefault="00B23A1F" w:rsidP="00635A6F" w:rsidR="00635A6F">
      <w:pPr>
        <w:ind w:firstLine="708"/>
        <w:jc w:val="both"/>
      </w:pPr>
      <w:r w:rsidRPr="00811F38">
        <w:t xml:space="preserve">Odredbom čl. 91. st. 5. Stečajnog zakona (Narodne novine 71/15) propisano je da sud </w:t>
      </w:r>
      <w:r w:rsidR="00635A6F">
        <w:t xml:space="preserve">može </w:t>
      </w:r>
      <w:r w:rsidRPr="00811F38">
        <w:t>razriješiti stečajnog upravitelja na njegov osobni zahtjev</w:t>
      </w:r>
      <w:r w:rsidR="00635A6F">
        <w:t xml:space="preserve">. </w:t>
      </w:r>
    </w:p>
    <w:p w:rsidRDefault="00253246" w:rsidP="00635A6F" w:rsidR="00253246">
      <w:pPr>
        <w:ind w:firstLine="708"/>
        <w:jc w:val="both"/>
      </w:pPr>
      <w:r>
        <w:t>Zahtjev nije osnovan.</w:t>
      </w:r>
    </w:p>
    <w:p w:rsidRDefault="00A65677" w:rsidP="00635A6F" w:rsidR="00635A6F">
      <w:pPr>
        <w:ind w:firstLine="708"/>
        <w:jc w:val="both"/>
      </w:pPr>
      <w:r>
        <w:t>Ocjenjujući osnovanost razloga za razrješenje stečajnog upravitelja sud je utvrdio da je u konkretnom slučaju riječ o istovremenom otvaranju i zaključenju stečajnog postupka. Nadalje je uvidom u popis stečajnih upravitelj vođen na stranici Ministarstva pravosuđa utvrđeno da ovaj stečajni upravitelj obavlja dužnost u 19 drugih stečajnih postupaka</w:t>
      </w:r>
      <w:r w:rsidR="00531544">
        <w:t>. Premda je stečajni upravitelj naveo zdravstvene probleme za razrješenje, u ovom slučaju</w:t>
      </w:r>
      <w:r w:rsidR="00253246">
        <w:t xml:space="preserve"> oni </w:t>
      </w:r>
      <w:r w:rsidR="00531544">
        <w:t xml:space="preserve">ne bi mogli utjecati na ažurnost i brzinu rada stečajnog upravitelja upravo iz razloga što je riječ o situaciji u kojoj je stečajni postupak istovremeno otvoren i zaključen, što implicira dužnost stečajnog upravitelja da post festum utvrdi činjenice vezane za imovinu stečajnog dužnika, što može jednostavno utvrditi putem računala bez potrebe odlaska u sjedište stečajnog dužnika, nadležne sudove i druge institucije. </w:t>
      </w:r>
    </w:p>
    <w:p w:rsidRDefault="00B23A1F" w:rsidP="00253246" w:rsidR="00B23A1F" w:rsidRPr="00811F38">
      <w:pPr>
        <w:ind w:firstLine="708"/>
        <w:jc w:val="both"/>
      </w:pPr>
      <w:r w:rsidRPr="00811F38">
        <w:t>Stoga je odlučeno kao u izreci.</w:t>
      </w:r>
    </w:p>
    <w:p w:rsidRDefault="00B23A1F" w:rsidP="00B23A1F" w:rsidR="00B23A1F" w:rsidRPr="00811F38">
      <w:pPr>
        <w:jc w:val="both"/>
      </w:pP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B23A1F">
        <w:t>2</w:t>
      </w:r>
      <w:r w:rsidR="00635A6F">
        <w:t>6</w:t>
      </w:r>
      <w:r w:rsidR="00B23A1F">
        <w:t>. siječnja 2017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B23A1F" w:rsidP="00852BBA" w:rsidR="00852BBA">
      <w:pPr>
        <w:jc w:val="right"/>
      </w:pPr>
      <w:r>
        <w:t>S</w:t>
      </w:r>
      <w:r w:rsidR="00852BBA" w:rsidRPr="002C500F">
        <w:t>u</w:t>
      </w:r>
      <w:r w:rsidR="00852BBA">
        <w:t>tkinja:</w:t>
      </w:r>
    </w:p>
    <w:p w:rsidRDefault="00852BBA" w:rsidP="00852BBA" w:rsidR="00852BBA" w:rsidRPr="00F60CD9">
      <w:pPr>
        <w:jc w:val="right"/>
      </w:pPr>
      <w:r>
        <w:t>Ardena Bajlo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B23A1F" w:rsidP="00852BBA" w:rsidR="00852BBA">
      <w:pPr>
        <w:ind w:firstLine="705"/>
        <w:jc w:val="both"/>
      </w:pPr>
      <w:r>
        <w:t>DNA: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>Stečajnom upravitelju – pretinac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 xml:space="preserve">E-oglasna ploča </w:t>
      </w:r>
    </w:p>
    <w:p w:rsidRDefault="00B23A1F" w:rsidP="00B23A1F" w:rsidR="00B23A1F" w:rsidRPr="007E0FEA">
      <w:pPr>
        <w:pStyle w:val="Odlomakpopisa"/>
        <w:numPr>
          <w:ilvl w:val="0"/>
          <w:numId w:val="5"/>
        </w:numPr>
        <w:jc w:val="both"/>
      </w:pPr>
      <w:r>
        <w:t>U spis</w:t>
      </w: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C5575D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B23A1F">
      <w:t>488/16</w:t>
    </w:r>
    <w:r w:rsidR="004E600B">
      <w:t>-</w:t>
    </w:r>
    <w:r w:rsidR="00B23A1F">
      <w:t>13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511A4C"/>
    <w:multiLevelType w:val="hybridMultilevel"/>
    <w:tmpl w:val="2BCC968E"/>
    <w:lvl w:tplc="2FEA83C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3246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AC5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154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35A6F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65677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3A1F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575D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7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7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7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7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7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7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7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7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FORTIS društvo s ograničenom  odgovornošću za trgovinu i usluge</izvorni_sadrzaj>
    <derivirana_varijabla naziv="DomainObject.Predmet.ProtustrankaFormated_1">  ELEKTRO FORTIS društvo s ograničenom  odgovornošću za trgovinu i usluge</derivirana_varijabla>
  </DomainObject.Predmet.ProtustrankaFormated>
  <DomainObject.Predmet.ProtustrankaFormatedOIB>
    <izvorni_sadrzaj>  ELEKTRO FORTIS društvo s ograničenom  odgovornošću za trgovinu i usluge, OIB 74487899881</izvorni_sadrzaj>
    <derivirana_varijabla naziv="DomainObject.Predmet.ProtustrankaFormatedOIB_1">  ELEKTRO FORTIS društvo s ograničenom  odgovornošću za trgovinu i usluge, OIB 74487899881</derivirana_varijabla>
  </DomainObject.Predmet.ProtustrankaFormatedOIB>
  <DomainObject.Predmet.ProtustrankaFormatedWithAdress>
    <izvorni_sadrzaj> ELEKTRO FORTIS društvo s ograničenom  odgovornošću za trgovinu i usluge, Briševo 78, 23241 Poličnik</izvorni_sadrzaj>
    <derivirana_varijabla naziv="DomainObject.Predmet.ProtustrankaFormatedWithAdress_1"> ELEKTRO FORTIS društvo s ograničenom  odgovornošću za trgovinu i usluge, Briševo 78, 23241 Poličnik</derivirana_varijabla>
  </DomainObject.Predmet.ProtustrankaFormatedWithAdress>
  <DomainObject.Predmet.ProtustrankaFormatedWithAdressOIB>
    <izvorni_sadrzaj> ELEKTRO FORTIS društvo s ograničenom  odgovornošću za trgovinu i usluge, OIB 74487899881, Briševo 78, 23241 Poličnik</izvorni_sadrzaj>
    <derivirana_varijabla naziv="DomainObject.Predmet.ProtustrankaFormatedWithAdressOIB_1"> ELEKTRO FORTIS društvo s ograničenom  odgovornošću za trgovinu i usluge, OIB 74487899881, Briševo 78, 23241 Poličnik</derivirana_varijabla>
  </DomainObject.Predmet.ProtustrankaFormatedWithAdressOIB>
  <DomainObject.Predmet.ProtustrankaWithAdress>
    <izvorni_sadrzaj>ELEKTRO FORTIS društvo s ograničenom  odgovornošću za trgovinu i usluge Briševo 78, 23241 Poličnik</izvorni_sadrzaj>
    <derivirana_varijabla naziv="DomainObject.Predmet.ProtustrankaWithAdress_1">ELEKTRO FORTIS društvo s ograničenom  odgovornošću za trgovinu i usluge Briševo 78, 23241 Poličnik</derivirana_varijabla>
  </DomainObject.Predmet.ProtustrankaWithAdress>
  <DomainObject.Predmet.ProtustrankaWithAdressOIB>
    <izvorni_sadrzaj>ELEKTRO FORTIS društvo s ograničenom  odgovornošću za trgovinu i usluge, OIB 74487899881, Briševo 78, 23241 Poličnik</izvorni_sadrzaj>
    <derivirana_varijabla naziv="DomainObject.Predmet.ProtustrankaWithAdressOIB_1">ELEKTRO FORTIS društvo s ograničenom  odgovornošću za trgovinu i usluge, OIB 74487899881, Briševo 78, 23241 Poličnik</derivirana_varijabla>
  </DomainObject.Predmet.ProtustrankaWithAdressOIB>
  <DomainObject.Predmet.ProtustrankaNazivFormated>
    <izvorni_sadrzaj>ELEKTRO FORTIS društvo s ograničenom  odgovornošću za trgovinu i usluge</izvorni_sadrzaj>
    <derivirana_varijabla naziv="DomainObject.Predmet.ProtustrankaNazivFormated_1">ELEKTRO FORTIS društvo s ograničenom  odgovornošću za trgovinu i usluge</derivirana_varijabla>
  </DomainObject.Predmet.ProtustrankaNazivFormated>
  <DomainObject.Predmet.ProtustrankaNazivFormatedOIB>
    <izvorni_sadrzaj>ELEKTRO FORTIS društvo s ograničenom  odgovornošću za trgovinu i usluge, OIB 74487899881</izvorni_sadrzaj>
    <derivirana_varijabla naziv="DomainObject.Predmet.ProtustrankaNazivFormatedOIB_1">ELEKTRO FORTIS društvo s ograničenom  odgovornošću za trgovinu i usluge, OIB 74487899881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47049.52</izvorni_sadrzaj>
    <derivirana_varijabla naziv="DomainObject.Predmet.TrenutnaVrijednost_1">47049.52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FORTIS društvo s ograničenom  odgovornošću za trgovinu i usluge</item>
    </izvorni_sadrzaj>
    <derivirana_varijabla naziv="DomainObject.Predmet.ProtuStrankaListFormated_1">
      <item>ELEKTRO FORTIS društvo s ograničenom  odgovornošću za trgovinu i usluge</item>
    </derivirana_varijabla>
  </DomainObject.Predmet.ProtuStrankaListFormated>
  <DomainObject.Predmet.ProtuStrankaListFormatedOIB>
    <izvorni_sadrzaj>
      <item>ELEKTRO FORTIS društvo s ograničenom  odgovornošću za trgovinu i usluge, OIB 74487899881</item>
    </izvorni_sadrzaj>
    <derivirana_varijabla naziv="DomainObject.Predmet.ProtuStrankaListFormatedOIB_1">
      <item>ELEKTRO FORTIS društvo s ograničenom  odgovornošću za trgovinu i usluge, OIB 74487899881</item>
    </derivirana_varijabla>
  </DomainObject.Predmet.ProtuStrankaListFormatedOIB>
  <DomainObject.Predmet.ProtuStrankaListFormatedWithAdress>
    <izvorni_sadrzaj>
      <item>ELEKTRO FORTIS društvo s ograničenom  odgovornošću za trgovinu i usluge, Briševo 78, 23241 Poličnik</item>
    </izvorni_sadrzaj>
    <derivirana_varijabla naziv="DomainObject.Predmet.ProtuStrankaListFormatedWithAdress_1">
      <item>ELEKTRO FORTIS društvo s ograničenom  odgovornošću za trgovinu i usluge, Briševo 78, 23241 Poličnik</item>
    </derivirana_varijabla>
  </DomainObject.Predmet.ProtuStrankaListFormatedWithAdress>
  <DomainObject.Predmet.ProtuStrankaListFormatedWithAdressOIB>
    <izvorni_sadrzaj>
      <item>ELEKTRO FORTIS društvo s ograničenom  odgovornošću za trgovinu i usluge, OIB 74487899881, Briševo 78, 23241 Poličnik</item>
    </izvorni_sadrzaj>
    <derivirana_varijabla naziv="DomainObject.Predmet.ProtuStrankaListFormatedWithAdressOIB_1">
      <item>ELEKTRO FORTIS društvo s ograničenom  odgovornošću za trgovinu i usluge, OIB 74487899881, Briševo 78, 23241 Poličnik</item>
    </derivirana_varijabla>
  </DomainObject.Predmet.ProtuStrankaListFormatedWithAdressOIB>
  <DomainObject.Predmet.ProtuStrankaListNazivFormated>
    <izvorni_sadrzaj>
      <item>ELEKTRO FORTIS društvo s ograničenom  odgovornošću za trgovinu i usluge</item>
    </izvorni_sadrzaj>
    <derivirana_varijabla naziv="DomainObject.Predmet.ProtuStrankaListNazivFormated_1">
      <item>ELEKTRO FORTIS društvo s ograničenom  odgovornošću za trgovinu i usluge</item>
    </derivirana_varijabla>
  </DomainObject.Predmet.ProtuStrankaListNazivFormated>
  <DomainObject.Predmet.ProtuStrankaListNazivFormatedOIB>
    <izvorni_sadrzaj>
      <item>ELEKTRO FORTIS društvo s ograničenom  odgovornošću za trgovinu i usluge, OIB 74487899881</item>
    </izvorni_sadrzaj>
    <derivirana_varijabla naziv="DomainObject.Predmet.ProtuStrankaListNazivFormatedOIB_1">
      <item>ELEKTRO FORTIS društvo s ograničenom  odgovornošću za trgovinu i usluge, OIB 74487899881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FORTIS društvo s ograničenom  odgovornošću za trgovinu i usluge</izvorni_sadrzaj>
    <derivirana_varijabla naziv="DomainObject.Predmet.ProtustrankaIDrugi_1">ELEKTRO FORTIS društvo s ograničenom 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FORTIS društvo s ograničenom  odgovornošću za trgovinu i usluge, OIB 74487899881, Briševo 78, 23241 Poličnik</izvorni_sadrzaj>
    <derivirana_varijabla naziv="DomainObject.Predmet.ProtustrankaIDrugiAdressOIB_1">ELEKTRO FORTIS društvo s ograničenom  odgovornošću za trgovinu i usluge, OIB 74487899881, Briševo 78,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St-488/2016-10</izvorni_sadrzaj>
    <derivirana_varijabla naziv="DomainObject.Predmet.OdlukaRjesenje.Oznaka_1">St-488/2016-10</derivirana_varijabla>
  </DomainObject.Predmet.OdlukaRjesenje.Oznaka>
  <DomainObject.Predmet.SudioniciListNaziv>
    <izvorni_sadrzaj>
      <item>FINA</item>
      <item>ELEKTRO FORTIS društvo s ograničenom  odgovornošću za trgovinu i usluge</item>
    </izvorni_sadrzaj>
    <derivirana_varijabla naziv="DomainObject.Predmet.SudioniciListNaziv_1">
      <item>FINA</item>
      <item>ELEKTRO FORTIS društvo s ograničenom  odgovornošću za trgovinu i usluge</item>
    </derivirana_varijabla>
  </DomainObject.Predmet.SudioniciListNaziv>
  <DomainObject.Predmet.SudioniciListAdressOIB>
    <izvorni_sadrzaj>
      <item>FINA, OIB 85821130368</item>
      <item>ELEKTRO FORTIS društvo s ograničenom  odgovornošću za trgovinu i usluge, OIB 74487899881, Briševo 78,23241 Poličnik</item>
    </izvorni_sadrzaj>
    <derivirana_varijabla naziv="DomainObject.Predmet.SudioniciListAdressOIB_1">
      <item>FINA, OIB 85821130368</item>
      <item>ELEKTRO FORTIS društvo s ograničenom  odgovornošću za trgovinu i usluge, OIB 74487899881, Briševo 78,23241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74487899881</item>
    </izvorni_sadrzaj>
    <derivirana_varijabla naziv="DomainObject.Predmet.SudioniciListNazivOIB_1">
      <item>, OIB 85821130368</item>
      <item>, OIB 74487899881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B9DC9-0948-4CC7-B356-C51C5EC2B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2235</properties:Characters>
  <properties:Lines>66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2017-01-25T10:24:00Z</dcterms:created>
  <dc:creator>Ardena Bajlo</dc:creator>
  <cp:lastModifiedBy>Martina Kalmeta</cp:lastModifiedBy>
  <cp:lastPrinted>2016-03-21T10:50:00Z</cp:lastPrinted>
  <dcterms:modified xmlns:xsi="http://www.w3.org/2001/XMLSchema-instance" xsi:type="dcterms:W3CDTF">2017-01-26T13:49:00Z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