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BC6B71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C6B71">
              <w:rPr>
                <w:noProof/>
                <w:sz w:val="24"/>
              </w:rPr>
              <w:t>1138/2017</w:t>
            </w:r>
          </w:p>
        </w:tc>
      </w:tr>
    </w:tbl>
    <w:p w14:textId="1eb9d11" w14:paraId="1eb9d11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C6B71" w:rsidRPr="00BC6B71">
        <w:t>MARINA d.o.o., OIB: 82818554031, Split, Lička 6/A</w:t>
      </w:r>
      <w:r w:rsidR="00AC2855" w:rsidRPr="00AC2855">
        <w:t xml:space="preserve">, </w:t>
      </w:r>
      <w:r w:rsidR="00BC6B71">
        <w:t>3</w:t>
      </w:r>
      <w:r w:rsidR="00AC2855">
        <w:rPr>
          <w:rFonts w:eastAsiaTheme="minorHAnsi"/>
          <w:lang w:eastAsia="en-US"/>
        </w:rPr>
        <w:t>1. siječnja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BC6B71" w:rsidRPr="00BC6B71">
        <w:t>MARINA d.o.o., OIB</w:t>
      </w:r>
      <w:r w:rsidR="00BC6B71">
        <w:t>: 82818554031, Split, Lička 6/A.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C6B71">
        <w:t>1. prosinca 2017</w:t>
      </w:r>
      <w:r w:rsidR="001B2A86">
        <w:t>.</w:t>
      </w:r>
      <w:r>
        <w:t xml:space="preserve"> zahtjev za provedbu skraćenog stečajnog postupka nad </w:t>
      </w:r>
      <w:r w:rsidR="00BC6B71" w:rsidRPr="00BC6B71">
        <w:t>MARINA d.o.o., OIB: 82818554031, Split, Lička 6/A,</w:t>
      </w:r>
      <w:r w:rsidR="00F82B7D">
        <w:t xml:space="preserve">, </w:t>
      </w:r>
      <w:r w:rsidR="00B91290">
        <w:t xml:space="preserve">navodeći da dužnik nema zaposlenih, a da na dan </w:t>
      </w:r>
      <w:r w:rsidR="00BC6B71">
        <w:t>27. studenog 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C3273F">
        <w:t>6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BC6B71">
        <w:t>21.520,30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</w:t>
      </w:r>
      <w:r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AC2855">
        <w:t xml:space="preserve">12. </w:t>
      </w:r>
      <w:r w:rsidR="00BC6B71">
        <w:t>siječnja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BC6B71">
        <w:t>6-8</w:t>
      </w:r>
      <w:r>
        <w:t xml:space="preserve"> spisa) uz koji je dostavio dokaze o postojanju tražbine (list </w:t>
      </w:r>
      <w:r w:rsidR="00AC2855">
        <w:t>9</w:t>
      </w:r>
      <w:r w:rsidR="00BC6B71">
        <w:t>-11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BC6B71">
        <w:t>3</w:t>
      </w:r>
      <w:r w:rsidR="00AC2855">
        <w:t>1. siječnja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2BA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BC6B71">
          <w:t>1138/2017</w:t>
        </w:r>
      </w:p>
    </w:sdtContent>
  </w:sdt>
  <w:p w:rsidRDefault="007E72BA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E72BA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B7506F"/>
    <w:rsid w:val="00B91290"/>
    <w:rsid w:val="00BC6B71"/>
    <w:rsid w:val="00C030B9"/>
    <w:rsid w:val="00C3273F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7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2B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2B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2B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7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2B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2B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2B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d.o.o. za trgovinu i turizam</izvorni_sadrzaj>
    <derivirana_varijabla naziv="DomainObject.Predmet.ProtustrankaFormated_1">  MARINA d.o.o. za trgovinu i turizam</derivirana_varijabla>
  </DomainObject.Predmet.ProtustrankaFormated>
  <DomainObject.Predmet.ProtustrankaFormatedOIB>
    <izvorni_sadrzaj>  MARINA d.o.o. za trgovinu i turizam, OIB 82818554031</izvorni_sadrzaj>
    <derivirana_varijabla naziv="DomainObject.Predmet.ProtustrankaFormatedOIB_1">  MARINA d.o.o. za trgovinu i turizam, OIB 82818554031</derivirana_varijabla>
  </DomainObject.Predmet.ProtustrankaFormatedOIB>
  <DomainObject.Predmet.ProtustrankaFormatedWithAdress>
    <izvorni_sadrzaj> MARINA d.o.o. za trgovinu i turizam, Lička 6/A, 21000 Split</izvorni_sadrzaj>
    <derivirana_varijabla naziv="DomainObject.Predmet.ProtustrankaFormatedWithAdress_1"> MARINA d.o.o. za trgovinu i turizam, Lička 6/A, 21000 Split</derivirana_varijabla>
  </DomainObject.Predmet.ProtustrankaFormatedWithAdress>
  <DomainObject.Predmet.ProtustrankaFormatedWithAdressOIB>
    <izvorni_sadrzaj> MARINA d.o.o. za trgovinu i turizam, OIB 82818554031, Lička 6/A, 21000 Split</izvorni_sadrzaj>
    <derivirana_varijabla naziv="DomainObject.Predmet.ProtustrankaFormatedWithAdressOIB_1"> MARINA d.o.o. za trgovinu i turizam, OIB 82818554031, Lička 6/A, 21000 Split</derivirana_varijabla>
  </DomainObject.Predmet.ProtustrankaFormatedWithAdressOIB>
  <DomainObject.Predmet.ProtustrankaWithAdress>
    <izvorni_sadrzaj>MARINA d.o.o. za trgovinu i turizam Lička 6/A, 21000 Split</izvorni_sadrzaj>
    <derivirana_varijabla naziv="DomainObject.Predmet.ProtustrankaWithAdress_1">MARINA d.o.o. za trgovinu i turizam Lička 6/A, 21000 Split</derivirana_varijabla>
  </DomainObject.Predmet.ProtustrankaWithAdress>
  <DomainObject.Predmet.ProtustrankaWithAdressOIB>
    <izvorni_sadrzaj>MARINA d.o.o. za trgovinu i turizam, OIB 82818554031, Lička 6/A, 21000 Split</izvorni_sadrzaj>
    <derivirana_varijabla naziv="DomainObject.Predmet.ProtustrankaWithAdressOIB_1">MARINA d.o.o. za trgovinu i turizam, OIB 82818554031, Lička 6/A, 21000 Split</derivirana_varijabla>
  </DomainObject.Predmet.ProtustrankaWithAdressOIB>
  <DomainObject.Predmet.ProtustrankaNazivFormated>
    <izvorni_sadrzaj>MARINA d.o.o. za trgovinu i turizam</izvorni_sadrzaj>
    <derivirana_varijabla naziv="DomainObject.Predmet.ProtustrankaNazivFormated_1">MARINA d.o.o. za trgovinu i turizam</derivirana_varijabla>
  </DomainObject.Predmet.ProtustrankaNazivFormated>
  <DomainObject.Predmet.ProtustrankaNazivFormatedOIB>
    <izvorni_sadrzaj>MARINA d.o.o. za trgovinu i turizam, OIB 82818554031</izvorni_sadrzaj>
    <derivirana_varijabla naziv="DomainObject.Predmet.ProtustrankaNazivFormatedOIB_1">MARINA d.o.o. za trgovinu i turizam, OIB 82818554031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21520.30</izvorni_sadrzaj>
    <derivirana_varijabla naziv="DomainObject.Predmet.TrenutnaVrijednost_1">21520.30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MARINA d.o.o. za trgovinu i turizam</item>
    </izvorni_sadrzaj>
    <derivirana_varijabla naziv="DomainObject.Predmet.ProtuStrankaListFormated_1">
      <item>MARINA d.o.o. za trgovinu i turizam</item>
    </derivirana_varijabla>
  </DomainObject.Predmet.ProtuStrankaListFormated>
  <DomainObject.Predmet.ProtuStrankaListFormatedOIB>
    <izvorni_sadrzaj>
      <item>MARINA d.o.o. za trgovinu i turizam, OIB 82818554031</item>
    </izvorni_sadrzaj>
    <derivirana_varijabla naziv="DomainObject.Predmet.ProtuStrankaListFormatedOIB_1">
      <item>MARINA d.o.o. za trgovinu i turizam, OIB 82818554031</item>
    </derivirana_varijabla>
  </DomainObject.Predmet.ProtuStrankaListFormatedOIB>
  <DomainObject.Predmet.ProtuStrankaListFormatedWithAdress>
    <izvorni_sadrzaj>
      <item>MARINA d.o.o. za trgovinu i turizam, Lička 6/A, 21000 Split</item>
    </izvorni_sadrzaj>
    <derivirana_varijabla naziv="DomainObject.Predmet.ProtuStrankaListFormatedWithAdress_1">
      <item>MARINA d.o.o. za trgovinu i turizam, Lička 6/A, 21000 Split</item>
    </derivirana_varijabla>
  </DomainObject.Predmet.ProtuStrankaListFormatedWithAdress>
  <DomainObject.Predmet.ProtuStrankaListFormatedWithAdressOIB>
    <izvorni_sadrzaj>
      <item>MARINA d.o.o. za trgovinu i turizam, OIB 82818554031, Lička 6/A, 21000 Split</item>
    </izvorni_sadrzaj>
    <derivirana_varijabla naziv="DomainObject.Predmet.ProtuStrankaListFormatedWithAdressOIB_1">
      <item>MARINA d.o.o. za trgovinu i turizam, OIB 82818554031, Lička 6/A, 21000 Split</item>
    </derivirana_varijabla>
  </DomainObject.Predmet.ProtuStrankaListFormatedWithAdressOIB>
  <DomainObject.Predmet.ProtuStrankaListNazivFormated>
    <izvorni_sadrzaj>
      <item>MARINA d.o.o. za trgovinu i turizam</item>
    </izvorni_sadrzaj>
    <derivirana_varijabla naziv="DomainObject.Predmet.ProtuStrankaListNazivFormated_1">
      <item>MARINA d.o.o. za trgovinu i turizam</item>
    </derivirana_varijabla>
  </DomainObject.Predmet.ProtuStrankaListNazivFormated>
  <DomainObject.Predmet.ProtuStrankaListNazivFormatedOIB>
    <izvorni_sadrzaj>
      <item>MARINA d.o.o. za trgovinu i turizam, OIB 82818554031</item>
    </izvorni_sadrzaj>
    <derivirana_varijabla naziv="DomainObject.Predmet.ProtuStrankaListNazivFormatedOIB_1">
      <item>MARINA d.o.o. za trgovinu i turizam, OIB 82818554031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MARINA d.o.o. za trgovinu i turizam</izvorni_sadrzaj>
    <derivirana_varijabla naziv="DomainObject.Predmet.ProtustrankaIDrugi_1">MARINA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MARINA d.o.o. za trgovinu i turizam, OIB 82818554031, Lička 6/A, 21000 Split</izvorni_sadrzaj>
    <derivirana_varijabla naziv="DomainObject.Predmet.ProtustrankaIDrugiAdressOIB_1">MARINA d.o.o. za trgovinu i turizam, OIB 82818554031, Lička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 za trgovinu i turizam</item>
      <item>FINANCIJSKA AGENCIJA, RC SPLIT</item>
    </izvorni_sadrzaj>
    <derivirana_varijabla naziv="DomainObject.Predmet.SudioniciListNaziv_1">
      <item>MARINA d.o.o. za trgovinu i turizam</item>
      <item>FINANCIJSKA AGENCIJA, RC SPLIT</item>
    </derivirana_varijabla>
  </DomainObject.Predmet.SudioniciListNaziv>
  <DomainObject.Predmet.SudioniciListAdressOIB>
    <izvorni_sadrzaj>
      <item>MARINA d.o.o. za trgovinu i turizam, OIB 82818554031, Lička 6/A,21000 Split</item>
      <item>FINANCIJSKA AGENCIJA, RC SPLIT, OIB 85821130368, Mažuranićevo šetalište 24 b,21000 Split</item>
    </izvorni_sadrzaj>
    <derivirana_varijabla naziv="DomainObject.Predmet.SudioniciListAdressOIB_1">
      <item>MARINA d.o.o. za trgovinu i turizam, OIB 82818554031, Lička 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82818554031</item>
      <item>, OIB 85821130368</item>
    </izvorni_sadrzaj>
    <derivirana_varijabla naziv="DomainObject.Predmet.SudioniciListNazivOIB_1">
      <item>, OIB 82818554031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3319</properties:Characters>
  <properties:Lines>79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2018-01-31T12:51:00Z</cp:lastPrinted>
  <dcterms:modified xmlns:xsi="http://www.w3.org/2001/XMLSchema-instance" xsi:type="dcterms:W3CDTF">2018-01-31T13:23:00Z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