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9dd1" w14:paraId="e6e9dd1" w:rsidRDefault="0075162B" w:rsidP="00C2454A" w:rsidR="00C2454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8D27E7">
      <w:pPr>
        <w:ind w:firstLine="708" w:left="708"/>
        <w:rPr>
          <w:color w:val="000000"/>
          <w:sz w:val="22"/>
          <w:szCs w:val="22"/>
        </w:rPr>
      </w:pP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845A3B" w:rsidP="00845A3B" w:rsidR="00845A3B" w:rsidRPr="00845A3B">
      <w:pPr>
        <w:jc w:val="right"/>
        <w:rPr>
          <w:b/>
          <w:sz w:val="22"/>
          <w:szCs w:val="22"/>
        </w:rPr>
      </w:pPr>
      <w:proofErr w:type="spellStart"/>
      <w:r w:rsidRPr="00845A3B">
        <w:rPr>
          <w:b/>
          <w:sz w:val="22"/>
          <w:szCs w:val="22"/>
        </w:rPr>
        <w:t>Posl</w:t>
      </w:r>
      <w:proofErr w:type="spellEnd"/>
      <w:r w:rsidRPr="00845A3B">
        <w:rPr>
          <w:b/>
          <w:sz w:val="22"/>
          <w:szCs w:val="22"/>
        </w:rPr>
        <w:t>. br. 6-St.</w:t>
      </w:r>
      <w:r w:rsidR="00475B58">
        <w:rPr>
          <w:b/>
          <w:sz w:val="22"/>
          <w:szCs w:val="22"/>
        </w:rPr>
        <w:t>802</w:t>
      </w:r>
      <w:r w:rsidR="004C138B">
        <w:rPr>
          <w:b/>
          <w:sz w:val="22"/>
          <w:szCs w:val="22"/>
        </w:rPr>
        <w:t>/2</w:t>
      </w:r>
      <w:r w:rsidR="00AE6CFA">
        <w:rPr>
          <w:b/>
          <w:sz w:val="22"/>
          <w:szCs w:val="22"/>
        </w:rPr>
        <w:t>01</w:t>
      </w:r>
      <w:r w:rsidR="00475B58">
        <w:rPr>
          <w:b/>
          <w:sz w:val="22"/>
          <w:szCs w:val="22"/>
        </w:rPr>
        <w:t>1</w:t>
      </w:r>
      <w:r w:rsidRPr="00845A3B">
        <w:rPr>
          <w:b/>
          <w:sz w:val="22"/>
          <w:szCs w:val="22"/>
        </w:rPr>
        <w:t>-</w:t>
      </w:r>
      <w:r w:rsidR="006C19BA">
        <w:rPr>
          <w:b/>
          <w:sz w:val="22"/>
          <w:szCs w:val="22"/>
        </w:rPr>
        <w:t>76</w:t>
      </w:r>
    </w:p>
    <w:p w:rsidRDefault="0071205D" w:rsidR="0071205D" w:rsidRPr="00845A3B">
      <w:pPr>
        <w:rPr>
          <w:sz w:val="22"/>
          <w:szCs w:val="22"/>
        </w:rPr>
      </w:pPr>
    </w:p>
    <w:p w:rsidRDefault="0071205D" w:rsidR="0071205D" w:rsidRPr="005A4BE6">
      <w:pPr>
        <w:rPr>
          <w:b/>
          <w:sz w:val="22"/>
          <w:szCs w:val="22"/>
        </w:rPr>
      </w:pPr>
    </w:p>
    <w:p w:rsidRDefault="005A4BE6" w:rsidP="005A4BE6" w:rsidR="00860EA0" w:rsidRPr="005A4BE6">
      <w:pPr>
        <w:jc w:val="center"/>
        <w:rPr>
          <w:b/>
          <w:sz w:val="22"/>
          <w:szCs w:val="22"/>
        </w:rPr>
      </w:pPr>
      <w:r w:rsidRPr="005A4BE6">
        <w:rPr>
          <w:b/>
          <w:sz w:val="22"/>
          <w:szCs w:val="22"/>
        </w:rPr>
        <w:t>R E P U B L I K A   H R V A T S K A</w:t>
      </w:r>
    </w:p>
    <w:p w:rsidRDefault="005A4BE6" w:rsidP="005A4BE6" w:rsidR="005A4BE6" w:rsidRPr="00845A3B">
      <w:pPr>
        <w:jc w:val="center"/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</w:rPr>
      </w:pPr>
    </w:p>
    <w:p w:rsidRDefault="002D35A8" w:rsidP="002D35A8" w:rsidR="008F2BC4" w:rsidRPr="00150232">
      <w:pPr>
        <w:jc w:val="both"/>
        <w:rPr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="005A4BE6" w:rsidRPr="008F2BC4">
        <w:rPr>
          <w:sz w:val="22"/>
          <w:szCs w:val="22"/>
        </w:rPr>
        <w:t xml:space="preserve">Trgovački </w:t>
      </w:r>
      <w:r w:rsidR="005A4BE6" w:rsidRPr="00150232">
        <w:rPr>
          <w:sz w:val="22"/>
          <w:szCs w:val="22"/>
        </w:rPr>
        <w:t xml:space="preserve">sud u Splitu, Stalna služba u Dubrovniku, po stečajnom sucu tog suda Srđanu Gavraniću, kao sucu pojedincu, </w:t>
      </w:r>
      <w:r w:rsidR="008F2BC4" w:rsidRPr="00150232">
        <w:rPr>
          <w:sz w:val="22"/>
          <w:szCs w:val="22"/>
        </w:rPr>
        <w:t>u stečajnom</w:t>
      </w:r>
      <w:r w:rsidR="005A4BE6" w:rsidRPr="00150232">
        <w:rPr>
          <w:sz w:val="22"/>
          <w:szCs w:val="22"/>
        </w:rPr>
        <w:t xml:space="preserve"> postupk</w:t>
      </w:r>
      <w:r w:rsidR="008F2BC4" w:rsidRPr="00150232">
        <w:rPr>
          <w:sz w:val="22"/>
          <w:szCs w:val="22"/>
        </w:rPr>
        <w:t>u</w:t>
      </w:r>
      <w:r w:rsidR="005A4BE6" w:rsidRPr="00150232">
        <w:rPr>
          <w:sz w:val="22"/>
          <w:szCs w:val="22"/>
        </w:rPr>
        <w:t xml:space="preserve"> na</w:t>
      </w:r>
      <w:r w:rsidR="008F2BC4" w:rsidRPr="00150232">
        <w:rPr>
          <w:sz w:val="22"/>
          <w:szCs w:val="22"/>
        </w:rPr>
        <w:t>d</w:t>
      </w:r>
      <w:r w:rsidR="00EC7314" w:rsidRPr="00150232">
        <w:rPr>
          <w:sz w:val="22"/>
          <w:szCs w:val="22"/>
        </w:rPr>
        <w:t xml:space="preserve"> dužnik</w:t>
      </w:r>
      <w:r w:rsidR="00150232" w:rsidRPr="00150232">
        <w:rPr>
          <w:sz w:val="22"/>
          <w:szCs w:val="22"/>
        </w:rPr>
        <w:t>om</w:t>
      </w:r>
      <w:r w:rsidR="00EC7314" w:rsidRPr="00150232">
        <w:rPr>
          <w:sz w:val="22"/>
          <w:szCs w:val="22"/>
        </w:rPr>
        <w:t xml:space="preserve"> </w:t>
      </w:r>
      <w:r w:rsidR="000D3886" w:rsidRPr="001B23F1">
        <w:rPr>
          <w:sz w:val="22"/>
          <w:szCs w:val="22"/>
        </w:rPr>
        <w:t xml:space="preserve">FAN - NAF d.o.o. za trgovinu, turizam, građenje i usluge „u stečaju“, </w:t>
      </w:r>
      <w:proofErr w:type="spellStart"/>
      <w:r w:rsidR="000D3886" w:rsidRPr="001B23F1">
        <w:rPr>
          <w:sz w:val="22"/>
          <w:szCs w:val="22"/>
        </w:rPr>
        <w:t>Čilipi</w:t>
      </w:r>
      <w:proofErr w:type="spellEnd"/>
      <w:r w:rsidR="000D3886" w:rsidRPr="001B23F1">
        <w:rPr>
          <w:sz w:val="22"/>
          <w:szCs w:val="22"/>
        </w:rPr>
        <w:t xml:space="preserve">, </w:t>
      </w:r>
      <w:proofErr w:type="spellStart"/>
      <w:r w:rsidR="000D3886" w:rsidRPr="001B23F1">
        <w:rPr>
          <w:sz w:val="22"/>
          <w:szCs w:val="22"/>
        </w:rPr>
        <w:t>Čilipi</w:t>
      </w:r>
      <w:proofErr w:type="spellEnd"/>
      <w:r w:rsidR="000D3886" w:rsidRPr="001B23F1">
        <w:rPr>
          <w:sz w:val="22"/>
          <w:szCs w:val="22"/>
        </w:rPr>
        <w:t xml:space="preserve"> 3, MBS 060055101, OIB: 56761684703,</w:t>
      </w:r>
      <w:r w:rsidR="000D3886" w:rsidRPr="00732C9B">
        <w:rPr>
          <w:sz w:val="22"/>
          <w:szCs w:val="22"/>
        </w:rPr>
        <w:t xml:space="preserve"> </w:t>
      </w:r>
      <w:r w:rsidR="000D3886">
        <w:rPr>
          <w:sz w:val="22"/>
          <w:szCs w:val="22"/>
        </w:rPr>
        <w:t xml:space="preserve">zastupano po stečajnom upravitelju Matu </w:t>
      </w:r>
      <w:r w:rsidR="006C19BA">
        <w:rPr>
          <w:sz w:val="22"/>
          <w:szCs w:val="22"/>
        </w:rPr>
        <w:t>Mariću</w:t>
      </w:r>
      <w:r w:rsidR="000D3886">
        <w:rPr>
          <w:sz w:val="22"/>
          <w:szCs w:val="22"/>
        </w:rPr>
        <w:t xml:space="preserve"> iz Dubrovnika</w:t>
      </w:r>
      <w:r w:rsidR="000D3886" w:rsidRPr="00211AE3">
        <w:rPr>
          <w:sz w:val="22"/>
          <w:szCs w:val="22"/>
        </w:rPr>
        <w:t>,</w:t>
      </w:r>
      <w:r w:rsidR="000D3886" w:rsidRPr="0041238D">
        <w:rPr>
          <w:sz w:val="22"/>
          <w:szCs w:val="22"/>
        </w:rPr>
        <w:t xml:space="preserve"> dana </w:t>
      </w:r>
      <w:r w:rsidR="006C19BA">
        <w:rPr>
          <w:sz w:val="22"/>
          <w:szCs w:val="22"/>
        </w:rPr>
        <w:t>4</w:t>
      </w:r>
      <w:r w:rsidR="000D3886" w:rsidRPr="0041238D">
        <w:rPr>
          <w:sz w:val="22"/>
          <w:szCs w:val="22"/>
        </w:rPr>
        <w:t xml:space="preserve">. </w:t>
      </w:r>
      <w:r w:rsidR="006C19BA">
        <w:rPr>
          <w:sz w:val="22"/>
          <w:szCs w:val="22"/>
        </w:rPr>
        <w:t>studenog</w:t>
      </w:r>
      <w:r w:rsidR="000D3886">
        <w:rPr>
          <w:sz w:val="22"/>
          <w:szCs w:val="22"/>
        </w:rPr>
        <w:t xml:space="preserve"> </w:t>
      </w:r>
      <w:r w:rsidR="000D3886" w:rsidRPr="0041238D">
        <w:rPr>
          <w:sz w:val="22"/>
          <w:szCs w:val="22"/>
        </w:rPr>
        <w:t>201</w:t>
      </w:r>
      <w:r w:rsidR="006C19BA">
        <w:rPr>
          <w:sz w:val="22"/>
          <w:szCs w:val="22"/>
        </w:rPr>
        <w:t>6</w:t>
      </w:r>
      <w:r w:rsidR="000D3886" w:rsidRPr="0041238D">
        <w:rPr>
          <w:sz w:val="22"/>
          <w:szCs w:val="22"/>
        </w:rPr>
        <w:t>. godine</w:t>
      </w:r>
      <w:r w:rsidR="00150232" w:rsidRPr="00150232">
        <w:rPr>
          <w:sz w:val="22"/>
          <w:szCs w:val="22"/>
        </w:rPr>
        <w:t>, izvan ročišta,</w:t>
      </w:r>
      <w:r w:rsidR="003A467D" w:rsidRPr="00150232">
        <w:rPr>
          <w:sz w:val="22"/>
          <w:szCs w:val="22"/>
        </w:rPr>
        <w:t xml:space="preserve"> </w:t>
      </w:r>
    </w:p>
    <w:p w:rsidRDefault="008F2BC4" w:rsidP="002D35A8" w:rsidR="008F2BC4" w:rsidRPr="008F2BC4">
      <w:pPr>
        <w:jc w:val="both"/>
        <w:rPr>
          <w:sz w:val="22"/>
          <w:szCs w:val="22"/>
        </w:rPr>
      </w:pPr>
    </w:p>
    <w:p w:rsidRDefault="008F2BC4" w:rsidP="002D35A8" w:rsidR="008F2BC4" w:rsidRPr="008F2BC4">
      <w:pPr>
        <w:jc w:val="both"/>
        <w:rPr>
          <w:sz w:val="22"/>
          <w:szCs w:val="22"/>
        </w:rPr>
      </w:pPr>
    </w:p>
    <w:p w:rsidRDefault="000D3886" w:rsidP="008F2BC4" w:rsidR="008F2BC4" w:rsidRPr="008F2BC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="008F2BC4" w:rsidRPr="008F2BC4">
        <w:rPr>
          <w:b/>
          <w:sz w:val="22"/>
          <w:szCs w:val="22"/>
        </w:rPr>
        <w:t xml:space="preserve">   j e</w:t>
      </w:r>
    </w:p>
    <w:p w:rsidRDefault="008F2BC4" w:rsidP="002D35A8" w:rsidR="008F2BC4" w:rsidRPr="008F2BC4">
      <w:pPr>
        <w:jc w:val="both"/>
        <w:rPr>
          <w:sz w:val="22"/>
          <w:szCs w:val="22"/>
        </w:rPr>
      </w:pPr>
    </w:p>
    <w:p w:rsidRDefault="00756788" w:rsidP="00DE3B30" w:rsidR="00DE3B30" w:rsidRPr="00DE3B30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6C19BA">
        <w:rPr>
          <w:sz w:val="22"/>
          <w:szCs w:val="22"/>
        </w:rPr>
        <w:t xml:space="preserve">stečajnom upravitelju u roku od 15 danas sukladno čl. 95. u svezi s čl. </w:t>
      </w:r>
      <w:r w:rsidR="00DE3B30">
        <w:rPr>
          <w:sz w:val="22"/>
          <w:szCs w:val="22"/>
        </w:rPr>
        <w:t xml:space="preserve">441. </w:t>
      </w:r>
      <w:r w:rsidR="00DE3B30" w:rsidRPr="00DE3B30">
        <w:rPr>
          <w:sz w:val="22"/>
          <w:szCs w:val="22"/>
        </w:rPr>
        <w:t>Stečajnog zakona (NN 71/15, dalje u tekstu SZ)</w:t>
      </w:r>
      <w:r w:rsidR="002F591D">
        <w:rPr>
          <w:sz w:val="22"/>
          <w:szCs w:val="22"/>
        </w:rPr>
        <w:t xml:space="preserve"> položiti završni račun vjerovnicima na propisanom obrascu.</w:t>
      </w:r>
    </w:p>
    <w:p w:rsidRDefault="00591568" w:rsidP="002D35A8" w:rsidR="00591568" w:rsidRPr="00845A3B">
      <w:pPr>
        <w:jc w:val="both"/>
        <w:rPr>
          <w:sz w:val="22"/>
          <w:szCs w:val="22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0F2906">
        <w:rPr>
          <w:sz w:val="22"/>
          <w:szCs w:val="22"/>
        </w:rPr>
        <w:t>4</w:t>
      </w:r>
      <w:r w:rsidR="003B1E1C" w:rsidRPr="00845A3B">
        <w:rPr>
          <w:sz w:val="22"/>
          <w:szCs w:val="22"/>
        </w:rPr>
        <w:t>.</w:t>
      </w:r>
      <w:r w:rsidR="00164599" w:rsidRPr="00845A3B">
        <w:rPr>
          <w:sz w:val="22"/>
          <w:szCs w:val="22"/>
        </w:rPr>
        <w:t xml:space="preserve"> </w:t>
      </w:r>
      <w:r w:rsidR="000F2906">
        <w:rPr>
          <w:sz w:val="22"/>
          <w:szCs w:val="22"/>
        </w:rPr>
        <w:t>studenog</w:t>
      </w:r>
      <w:r w:rsidR="00FC5ED5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0F2906">
        <w:rPr>
          <w:sz w:val="22"/>
          <w:szCs w:val="22"/>
        </w:rPr>
        <w:t>6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71205D" w:rsidRPr="00845A3B">
        <w:rPr>
          <w:b/>
          <w:sz w:val="22"/>
          <w:szCs w:val="22"/>
        </w:rPr>
        <w:t>Stečajni sudac:</w:t>
      </w:r>
    </w:p>
    <w:p w:rsidRDefault="0071205D" w:rsidR="0071205D" w:rsidRPr="00845A3B">
      <w:pPr>
        <w:ind w:left="360"/>
        <w:jc w:val="both"/>
        <w:rPr>
          <w:b/>
          <w:sz w:val="22"/>
          <w:szCs w:val="22"/>
        </w:rPr>
      </w:pPr>
    </w:p>
    <w:p w:rsidRDefault="008A4C14" w:rsidR="0071205D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="0071205D" w:rsidRPr="00845A3B">
        <w:rPr>
          <w:b/>
          <w:sz w:val="22"/>
          <w:szCs w:val="22"/>
        </w:rPr>
        <w:t>Srđan Gavranić</w:t>
      </w:r>
    </w:p>
    <w:p w:rsidRDefault="00CF5473" w:rsidR="00CF5473" w:rsidRPr="00845A3B">
      <w:pPr>
        <w:ind w:left="360"/>
        <w:jc w:val="both"/>
        <w:rPr>
          <w:sz w:val="22"/>
          <w:szCs w:val="22"/>
        </w:rPr>
      </w:pPr>
    </w:p>
    <w:p w:rsidRDefault="000F2906" w:rsidP="00246CEE" w:rsidR="000F2906">
      <w:pPr>
        <w:jc w:val="both"/>
        <w:rPr>
          <w:b/>
          <w:sz w:val="22"/>
          <w:szCs w:val="22"/>
        </w:rPr>
      </w:pPr>
    </w:p>
    <w:p w:rsidRDefault="000F2906" w:rsidP="00246CEE" w:rsidR="000F2906">
      <w:pPr>
        <w:jc w:val="both"/>
        <w:rPr>
          <w:b/>
          <w:sz w:val="22"/>
          <w:szCs w:val="22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>D</w:t>
      </w:r>
      <w:r w:rsidR="003B1E1C" w:rsidRPr="00845A3B">
        <w:rPr>
          <w:b/>
          <w:sz w:val="22"/>
          <w:szCs w:val="22"/>
        </w:rPr>
        <w:t>N</w:t>
      </w:r>
      <w:r w:rsidRPr="00845A3B">
        <w:rPr>
          <w:b/>
          <w:sz w:val="22"/>
          <w:szCs w:val="22"/>
        </w:rPr>
        <w:t>-a</w:t>
      </w:r>
      <w:r w:rsidR="00845A3B" w:rsidRPr="00845A3B">
        <w:rPr>
          <w:b/>
          <w:sz w:val="22"/>
          <w:szCs w:val="22"/>
        </w:rPr>
        <w:t xml:space="preserve"> </w:t>
      </w:r>
      <w:r w:rsidR="00845A3B" w:rsidRPr="00845A3B">
        <w:rPr>
          <w:sz w:val="22"/>
          <w:szCs w:val="22"/>
        </w:rPr>
        <w:t>(</w:t>
      </w:r>
      <w:r w:rsidR="00FC5ED5">
        <w:rPr>
          <w:sz w:val="22"/>
          <w:szCs w:val="22"/>
        </w:rPr>
        <w:t>0</w:t>
      </w:r>
      <w:r w:rsidR="00DC30A2">
        <w:rPr>
          <w:sz w:val="22"/>
          <w:szCs w:val="22"/>
        </w:rPr>
        <w:t>4</w:t>
      </w:r>
      <w:r w:rsidR="00FC5ED5">
        <w:rPr>
          <w:sz w:val="22"/>
          <w:szCs w:val="22"/>
        </w:rPr>
        <w:t>.</w:t>
      </w:r>
      <w:r w:rsidR="000F2906">
        <w:rPr>
          <w:sz w:val="22"/>
          <w:szCs w:val="22"/>
        </w:rPr>
        <w:t>11.</w:t>
      </w:r>
      <w:r w:rsidR="00845A3B" w:rsidRPr="00845A3B">
        <w:rPr>
          <w:sz w:val="22"/>
          <w:szCs w:val="22"/>
        </w:rPr>
        <w:t>201</w:t>
      </w:r>
      <w:r w:rsidR="000F2906">
        <w:rPr>
          <w:sz w:val="22"/>
          <w:szCs w:val="22"/>
        </w:rPr>
        <w:t>6</w:t>
      </w:r>
      <w:r w:rsidR="00845A3B" w:rsidRPr="00845A3B">
        <w:rPr>
          <w:sz w:val="22"/>
          <w:szCs w:val="22"/>
        </w:rPr>
        <w:t>.g.)</w:t>
      </w:r>
      <w:r w:rsidRPr="00845A3B">
        <w:rPr>
          <w:b/>
          <w:sz w:val="22"/>
          <w:szCs w:val="22"/>
        </w:rPr>
        <w:t>:</w:t>
      </w:r>
    </w:p>
    <w:p w:rsidRDefault="006875F7" w:rsidP="006875F7" w:rsidR="000F2906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 xml:space="preserve">- </w:t>
      </w:r>
      <w:r w:rsidR="000F2906">
        <w:rPr>
          <w:sz w:val="22"/>
          <w:szCs w:val="22"/>
        </w:rPr>
        <w:t>stečajnom upravitelju,</w:t>
      </w:r>
    </w:p>
    <w:p w:rsidRDefault="000F2906" w:rsidP="006875F7" w:rsidR="006875F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0C713B">
        <w:rPr>
          <w:sz w:val="22"/>
          <w:szCs w:val="22"/>
        </w:rPr>
        <w:t>.</w:t>
      </w:r>
    </w:p>
    <w:p w:rsidRDefault="00A4237E" w:rsidP="006875F7" w:rsidR="00A4237E">
      <w:pPr>
        <w:jc w:val="both"/>
        <w:rPr>
          <w:sz w:val="22"/>
          <w:szCs w:val="22"/>
        </w:rPr>
      </w:pPr>
    </w:p>
    <w:p w:rsidRDefault="006875F7" w:rsidP="00246CEE" w:rsidR="006875F7">
      <w:pPr>
        <w:jc w:val="both"/>
        <w:rPr>
          <w:sz w:val="22"/>
          <w:szCs w:val="22"/>
        </w:rPr>
      </w:pPr>
    </w:p>
    <w:sectPr w:rsidSect="00860EA0" w:rsidR="006875F7">
      <w:headerReference w:type="even" r:id="rId12"/>
      <w:headerReference w:type="default" r:id="rId13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67A" w:rsidR="00C4267A">
      <w:r>
        <w:separator/>
      </w:r>
    </w:p>
  </w:endnote>
  <w:endnote w:id="0" w:type="continuationSeparator">
    <w:p w:rsidRDefault="00C4267A" w:rsidR="00C42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67A" w:rsidR="00C4267A">
      <w:r>
        <w:separator/>
      </w:r>
    </w:p>
  </w:footnote>
  <w:footnote w:id="0" w:type="continuationSeparator">
    <w:p w:rsidRDefault="00C4267A" w:rsidR="00C426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EEF" w:rsidP="00821053" w:rsidR="006A7E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7EEF" w:rsidR="006A7E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7EEF" w:rsidP="00821053" w:rsidR="006A7E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E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7EEF" w:rsidR="006A7EEF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A548C"/>
    <w:multiLevelType w:val="hybridMultilevel"/>
    <w:tmpl w:val="CF4E5A6E"/>
    <w:lvl w:tplc="009CAA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0412C6"/>
    <w:multiLevelType w:val="hybridMultilevel"/>
    <w:tmpl w:val="969EAB30"/>
    <w:lvl w:tplc="BF8A91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E8F7B60"/>
    <w:multiLevelType w:val="hybridMultilevel"/>
    <w:tmpl w:val="9962EB86"/>
    <w:lvl w:tplc="8DC648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E046EEC"/>
    <w:multiLevelType w:val="hybridMultilevel"/>
    <w:tmpl w:val="36B4FCFA"/>
    <w:lvl w:tplc="F580FB3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9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doNotDisplayPageBoundaries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1DF2"/>
    <w:rsid w:val="00030FB0"/>
    <w:rsid w:val="00050E64"/>
    <w:rsid w:val="000521D7"/>
    <w:rsid w:val="000C713B"/>
    <w:rsid w:val="000D3886"/>
    <w:rsid w:val="000E0AB6"/>
    <w:rsid w:val="000F2906"/>
    <w:rsid w:val="00110131"/>
    <w:rsid w:val="00150232"/>
    <w:rsid w:val="00164599"/>
    <w:rsid w:val="00180CE5"/>
    <w:rsid w:val="001C0F5E"/>
    <w:rsid w:val="001D6812"/>
    <w:rsid w:val="00246CEE"/>
    <w:rsid w:val="00276932"/>
    <w:rsid w:val="002A39E5"/>
    <w:rsid w:val="002D1C8C"/>
    <w:rsid w:val="002D35A8"/>
    <w:rsid w:val="002D4A85"/>
    <w:rsid w:val="002F591D"/>
    <w:rsid w:val="00312A40"/>
    <w:rsid w:val="003402E9"/>
    <w:rsid w:val="00344FA5"/>
    <w:rsid w:val="003718F9"/>
    <w:rsid w:val="00394953"/>
    <w:rsid w:val="003A467D"/>
    <w:rsid w:val="003B1E1C"/>
    <w:rsid w:val="004025D1"/>
    <w:rsid w:val="00410E42"/>
    <w:rsid w:val="00444C99"/>
    <w:rsid w:val="00475B58"/>
    <w:rsid w:val="00475FB1"/>
    <w:rsid w:val="00487ED9"/>
    <w:rsid w:val="004C138B"/>
    <w:rsid w:val="004D568E"/>
    <w:rsid w:val="0050260B"/>
    <w:rsid w:val="005651B7"/>
    <w:rsid w:val="00591568"/>
    <w:rsid w:val="005A4BE6"/>
    <w:rsid w:val="005C3F89"/>
    <w:rsid w:val="006665CA"/>
    <w:rsid w:val="006875F7"/>
    <w:rsid w:val="006A7EEF"/>
    <w:rsid w:val="006C19BA"/>
    <w:rsid w:val="006C61A8"/>
    <w:rsid w:val="00700540"/>
    <w:rsid w:val="00705F76"/>
    <w:rsid w:val="0071205D"/>
    <w:rsid w:val="00715750"/>
    <w:rsid w:val="0073760C"/>
    <w:rsid w:val="0075162B"/>
    <w:rsid w:val="00756788"/>
    <w:rsid w:val="007D6CF5"/>
    <w:rsid w:val="007F21DF"/>
    <w:rsid w:val="00817E61"/>
    <w:rsid w:val="00821053"/>
    <w:rsid w:val="00845A3B"/>
    <w:rsid w:val="00860EA0"/>
    <w:rsid w:val="00870D3D"/>
    <w:rsid w:val="008800EC"/>
    <w:rsid w:val="008A4C14"/>
    <w:rsid w:val="008F2BC4"/>
    <w:rsid w:val="008F43F1"/>
    <w:rsid w:val="00932D7E"/>
    <w:rsid w:val="009442FA"/>
    <w:rsid w:val="00962E64"/>
    <w:rsid w:val="009A3D22"/>
    <w:rsid w:val="009C44CE"/>
    <w:rsid w:val="00A020FD"/>
    <w:rsid w:val="00A25943"/>
    <w:rsid w:val="00A41BDC"/>
    <w:rsid w:val="00A4237E"/>
    <w:rsid w:val="00A46765"/>
    <w:rsid w:val="00A62BCD"/>
    <w:rsid w:val="00AA6998"/>
    <w:rsid w:val="00AE6CFA"/>
    <w:rsid w:val="00B078B7"/>
    <w:rsid w:val="00B24204"/>
    <w:rsid w:val="00B35035"/>
    <w:rsid w:val="00C07ECE"/>
    <w:rsid w:val="00C2454A"/>
    <w:rsid w:val="00C35E79"/>
    <w:rsid w:val="00C4267A"/>
    <w:rsid w:val="00C44BF4"/>
    <w:rsid w:val="00C51C62"/>
    <w:rsid w:val="00C77F97"/>
    <w:rsid w:val="00CB6799"/>
    <w:rsid w:val="00CD7E93"/>
    <w:rsid w:val="00CE47F6"/>
    <w:rsid w:val="00CF5473"/>
    <w:rsid w:val="00D923A6"/>
    <w:rsid w:val="00D95D71"/>
    <w:rsid w:val="00DC30A2"/>
    <w:rsid w:val="00DD437F"/>
    <w:rsid w:val="00DE3B30"/>
    <w:rsid w:val="00DE7A34"/>
    <w:rsid w:val="00E56C62"/>
    <w:rsid w:val="00E9015D"/>
    <w:rsid w:val="00EC7314"/>
    <w:rsid w:val="00ED5DEB"/>
    <w:rsid w:val="00F274CD"/>
    <w:rsid w:val="00F45215"/>
    <w:rsid w:val="00F46C02"/>
    <w:rsid w:val="00F77636"/>
    <w:rsid w:val="00F8293B"/>
    <w:rsid w:val="00F8637A"/>
    <w:rsid w:val="00FC5ED5"/>
    <w:rsid w:val="00FC7515"/>
    <w:rsid w:val="00FD36EA"/>
    <w:rsid w:val="00FD381D"/>
    <w:rsid w:val="00FD62D7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9E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9E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9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9E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9E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9E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9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9E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162</properties:Words>
  <properties:Characters>746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935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2016-11-04T08:37:00Z</dcterms:created>
  <dc:creator>Ante Kačić</dc:creator>
  <cp:lastModifiedBy>Srđan Gavranić</cp:lastModifiedBy>
  <cp:lastPrinted>2015-04-28T07:27:00Z</cp:lastPrinted>
  <dcterms:modified xmlns:xsi="http://www.w3.org/2001/XMLSchema-instance" xsi:type="dcterms:W3CDTF">2016-11-04T08:39:00Z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