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1fc2" w14:paraId="3021fc2" w:rsidRDefault="00A814AE" w:rsidP="00A814AE" w:rsidR="00A814A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4AE" w:rsidP="00A814AE" w:rsidR="00A814A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14AE" w:rsidP="00A814AE" w:rsidR="00A814A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14AE" w:rsidP="00A814AE" w:rsidR="00A814A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14AE" w:rsidP="00A814AE" w:rsidR="00A814A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14AE" w:rsidP="00A814AE" w:rsidR="00A814A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814AE" w:rsidP="00A814AE" w:rsidR="00A814AE" w:rsidRPr="005D578C">
      <w:pPr>
        <w:jc w:val="center"/>
        <w:rPr>
          <w:rFonts w:cs="Times New Roman" w:eastAsia="Times New Roman"/>
          <w:szCs w:val="24"/>
        </w:rPr>
      </w:pPr>
    </w:p>
    <w:p w:rsidRDefault="00A814AE" w:rsidP="00A814AE" w:rsidR="00A814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814AE" w:rsidP="00A814AE" w:rsidR="00A814AE" w:rsidRPr="005D578C">
      <w:pPr>
        <w:rPr>
          <w:rFonts w:cs="Times New Roman" w:eastAsia="Times New Roman"/>
          <w:szCs w:val="24"/>
        </w:rPr>
      </w:pPr>
    </w:p>
    <w:p w:rsidRDefault="00A814AE" w:rsidP="00A814AE" w:rsidR="00A814A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BC29D6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BC29D6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S. I. K. O. d. o. o. Pazin, Bertoši, Maršeti 14/A, OIB 42605877959, MBS 040209856,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007791">
        <w:rPr>
          <w:rFonts w:cs="Times New Roman" w:eastAsia="Times New Roman"/>
          <w:szCs w:val="24"/>
        </w:rPr>
        <w:t>17</w:t>
      </w:r>
      <w:r w:rsidR="00BC29D6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A814AE" w:rsidP="00A814AE" w:rsidR="00A814AE" w:rsidRPr="005D578C">
      <w:pPr>
        <w:rPr>
          <w:rFonts w:cs="Times New Roman" w:eastAsia="Times New Roman"/>
          <w:szCs w:val="24"/>
        </w:rPr>
      </w:pPr>
    </w:p>
    <w:p w:rsidRDefault="00A814AE" w:rsidP="00A814AE" w:rsidR="00A814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814AE" w:rsidP="00A814AE" w:rsidR="00A814AE" w:rsidRPr="005D578C">
      <w:pPr>
        <w:rPr>
          <w:rFonts w:cs="Times New Roman" w:eastAsia="Times New Roman"/>
          <w:szCs w:val="24"/>
        </w:rPr>
      </w:pPr>
    </w:p>
    <w:p w:rsidRDefault="00A814AE" w:rsidP="00A814AE" w:rsidR="00A814A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I. K. O. d. o. o. Pazin, Bertoši, Maršeti 14/A, OIB 42605877959, MBS 040209856,</w:t>
      </w:r>
      <w:r w:rsidRPr="005D578C">
        <w:rPr>
          <w:rFonts w:cs="Times New Roman" w:eastAsia="Times New Roman"/>
          <w:szCs w:val="24"/>
        </w:rPr>
        <w:t xml:space="preserve"> s danom </w:t>
      </w:r>
      <w:r w:rsidR="00007791">
        <w:rPr>
          <w:rFonts w:cs="Times New Roman" w:eastAsia="Times New Roman"/>
          <w:szCs w:val="24"/>
        </w:rPr>
        <w:t>17</w:t>
      </w:r>
      <w:r w:rsidR="00BC29D6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BC29D6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A814AE" w:rsidP="00A814AE" w:rsidR="00A814AE" w:rsidRPr="005D578C">
      <w:pPr>
        <w:rPr>
          <w:rFonts w:cs="Times New Roman" w:eastAsia="Times New Roman"/>
          <w:szCs w:val="24"/>
        </w:rPr>
      </w:pPr>
    </w:p>
    <w:p w:rsidRDefault="00A814AE" w:rsidP="00A814AE" w:rsidR="00A814AE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BC29D6">
        <w:rPr>
          <w:rFonts w:cs="Times New Roman" w:eastAsia="Times New Roman"/>
          <w:szCs w:val="20"/>
        </w:rPr>
        <w:t>Radijana Trobonjača iz Opatije, M. Tita 49, OIB 48908522234.</w:t>
      </w:r>
    </w:p>
    <w:p w:rsidRDefault="00A814AE" w:rsidP="00A814AE" w:rsidR="00A814AE">
      <w:pPr>
        <w:ind w:firstLine="708"/>
        <w:rPr>
          <w:rFonts w:cs="Times New Roman" w:eastAsia="Times New Roman"/>
          <w:szCs w:val="20"/>
        </w:rPr>
      </w:pPr>
    </w:p>
    <w:p w:rsidRDefault="00A814AE" w:rsidP="00A814AE" w:rsidR="00A814A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I. K. O. d. o. o. Pazin, Bertoši, Maršeti 14/A, OIB 42605877959, MBS 040209856.</w:t>
      </w:r>
    </w:p>
    <w:p w:rsidRDefault="00A814AE" w:rsidP="00A814AE" w:rsidR="00A814AE">
      <w:pPr>
        <w:rPr>
          <w:rFonts w:cs="Times New Roman" w:eastAsia="Times New Roman"/>
          <w:szCs w:val="24"/>
        </w:rPr>
      </w:pPr>
    </w:p>
    <w:p w:rsidRDefault="00A814AE" w:rsidP="00A814AE" w:rsidR="00A814A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S. I. K. O. d. o. o. Pazin, Bertoši, Maršeti 14/A, OIB 42605877959, MBS 040209856.</w:t>
      </w:r>
    </w:p>
    <w:p w:rsidRDefault="00A814AE" w:rsidP="00A814AE" w:rsidR="00A814AE">
      <w:pPr>
        <w:rPr>
          <w:rFonts w:cs="Times New Roman" w:eastAsia="Times New Roman"/>
          <w:szCs w:val="24"/>
        </w:rPr>
      </w:pPr>
    </w:p>
    <w:p w:rsidRDefault="00A814AE" w:rsidP="00A814AE" w:rsidR="00A814AE" w:rsidRPr="005D578C">
      <w:pPr>
        <w:rPr>
          <w:rFonts w:cs="Times New Roman" w:eastAsia="Times New Roman"/>
          <w:szCs w:val="24"/>
        </w:rPr>
      </w:pPr>
    </w:p>
    <w:p w:rsidRDefault="00A814AE" w:rsidP="00A814AE" w:rsidR="00A814A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814AE" w:rsidP="00A814AE" w:rsidR="00A814AE">
      <w:pPr>
        <w:ind w:firstLine="708"/>
        <w:rPr>
          <w:rFonts w:cs="Times New Roman" w:eastAsia="Times New Roman"/>
          <w:szCs w:val="24"/>
        </w:rPr>
      </w:pPr>
    </w:p>
    <w:p w:rsidRDefault="00A814AE" w:rsidP="00A814AE" w:rsidR="00A814A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S. I. K. O. d. o. o. Pazin.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St-645/2015-3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814AE" w:rsidP="00A814AE" w:rsidR="00A814A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814AE" w:rsidP="00A814AE" w:rsidR="00A814AE" w:rsidRPr="005D578C">
      <w:pPr>
        <w:rPr>
          <w:rFonts w:cs="Times New Roman" w:eastAsia="Times New Roman"/>
          <w:szCs w:val="24"/>
        </w:rPr>
      </w:pPr>
    </w:p>
    <w:p w:rsidRDefault="00A814AE" w:rsidP="00A814AE" w:rsidR="00A814A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007791">
        <w:rPr>
          <w:rFonts w:cs="Times New Roman" w:eastAsia="Times New Roman"/>
          <w:szCs w:val="24"/>
        </w:rPr>
        <w:t>17</w:t>
      </w:r>
      <w:r w:rsidR="00BC29D6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814AE" w:rsidP="00A814AE" w:rsidR="00A814AE" w:rsidRPr="005D578C">
      <w:pPr>
        <w:jc w:val="center"/>
        <w:rPr>
          <w:rFonts w:cs="Times New Roman" w:eastAsia="Times New Roman"/>
          <w:szCs w:val="24"/>
        </w:rPr>
      </w:pPr>
    </w:p>
    <w:p w:rsidRDefault="00BC29D6" w:rsidP="00A814AE" w:rsidR="00A814AE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E2EF3" w:rsidP="003E2EF3" w:rsidR="00A814AE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BC29D6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A814AE" w:rsidP="00A814AE" w:rsidR="00A814AE">
      <w:pPr>
        <w:jc w:val="left"/>
        <w:rPr>
          <w:rFonts w:cs="Times New Roman" w:eastAsia="Times New Roman"/>
          <w:szCs w:val="24"/>
        </w:rPr>
      </w:pPr>
    </w:p>
    <w:p w:rsidRDefault="00A814AE" w:rsidP="00A814AE" w:rsidR="00A814AE" w:rsidRPr="005D578C">
      <w:pPr>
        <w:jc w:val="left"/>
        <w:rPr>
          <w:rFonts w:cs="Times New Roman" w:eastAsia="Times New Roman"/>
          <w:szCs w:val="24"/>
        </w:rPr>
      </w:pPr>
    </w:p>
    <w:p w:rsidRDefault="00F654F0" w:rsidP="00F654F0" w:rsidR="00F654F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654F0" w:rsidP="00F654F0" w:rsidR="00F654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F654F0" w:rsidP="00F654F0" w:rsidR="00F654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814AE" w:rsidP="00A814AE" w:rsidR="00A814AE">
      <w:pPr>
        <w:rPr>
          <w:rFonts w:cs="Times New Roman" w:eastAsia="Times New Roman"/>
          <w:szCs w:val="24"/>
        </w:rPr>
      </w:pPr>
    </w:p>
    <w:p w:rsidRDefault="00A814AE" w:rsidP="00A814AE" w:rsidR="00A814AE" w:rsidRPr="005D578C">
      <w:pPr>
        <w:rPr>
          <w:rFonts w:cs="Times New Roman" w:eastAsia="Times New Roman"/>
          <w:szCs w:val="24"/>
        </w:rPr>
      </w:pPr>
    </w:p>
    <w:p w:rsidRDefault="00A814AE" w:rsidP="00A814AE" w:rsidR="00A814A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814AE" w:rsidP="00A814AE" w:rsidR="00A814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814AE" w:rsidP="00A814AE" w:rsidR="00A814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S. I. K. O. d. o. o. Pazin, Bertoši, Maršeti 14/A, </w:t>
      </w:r>
    </w:p>
    <w:p w:rsidRDefault="00A814AE" w:rsidP="00A814AE" w:rsidR="00A814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Denis Sinković, Bertoši, Meršeti 14/A</w:t>
      </w:r>
      <w:r>
        <w:rPr>
          <w:rFonts w:cs="Times New Roman" w:eastAsia="Times New Roman"/>
          <w:szCs w:val="20"/>
        </w:rPr>
        <w:t xml:space="preserve">, </w:t>
      </w:r>
    </w:p>
    <w:p w:rsidRDefault="00A814AE" w:rsidP="00A814AE" w:rsidR="00A814A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814AE" w:rsidP="00A814AE" w:rsidR="00A814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814AE" w:rsidP="00A814AE" w:rsidR="00A814AE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BC29D6">
        <w:rPr>
          <w:rFonts w:cs="Times New Roman" w:eastAsia="Times New Roman"/>
          <w:szCs w:val="20"/>
        </w:rPr>
        <w:t xml:space="preserve">Radijana Trobonjača, Opatija, M. Tita 49, </w:t>
      </w:r>
    </w:p>
    <w:p w:rsidRDefault="00A814AE" w:rsidP="00A814AE" w:rsidR="00A814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3E2EF3">
        <w:rPr>
          <w:rFonts w:cs="Times New Roman" w:eastAsia="Times New Roman"/>
          <w:szCs w:val="24"/>
        </w:rPr>
        <w:t xml:space="preserve">8 dana, </w:t>
      </w:r>
    </w:p>
    <w:p w:rsidRDefault="00A814AE" w:rsidP="00A814AE" w:rsidR="00A814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814AE" w:rsidP="00A814AE" w:rsidR="00A814A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814AE" w:rsidP="00A814AE" w:rsidR="00A814AE"/>
    <w:p w:rsidRDefault="00A814AE" w:rsidP="00A814AE" w:rsidR="00A814AE"/>
    <w:p w:rsidRDefault="00A814AE" w:rsidP="00A814AE" w:rsidR="00A814AE"/>
    <w:p w:rsidRDefault="00A814AE" w:rsidP="00A814AE" w:rsidR="00A814AE"/>
    <w:p w:rsidRDefault="00A814AE" w:rsidP="00A814AE" w:rsidR="00A814AE"/>
    <w:p w:rsidRDefault="00A814AE" w:rsidP="00A814AE" w:rsidR="00A814AE"/>
    <w:p w:rsidRDefault="00A814AE" w:rsidP="00A814AE" w:rsidR="00A814AE"/>
    <w:p w:rsidRDefault="00A814AE" w:rsidP="00A814AE" w:rsidR="00A814AE"/>
    <w:p w:rsidRDefault="00692032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4AE" w:rsidP="00A814AE" w:rsidR="00A814AE">
      <w:r>
        <w:separator/>
      </w:r>
    </w:p>
  </w:endnote>
  <w:endnote w:id="0" w:type="continuationSeparator">
    <w:p w:rsidRDefault="00A814AE" w:rsidP="00A814AE" w:rsidR="00A8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4AE" w:rsidP="00A814AE" w:rsidR="00A814AE">
      <w:r>
        <w:separator/>
      </w:r>
    </w:p>
  </w:footnote>
  <w:footnote w:id="0" w:type="continuationSeparator">
    <w:p w:rsidRDefault="00A814AE" w:rsidP="00A814AE" w:rsidR="00A8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4AE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9203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C29D6">
      <w:rPr>
        <w:szCs w:val="24"/>
      </w:rPr>
      <w:t>2</w:t>
    </w:r>
    <w:r>
      <w:rPr>
        <w:szCs w:val="24"/>
      </w:rPr>
      <w:t xml:space="preserve"> St-645/2015-</w:t>
    </w:r>
    <w:r w:rsidR="00BC29D6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9D6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A814AE">
      <w:rPr>
        <w:szCs w:val="24"/>
      </w:rPr>
      <w:t xml:space="preserve"> St-645/2015-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2FB8"/>
    <w:rsid w:val="00007791"/>
    <w:rsid w:val="00222FB8"/>
    <w:rsid w:val="003E2EF3"/>
    <w:rsid w:val="00692032"/>
    <w:rsid w:val="0075528E"/>
    <w:rsid w:val="0079403F"/>
    <w:rsid w:val="00A814AE"/>
    <w:rsid w:val="00BC29D6"/>
    <w:rsid w:val="00F6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14A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14A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814A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14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4A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14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14A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03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203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20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203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14A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14A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814A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14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4A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14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14A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03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203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20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203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698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St-645/2015</izvorni_sadrzaj>
    <derivirana_varijabla naziv="DomainObject.Predmet.OznakaBroj_1">St-645/2015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I. K. O. d.o.o. PAZIN</izvorni_sadrzaj>
    <derivirana_varijabla naziv="DomainObject.Predmet.ProtustrankaFormated_1">  S. I. K. O. d.o.o. PAZIN</derivirana_varijabla>
  </DomainObject.Predmet.ProtustrankaFormated>
  <DomainObject.Predmet.ProtustrankaFormatedOIB>
    <izvorni_sadrzaj>  S. I. K. O. d.o.o. PAZIN, OIB 42605877959</izvorni_sadrzaj>
    <derivirana_varijabla naziv="DomainObject.Predmet.ProtustrankaFormatedOIB_1">  S. I. K. O. d.o.o. PAZIN, OIB 42605877959</derivirana_varijabla>
  </DomainObject.Predmet.ProtustrankaFormatedOIB>
  <DomainObject.Predmet.ProtustrankaFormatedWithAdress>
    <izvorni_sadrzaj> S. I. K. O. d.o.o. PAZIN, Bertoši, Maršeti 14/A, 52000 Pazin</izvorni_sadrzaj>
    <derivirana_varijabla naziv="DomainObject.Predmet.ProtustrankaFormatedWithAdress_1"> S. I. K. O. d.o.o. PAZIN, Bertoši, Maršeti 14/A, 52000 Pazin</derivirana_varijabla>
  </DomainObject.Predmet.ProtustrankaFormatedWithAdress>
  <DomainObject.Predmet.ProtustrankaFormatedWithAdressOIB>
    <izvorni_sadrzaj> S. I. K. O. d.o.o. PAZIN, OIB 42605877959, Bertoši, Maršeti 14/A, 52000 Pazin</izvorni_sadrzaj>
    <derivirana_varijabla naziv="DomainObject.Predmet.ProtustrankaFormatedWithAdressOIB_1"> S. I. K. O. d.o.o. PAZIN, OIB 42605877959, Bertoši, Maršeti 14/A, 52000 Pazin</derivirana_varijabla>
  </DomainObject.Predmet.ProtustrankaFormatedWithAdressOIB>
  <DomainObject.Predmet.ProtustrankaWithAdress>
    <izvorni_sadrzaj>S. I. K. O. d.o.o. PAZIN Bertoši, Maršeti 14/A, 52000 Pazin</izvorni_sadrzaj>
    <derivirana_varijabla naziv="DomainObject.Predmet.ProtustrankaWithAdress_1">S. I. K. O. d.o.o. PAZIN Bertoši, Maršeti 14/A, 52000 Pazin</derivirana_varijabla>
  </DomainObject.Predmet.ProtustrankaWithAdress>
  <DomainObject.Predmet.ProtustrankaWithAdressOIB>
    <izvorni_sadrzaj>S. I. K. O. d.o.o. PAZIN, OIB 42605877959, Bertoši, Maršeti 14/A, 52000 Pazin</izvorni_sadrzaj>
    <derivirana_varijabla naziv="DomainObject.Predmet.ProtustrankaWithAdressOIB_1">S. I. K. O. d.o.o. PAZIN, OIB 42605877959, Bertoši, Maršeti 14/A, 52000 Pazin</derivirana_varijabla>
  </DomainObject.Predmet.ProtustrankaWithAdressOIB>
  <DomainObject.Predmet.ProtustrankaNazivFormated>
    <izvorni_sadrzaj>S. I. K. O. d.o.o. PAZIN</izvorni_sadrzaj>
    <derivirana_varijabla naziv="DomainObject.Predmet.ProtustrankaNazivFormated_1">S. I. K. O. d.o.o. PAZIN</derivirana_varijabla>
  </DomainObject.Predmet.ProtustrankaNazivFormated>
  <DomainObject.Predmet.ProtustrankaNazivFormatedOIB>
    <izvorni_sadrzaj>S. I. K. O. d.o.o. PAZIN, OIB 42605877959</izvorni_sadrzaj>
    <derivirana_varijabla naziv="DomainObject.Predmet.ProtustrankaNazivFormatedOIB_1">S. I. K. O. d.o.o. PAZIN, OIB 42605877959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5640976.25</izvorni_sadrzaj>
    <derivirana_varijabla naziv="DomainObject.Predmet.TrenutnaVrijednost_1">5640976.25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I. K. O. d.o.o. PAZIN</item>
    </izvorni_sadrzaj>
    <derivirana_varijabla naziv="DomainObject.Predmet.ProtuStrankaListFormated_1">
      <item>S. I. K. O. d.o.o. PAZIN</item>
    </derivirana_varijabla>
  </DomainObject.Predmet.ProtuStrankaListFormated>
  <DomainObject.Predmet.ProtuStrankaListFormatedOIB>
    <izvorni_sadrzaj>
      <item>S. I. K. O. d.o.o. PAZIN, OIB 42605877959</item>
    </izvorni_sadrzaj>
    <derivirana_varijabla naziv="DomainObject.Predmet.ProtuStrankaListFormatedOIB_1">
      <item>S. I. K. O. d.o.o. PAZIN, OIB 42605877959</item>
    </derivirana_varijabla>
  </DomainObject.Predmet.ProtuStrankaListFormatedOIB>
  <DomainObject.Predmet.ProtuStrankaListFormatedWithAdress>
    <izvorni_sadrzaj>
      <item>S. I. K. O. d.o.o. PAZIN, Bertoši, Maršeti 14/A, 52000 Pazin</item>
    </izvorni_sadrzaj>
    <derivirana_varijabla naziv="DomainObject.Predmet.ProtuStrankaListFormatedWithAdress_1">
      <item>S. I. K. O. d.o.o. PAZIN, Bertoši, Maršeti 14/A, 52000 Pazin</item>
    </derivirana_varijabla>
  </DomainObject.Predmet.ProtuStrankaListFormatedWithAdress>
  <DomainObject.Predmet.ProtuStrankaListFormatedWithAdressOIB>
    <izvorni_sadrzaj>
      <item>S. I. K. O. d.o.o. PAZIN, OIB 42605877959, Bertoši, Maršeti 14/A, 52000 Pazin</item>
    </izvorni_sadrzaj>
    <derivirana_varijabla naziv="DomainObject.Predmet.ProtuStrankaListFormatedWithAdressOIB_1">
      <item>S. I. K. O. d.o.o. PAZIN, OIB 42605877959, Bertoši, Maršeti 14/A, 52000 Pazin</item>
    </derivirana_varijabla>
  </DomainObject.Predmet.ProtuStrankaListFormatedWithAdressOIB>
  <DomainObject.Predmet.ProtuStrankaListNazivFormated>
    <izvorni_sadrzaj>
      <item>S. I. K. O. d.o.o. PAZIN</item>
    </izvorni_sadrzaj>
    <derivirana_varijabla naziv="DomainObject.Predmet.ProtuStrankaListNazivFormated_1">
      <item>S. I. K. O. d.o.o. PAZIN</item>
    </derivirana_varijabla>
  </DomainObject.Predmet.ProtuStrankaListNazivFormated>
  <DomainObject.Predmet.ProtuStrankaListNazivFormatedOIB>
    <izvorni_sadrzaj>
      <item>S. I. K. O. d.o.o. PAZIN, OIB 42605877959</item>
    </izvorni_sadrzaj>
    <derivirana_varijabla naziv="DomainObject.Predmet.ProtuStrankaListNazivFormatedOIB_1">
      <item>S. I. K. O. d.o.o. PAZIN, OIB 42605877959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I. K. O. d.o.o. PAZIN</izvorni_sadrzaj>
    <derivirana_varijabla naziv="DomainObject.Predmet.ProtustrankaIDrugi_1">S. I. K. O.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S. I. K. O. d.o.o. PAZIN, OIB 42605877959, Bertoši, Maršeti 14/A, 52000 Pazin</izvorni_sadrzaj>
    <derivirana_varijabla naziv="DomainObject.Predmet.ProtustrankaIDrugiAdressOIB_1">S. I. K. O. d.o.o. PAZIN, OIB 42605877959, Bertoši, Maršeti 14/A,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I. K. O. d.o.o. PAZIN</item>
    </izvorni_sadrzaj>
    <derivirana_varijabla naziv="DomainObject.Predmet.SudioniciListNaziv_1">
      <item>FINANCIJSKA AGENCIJA, RC RIJEKA, PODRUŽNICA PULA, PULA</item>
      <item>S. I. K. O.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S. I. K. O. d.o.o. PAZIN, OIB 42605877959, Bertoši, Maršeti 14/A,52000 Pazin</item>
    </izvorni_sadrzaj>
    <derivirana_varijabla naziv="DomainObject.Predmet.SudioniciListAdressOIB_1">
      <item>FINANCIJSKA AGENCIJA, RC RIJEKA, PODRUŽNICA PULA, PULA, OIB 85821130368, Ulica grada Vukovara 70,Zagreb</item>
      <item>S. I. K. O. d.o.o. PAZIN, OIB 42605877959, Bertoši, Maršeti 14/A,52000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42605877959</item>
    </izvorni_sadrzaj>
    <derivirana_varijabla naziv="DomainObject.Predmet.SudioniciListNazivOIB_1">
      <item>, OIB 85821130368</item>
      <item>, OIB 42605877959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3089</properties:Characters>
  <properties:Lines>84</properties:Lines>
  <properties:Paragraphs>30</properties:Paragraphs>
  <properties:TotalTime>16</properties:TotalTime>
  <properties:ScaleCrop>false</properties:ScaleCrop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2016-03-04T12:49:00Z</dcterms:created>
  <dc:creator>Mihaela Kaligari</dc:creator>
  <dc:description/>
  <cp:keywords/>
  <cp:lastModifiedBy>Jasmina Matika</cp:lastModifiedBy>
  <cp:lastPrinted>2016-03-16T13:45:00Z</cp:lastPrinted>
  <dcterms:modified xmlns:xsi="http://www.w3.org/2001/XMLSchema-instance" xsi:type="dcterms:W3CDTF">2016-03-17T06:58:00Z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