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2789" w14:paraId="4a32789" w:rsidRDefault="007D0E64" w:rsidP="004F089F" w:rsidR="004F089F" w:rsidRPr="00F477E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F477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 w:rsidRPr="00F477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F477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F477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F477E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F477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A4330" w:rsidR="008A4330" w:rsidRPr="00F477EF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F477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8A4330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Stečajna masa iza DRVO-SLUNJ d.o.o. u stečaju, Donja Lomnica, II. Odvojak Deverićeve 5, OIB: 55727863980,  5. srpnja 2019.</w:t>
      </w:r>
    </w:p>
    <w:p w:rsidRDefault="004F089F" w:rsidP="004F089F" w:rsidR="004F089F" w:rsidRPr="00F477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F477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isplatnih redova da u roku od 3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dana od dana objave ovog rješenja na mrežnoj stranici e-oglasna ploča Trgovačkog suda u Zagrebu prijave svoje novčane tražbine stečajnom upravitelju na adresu stečajnog upravitelja </w:t>
      </w:r>
      <w:r w:rsidR="008A4330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Mato Čičak, Donja Lomnica, II. Odvojak Deverićeve 5, </w:t>
      </w:r>
      <w:r w:rsidR="00312B7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pravilima Stečajnog zakona (NN br. </w:t>
      </w:r>
      <w:r w:rsidR="00F477EF" w:rsidRPr="00F477EF">
        <w:rPr>
          <w:rFonts w:cs="Times New Roman" w:hAnsi="Times New Roman" w:ascii="Times New Roman"/>
        </w:rPr>
        <w:t>44/96, 29/99, 129/00, 123/03, 82/06, 116/10, 125/12, 133/12, dalje:SZ</w:t>
      </w:r>
      <w:r w:rsidR="00D239DC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)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F477E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156819</w:t>
      </w:r>
      <w:r w:rsidR="00684A72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F477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razlučni i i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zlučni vjerovnici da u roku od 3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0 dana od dana objave ovog rješenja na mrežnoj stranici e-oglasna ploča Trgovačkog suda u Zagrebu obavijeste stečajnog upravitelja o svojim pravima, sukladno odredbi čl.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173. st.5. i 6. SZ-a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F477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F477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477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listopada</w:t>
      </w:r>
      <w:r w:rsidR="00D239DC" w:rsidRPr="00F477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F477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F477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9,00</w:t>
      </w:r>
      <w:r w:rsidRPr="00F477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sjedištu Stalne službe Trgovačkog suda u Zagrebu, Karlovac,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F477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dnim rješenjem poslovni broj Pu St-1/2019 od 14. lipnja 2019.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 je nastavak postupka radi naknadne diobe</w:t>
      </w:r>
      <w:r w:rsidR="0019520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B3A6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određen </w:t>
      </w:r>
      <w:r w:rsidR="00CB3A6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 stečajne mase iza brisanog subjekta 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DRVO-SLUNJ d.o.o.</w:t>
      </w:r>
      <w:r w:rsidR="00CB3A6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F477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54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st.3. 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SZ-a pozvani na prijavu tražbine, a razlučni i izlučni vjerovnici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pozvani su temeljem odredbe čl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54. st.4.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obavijestiti stečajnog upravitelja o svojim pravima, dok su dužnikovi dužnici pozvani da svoje obveze bez odgode ispunjavaju stečajnom upravitelju za stečajnog dužnika u smislu odredbe </w:t>
      </w:r>
      <w:r w:rsidR="00B6547D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čl.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54. st.5. SZ</w:t>
      </w:r>
      <w:r w:rsidR="00B6547D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-a, pa je odlučeno kao u točki I., II. i III. izreke rješenja.</w:t>
      </w:r>
    </w:p>
    <w:p w:rsidRDefault="004F089F" w:rsidP="004F089F" w:rsidR="004F089F" w:rsidRPr="00F477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77EF" w:rsidP="004F089F" w:rsidR="004F089F" w:rsidRPr="00F477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čl.55. st.1. toč.1</w:t>
      </w:r>
      <w:r w:rsidR="004F089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SZ-a zakazano je ispitno ročište kao u točki </w:t>
      </w:r>
      <w:r w:rsidR="00932D4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IV.</w:t>
      </w:r>
      <w:r w:rsidR="004F089F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 rješenja.</w:t>
      </w:r>
    </w:p>
    <w:p w:rsidRDefault="004F089F" w:rsidP="004F089F" w:rsidR="004F089F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 2019.</w:t>
      </w:r>
    </w:p>
    <w:p w:rsidRDefault="00B6547D" w:rsidP="004F089F" w:rsidR="00B6547D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 w:rsidRPr="00F477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F477EF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F477EF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 w:rsidRPr="00F477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E5255F" w:rsidR="00B6547D" w:rsidRPr="00F477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F477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5255F" w:rsidP="00E5255F" w:rsidR="00E5255F" w:rsidRPr="00F477EF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Mato Čičak</w:t>
      </w:r>
    </w:p>
    <w:p w:rsidRDefault="00E5255F" w:rsidP="00E5255F" w:rsidR="00E5255F" w:rsidRPr="00F477EF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Trgovačkog suda u Zagrebu</w:t>
      </w:r>
    </w:p>
    <w:p w:rsidRDefault="00E5255F" w:rsidP="00E5255F" w:rsidR="00E5255F" w:rsidRPr="00F477EF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7EF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4F089F" w:rsidP="004F089F" w:rsidR="004F089F" w:rsidRPr="00F477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F477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F477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F477EF">
      <w:pPr>
        <w:rPr>
          <w:rFonts w:cs="Times New Roman" w:hAnsi="Times New Roman" w:ascii="Times New Roman"/>
        </w:rPr>
      </w:pPr>
    </w:p>
    <w:sectPr w:rsidR="00970BE7" w:rsidRPr="00F477E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41D" w:rsidP="004F089F" w:rsidR="0063241D">
      <w:pPr>
        <w:spacing w:lineRule="auto" w:line="240" w:after="0"/>
      </w:pPr>
      <w:r>
        <w:separator/>
      </w:r>
    </w:p>
  </w:endnote>
  <w:endnote w:id="0" w:type="continuationSeparator">
    <w:p w:rsidRDefault="0063241D" w:rsidP="004F089F" w:rsidR="006324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41D" w:rsidP="004F089F" w:rsidR="0063241D">
      <w:pPr>
        <w:spacing w:lineRule="auto" w:line="240" w:after="0"/>
      </w:pPr>
      <w:r>
        <w:separator/>
      </w:r>
    </w:p>
  </w:footnote>
  <w:footnote w:id="0" w:type="continuationSeparator">
    <w:p w:rsidRDefault="0063241D" w:rsidP="004F089F" w:rsidR="006324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E64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8A4330">
      <w:t>1568/2019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14295F"/>
    <w:rsid w:val="0019520F"/>
    <w:rsid w:val="00291A41"/>
    <w:rsid w:val="002B2AA7"/>
    <w:rsid w:val="00312B7F"/>
    <w:rsid w:val="003A04A4"/>
    <w:rsid w:val="004F089F"/>
    <w:rsid w:val="005F0278"/>
    <w:rsid w:val="0063241D"/>
    <w:rsid w:val="00684A72"/>
    <w:rsid w:val="00685FE4"/>
    <w:rsid w:val="007051E0"/>
    <w:rsid w:val="00752D57"/>
    <w:rsid w:val="007C4D8B"/>
    <w:rsid w:val="007D0E64"/>
    <w:rsid w:val="008A4330"/>
    <w:rsid w:val="008D6177"/>
    <w:rsid w:val="00932D4F"/>
    <w:rsid w:val="00970BE7"/>
    <w:rsid w:val="00A55D65"/>
    <w:rsid w:val="00A77B2C"/>
    <w:rsid w:val="00AC0849"/>
    <w:rsid w:val="00AD7338"/>
    <w:rsid w:val="00AE1F69"/>
    <w:rsid w:val="00B02BBE"/>
    <w:rsid w:val="00B04B2F"/>
    <w:rsid w:val="00B42768"/>
    <w:rsid w:val="00B6547D"/>
    <w:rsid w:val="00B97C8A"/>
    <w:rsid w:val="00CB3A6F"/>
    <w:rsid w:val="00D239DC"/>
    <w:rsid w:val="00D24441"/>
    <w:rsid w:val="00D46433"/>
    <w:rsid w:val="00D57615"/>
    <w:rsid w:val="00DC174B"/>
    <w:rsid w:val="00E5255F"/>
    <w:rsid w:val="00E63D69"/>
    <w:rsid w:val="00EE2BDA"/>
    <w:rsid w:val="00F477EF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7D0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E6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0E6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0E6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0E6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7D0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E6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0E6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0E6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0E6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7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St-1568/2019</izvorni_sadrzaj>
    <derivirana_varijabla naziv="DomainObject.Predmet.OznakaBroj_1">St-1568/2019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DRVO-SLUNJ d.o.o.</izvorni_sadrzaj>
    <derivirana_varijabla naziv="DomainObject.Predmet.ProtustrankaFormated_1">  Stečajna masa iza DRVO-SLUNJ d.o.o.</derivirana_varijabla>
  </DomainObject.Predmet.ProtustrankaFormated>
  <DomainObject.Predmet.ProtustrankaFormatedOIB>
    <izvorni_sadrzaj>  Stečajna masa iza DRVO-SLUNJ d.o.o., OIB 55727863980</izvorni_sadrzaj>
    <derivirana_varijabla naziv="DomainObject.Predmet.ProtustrankaFormatedOIB_1">  Stečajna masa iza DRVO-SLUNJ d.o.o., OIB 55727863980</derivirana_varijabla>
  </DomainObject.Predmet.ProtustrankaFormatedOIB>
  <DomainObject.Predmet.ProtustrankaFormatedWithAdress>
    <izvorni_sadrzaj> Stečajna masa iza DRVO-SLUNJ d.o.o., II. Ovojak Deverićeve 5, 10412 Donja Lomnica</izvorni_sadrzaj>
    <derivirana_varijabla naziv="DomainObject.Predmet.ProtustrankaFormatedWithAdress_1"> Stečajna masa iza DRVO-SLUNJ d.o.o., II. Ovojak Deverićeve 5, 10412 Donja Lomnica</derivirana_varijabla>
  </DomainObject.Predmet.ProtustrankaFormatedWithAdress>
  <DomainObject.Predmet.ProtustrankaFormatedWithAdressOIB>
    <izvorni_sadrzaj> Stečajna masa iza DRVO-SLUNJ d.o.o., OIB 55727863980, II. Ovojak Deverićeve 5, 10412 Donja Lomnica</izvorni_sadrzaj>
    <derivirana_varijabla naziv="DomainObject.Predmet.ProtustrankaFormatedWithAdressOIB_1"> Stečajna masa iza DRVO-SLUNJ d.o.o., OIB 55727863980, II. Ovojak Deverićeve 5, 10412 Donja Lomnica</derivirana_varijabla>
  </DomainObject.Predmet.ProtustrankaFormatedWithAdressOIB>
  <DomainObject.Predmet.ProtustrankaWithAdress>
    <izvorni_sadrzaj>Stečajna masa iza DRVO-SLUNJ d.o.o. II. Ovojak Deverićeve 5, 10412 Donja Lomnica</izvorni_sadrzaj>
    <derivirana_varijabla naziv="DomainObject.Predmet.ProtustrankaWithAdress_1">Stečajna masa iza DRVO-SLUNJ d.o.o. II. Ovojak Deverićeve 5, 10412 Donja Lomnica</derivirana_varijabla>
  </DomainObject.Predmet.ProtustrankaWithAdress>
  <DomainObject.Predmet.ProtustrankaWithAdressOIB>
    <izvorni_sadrzaj>Stečajna masa iza DRVO-SLUNJ d.o.o., OIB 55727863980, II. Ovojak Deverićeve 5, 10412 Donja Lomnica</izvorni_sadrzaj>
    <derivirana_varijabla naziv="DomainObject.Predmet.ProtustrankaWithAdressOIB_1">Stečajna masa iza DRVO-SLUNJ d.o.o., OIB 55727863980, II. Ovojak Deverićeve 5, 10412 Donja Lomnica</derivirana_varijabla>
  </DomainObject.Predmet.ProtustrankaWithAdressOIB>
  <DomainObject.Predmet.ProtustrankaNazivFormated>
    <izvorni_sadrzaj>Stečajna masa iza DRVO-SLUNJ d.o.o.</izvorni_sadrzaj>
    <derivirana_varijabla naziv="DomainObject.Predmet.ProtustrankaNazivFormated_1">Stečajna masa iza DRVO-SLUNJ d.o.o.</derivirana_varijabla>
  </DomainObject.Predmet.ProtustrankaNazivFormated>
  <DomainObject.Predmet.ProtustrankaNazivFormatedOIB>
    <izvorni_sadrzaj>Stečajna masa iza DRVO-SLUNJ d.o.o., OIB 55727863980</izvorni_sadrzaj>
    <derivirana_varijabla naziv="DomainObject.Predmet.ProtustrankaNazivFormatedOIB_1">Stečajna masa iza DRVO-SLUNJ d.o.o., OIB 55727863980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Pavlačić zastupane po punomoćniku Josip Janković</izvorni_sadrzaj>
    <derivirana_varijabla naziv="DomainObject.Predmet.StrankaFormated_1">  Marica Pavlačić zastupane po punomoćniku Josip Janković</derivirana_varijabla>
  </DomainObject.Predmet.StrankaFormated>
  <DomainObject.Predmet.StrankaFormatedOIB>
    <izvorni_sadrzaj>  Marica Pavlačić, OIB 88776918610 zastupane po punomoćniku Josip Janković</izvorni_sadrzaj>
    <derivirana_varijabla naziv="DomainObject.Predmet.StrankaFormatedOIB_1">  Marica Pavlačić, OIB 88776918610 zastupane po punomoćniku Josip Janković</derivirana_varijabla>
  </DomainObject.Predmet.StrankaFormatedOIB>
  <DomainObject.Predmet.StrankaFormatedWithAdress>
    <izvorni_sadrzaj> Marica Pavlačić, Husje 13, 47000 Husje zastupane po punomoćniku Josip Janković</izvorni_sadrzaj>
    <derivirana_varijabla naziv="DomainObject.Predmet.StrankaFormatedWithAdress_1"> Marica Pavlačić, Husje 13, 47000 Husje zastupane po punomoćniku Josip Janković</derivirana_varijabla>
  </DomainObject.Predmet.StrankaFormatedWithAdress>
  <DomainObject.Predmet.StrankaFormatedWithAdressOIB>
    <izvorni_sadrzaj> Marica Pavlačić, OIB 88776918610, Husje 13, 47000 Husje zastupane po punomoćniku Josip Janković</izvorni_sadrzaj>
    <derivirana_varijabla naziv="DomainObject.Predmet.StrankaFormatedWithAdressOIB_1"> Marica Pavlačić, OIB 88776918610, Husje 13, 47000 Husje zastupane po punomoćniku Josip Janković</derivirana_varijabla>
  </DomainObject.Predmet.StrankaFormatedWithAdressOIB>
  <DomainObject.Predmet.StrankaWithAdress>
    <izvorni_sadrzaj>Marica Pavlačić Husje 13,47000 Husje</izvorni_sadrzaj>
    <derivirana_varijabla naziv="DomainObject.Predmet.StrankaWithAdress_1">Marica Pavlačić Husje 13,47000 Husje</derivirana_varijabla>
  </DomainObject.Predmet.StrankaWithAdress>
  <DomainObject.Predmet.StrankaWithAdressOIB>
    <izvorni_sadrzaj>Marica Pavlačić, OIB 88776918610, Husje 13,47000 Husje</izvorni_sadrzaj>
    <derivirana_varijabla naziv="DomainObject.Predmet.StrankaWithAdressOIB_1">Marica Pavlačić, OIB 88776918610, Husje 13,47000 Husje</derivirana_varijabla>
  </DomainObject.Predmet.StrankaWithAdressOIB>
  <DomainObject.Predmet.StrankaNazivFormated>
    <izvorni_sadrzaj>Marica Pavlačić</izvorni_sadrzaj>
    <derivirana_varijabla naziv="DomainObject.Predmet.StrankaNazivFormated_1">Marica Pavlačić</derivirana_varijabla>
  </DomainObject.Predmet.StrankaNazivFormated>
  <DomainObject.Predmet.StrankaNazivFormatedOIB>
    <izvorni_sadrzaj>Marica Pavlačić, OIB 88776918610</izvorni_sadrzaj>
    <derivirana_varijabla naziv="DomainObject.Predmet.StrankaNazivFormatedOIB_1">Marica Pavlačić, OIB 88776918610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Marica Pavlačić zastupane po punomoćniku Josip Janković</item>
    </izvorni_sadrzaj>
    <derivirana_varijabla naziv="DomainObject.Predmet.StrankaListFormated_1">
      <item>Marica Pavlačić zastupane po punomoćniku Josip Janković</item>
    </derivirana_varijabla>
  </DomainObject.Predmet.StrankaListFormated>
  <DomainObject.Predmet.StrankaListFormatedOIB>
    <izvorni_sadrzaj>
      <item>Marica Pavlačić, OIB 88776918610 zastupane po punomoćniku Josip Janković</item>
    </izvorni_sadrzaj>
    <derivirana_varijabla naziv="DomainObject.Predmet.StrankaListFormatedOIB_1">
      <item>Marica Pavlačić, OIB 88776918610 zastupane po punomoćniku Josip Janković</item>
    </derivirana_varijabla>
  </DomainObject.Predmet.StrankaListFormatedOIB>
  <DomainObject.Predmet.StrankaListFormatedWithAdress>
    <izvorni_sadrzaj>
      <item>Marica Pavlačić, Husje 13, 47000 Husje zastupane po punomoćniku Josip Janković</item>
    </izvorni_sadrzaj>
    <derivirana_varijabla naziv="DomainObject.Predmet.StrankaListFormatedWithAdress_1">
      <item>Marica Pavlačić, Husje 13, 47000 Husje zastupane po punomoćniku Josip Janković</item>
    </derivirana_varijabla>
  </DomainObject.Predmet.StrankaListFormatedWithAdress>
  <DomainObject.Predmet.StrankaListFormatedWithAdressOIB>
    <izvorni_sadrzaj>
      <item>Marica Pavlačić, OIB 88776918610, Husje 13, 47000 Husje zastupane po punomoćniku Josip Janković</item>
    </izvorni_sadrzaj>
    <derivirana_varijabla naziv="DomainObject.Predmet.StrankaListFormatedWithAdressOIB_1">
      <item>Marica Pavlačić, OIB 88776918610, Husje 13, 47000 Husje zastupane po punomoćniku Josip Janković</item>
    </derivirana_varijabla>
  </DomainObject.Predmet.StrankaListFormatedWithAdressOIB>
  <DomainObject.Predmet.StrankaListNazivFormated>
    <izvorni_sadrzaj>
      <item>Marica Pavlačić</item>
    </izvorni_sadrzaj>
    <derivirana_varijabla naziv="DomainObject.Predmet.StrankaListNazivFormated_1">
      <item>Marica Pavlačić</item>
    </derivirana_varijabla>
  </DomainObject.Predmet.StrankaListNazivFormated>
  <DomainObject.Predmet.StrankaListNazivFormatedOIB>
    <izvorni_sadrzaj>
      <item>Marica Pavlačić, OIB 88776918610</item>
    </izvorni_sadrzaj>
    <derivirana_varijabla naziv="DomainObject.Predmet.StrankaListNazivFormatedOIB_1">
      <item>Marica Pavlačić, OIB 88776918610</item>
    </derivirana_varijabla>
  </DomainObject.Predmet.StrankaListNazivFormatedOIB>
  <DomainObject.Predmet.ProtuStrankaListFormated>
    <izvorni_sadrzaj>
      <item>Stečajna masa iza DRVO-SLUNJ d.o.o.</item>
    </izvorni_sadrzaj>
    <derivirana_varijabla naziv="DomainObject.Predmet.ProtuStrankaListFormated_1">
      <item>Stečajna masa iza DRVO-SLUNJ d.o.o.</item>
    </derivirana_varijabla>
  </DomainObject.Predmet.ProtuStrankaListFormated>
  <DomainObject.Predmet.ProtuStrankaListFormatedOIB>
    <izvorni_sadrzaj>
      <item>Stečajna masa iza DRVO-SLUNJ d.o.o., OIB 55727863980</item>
    </izvorni_sadrzaj>
    <derivirana_varijabla naziv="DomainObject.Predmet.ProtuStrankaListFormatedOIB_1">
      <item>Stečajna masa iza DRVO-SLUNJ d.o.o., OIB 55727863980</item>
    </derivirana_varijabla>
  </DomainObject.Predmet.ProtuStrankaListFormatedOIB>
  <DomainObject.Predmet.ProtuStrankaListFormatedWithAdress>
    <izvorni_sadrzaj>
      <item>Stečajna masa iza DRVO-SLUNJ d.o.o., II. Ovojak Deverićeve 5, 10412 Donja Lomnica</item>
    </izvorni_sadrzaj>
    <derivirana_varijabla naziv="DomainObject.Predmet.ProtuStrankaListFormatedWithAdress_1">
      <item>Stečajna masa iza DRVO-SLUNJ d.o.o., II. Ovojak Deverićeve 5, 10412 Donja Lomnica</item>
    </derivirana_varijabla>
  </DomainObject.Predmet.ProtuStrankaListFormatedWithAdress>
  <DomainObject.Predmet.ProtuStrankaListFormatedWithAdressOIB>
    <izvorni_sadrzaj>
      <item>Stečajna masa iza DRVO-SLUNJ d.o.o., OIB 55727863980, II. Ovojak Deverićeve 5, 10412 Donja Lomnica</item>
    </izvorni_sadrzaj>
    <derivirana_varijabla naziv="DomainObject.Predmet.ProtuStrankaListFormatedWithAdressOIB_1">
      <item>Stečajna masa iza DRVO-SLUNJ d.o.o., OIB 55727863980, II. Ovojak Deverićeve 5, 10412 Donja Lomnica</item>
    </derivirana_varijabla>
  </DomainObject.Predmet.ProtuStrankaListFormatedWithAdressOIB>
  <DomainObject.Predmet.ProtuStrankaListNazivFormated>
    <izvorni_sadrzaj>
      <item>Stečajna masa iza DRVO-SLUNJ d.o.o.</item>
    </izvorni_sadrzaj>
    <derivirana_varijabla naziv="DomainObject.Predmet.ProtuStrankaListNazivFormated_1">
      <item>Stečajna masa iza DRVO-SLUNJ d.o.o.</item>
    </derivirana_varijabla>
  </DomainObject.Predmet.ProtuStrankaListNazivFormated>
  <DomainObject.Predmet.ProtuStrankaListNazivFormatedOIB>
    <izvorni_sadrzaj>
      <item>Stečajna masa iza DRVO-SLUNJ d.o.o., OIB 55727863980</item>
    </izvorni_sadrzaj>
    <derivirana_varijabla naziv="DomainObject.Predmet.ProtuStrankaListNazivFormatedOIB_1">
      <item>Stečajna masa iza DRVO-SLUNJ d.o.o., OIB 55727863980</item>
    </derivirana_varijabla>
  </DomainObject.Predmet.ProtuStrankaListNazivFormatedOIB>
  <DomainObject.Predmet.OstaliListFormated>
    <izvorni_sadrzaj>
      <item>Josip Janković punomoćnik sudionika u postupku Marica Pavlačić</item>
    </izvorni_sadrzaj>
    <derivirana_varijabla naziv="DomainObject.Predmet.OstaliListFormated_1">
      <item>Josip Janković punomoćnik sudionika u postupku Marica Pavlačić</item>
    </derivirana_varijabla>
  </DomainObject.Predmet.OstaliListFormated>
  <DomainObject.Predmet.OstaliListFormatedOIB>
    <izvorni_sadrzaj>
      <item>Josip Janković, OIB 16977149814 punomoćnik sudionika u postupku Marica Pavlačić</item>
    </izvorni_sadrzaj>
    <derivirana_varijabla naziv="DomainObject.Predmet.OstaliListFormatedOIB_1">
      <item>Josip Janković, OIB 16977149814 punomoćnik sudionika u postupku Marica Pavlačić</item>
    </derivirana_varijabla>
  </DomainObject.Predmet.OstaliListFormatedOIB>
  <DomainObject.Predmet.OstaliListFormatedWithAdress>
    <izvorni_sadrzaj>
      <item>Josip Janković, Vranicanijeva 5/1, 47000 Karlovac punomoćnik sudionika u postupku Marica Pavlačić</item>
    </izvorni_sadrzaj>
    <derivirana_varijabla naziv="DomainObject.Predmet.OstaliListFormatedWithAdress_1">
      <item>Josip Janković, Vranicanijeva 5/1, 47000 Karlovac punomoćnik sudionika u postupku Marica Pavlačić</item>
    </derivirana_varijabla>
  </DomainObject.Predmet.OstaliListFormatedWithAdress>
  <DomainObject.Predmet.OstaliListFormatedWithAdressOIB>
    <izvorni_sadrzaj>
      <item>Josip Janković, OIB 16977149814, Vranicanijeva 5/1, 47000 Karlovac punomoćnik sudionika u postupku Marica Pavlačić</item>
    </izvorni_sadrzaj>
    <derivirana_varijabla naziv="DomainObject.Predmet.OstaliListFormatedWithAdressOIB_1">
      <item>Josip Janković, OIB 16977149814, Vranicanijeva 5/1, 47000 Karlovac punomoćnik sudionika u postupku Marica Pavlačić</item>
    </derivirana_varijabla>
  </DomainObject.Predmet.OstaliListFormatedWithAdressOIB>
  <DomainObject.Predmet.OstaliListNazivFormated>
    <izvorni_sadrzaj>
      <item>Josip Janković</item>
    </izvorni_sadrzaj>
    <derivirana_varijabla naziv="DomainObject.Predmet.OstaliListNazivFormated_1">
      <item>Josip Janković</item>
    </derivirana_varijabla>
  </DomainObject.Predmet.OstaliListNazivFormated>
  <DomainObject.Predmet.OstaliListNazivFormatedOIB>
    <izvorni_sadrzaj>
      <item>Josip Janković, OIB 16977149814</item>
    </izvorni_sadrzaj>
    <derivirana_varijabla naziv="DomainObject.Predmet.OstaliListNazivFormatedOIB_1">
      <item>Josip Janković, OIB 16977149814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Pavlačić</izvorni_sadrzaj>
    <derivirana_varijabla naziv="DomainObject.Predmet.StrankaIDrugi_1">Marica Pavlačić</derivirana_varijabla>
  </DomainObject.Predmet.StrankaIDrugi>
  <DomainObject.Predmet.ProtustrankaIDrugi>
    <izvorni_sadrzaj>Stečajna masa iza DRVO-SLUNJ d.o.o.</izvorni_sadrzaj>
    <derivirana_varijabla naziv="DomainObject.Predmet.ProtustrankaIDrugi_1">Stečajna masa iza DRVO-SLUNJ d.o.o.</derivirana_varijabla>
  </DomainObject.Predmet.ProtustrankaIDrugi>
  <DomainObject.Predmet.StrankaIDrugiAdressOIB>
    <izvorni_sadrzaj>Marica Pavlačić, OIB 88776918610, Husje 13, 47000 Husje</izvorni_sadrzaj>
    <derivirana_varijabla naziv="DomainObject.Predmet.StrankaIDrugiAdressOIB_1">Marica Pavlačić, OIB 88776918610, Husje 13, 47000 Husje</derivirana_varijabla>
  </DomainObject.Predmet.StrankaIDrugiAdressOIB>
  <DomainObject.Predmet.ProtustrankaIDrugiAdressOIB>
    <izvorni_sadrzaj>Stečajna masa iza DRVO-SLUNJ d.o.o., OIB 55727863980, II. Ovojak Deverićeve 5, 10412 Donja Lomnica</izvorni_sadrzaj>
    <derivirana_varijabla naziv="DomainObject.Predmet.ProtustrankaIDrugiAdressOIB_1">Stečajna masa iza DRVO-SLUNJ d.o.o., OIB 55727863980, II. Ovojak Deverićeve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Pavlačić</item>
      <item>Stečajna masa iza DRVO-SLUNJ d.o.o.</item>
      <item>Josip Janković</item>
    </izvorni_sadrzaj>
    <derivirana_varijabla naziv="DomainObject.Predmet.SudioniciListNaziv_1">
      <item>Marica Pavlačić</item>
      <item>Stečajna masa iza DRVO-SLUNJ d.o.o.</item>
      <item>Josip Janković</item>
    </derivirana_varijabla>
  </DomainObject.Predmet.SudioniciListNaziv>
  <DomainObject.Predmet.SudioniciListAdressOIB>
    <izvorni_sadrzaj>
      <item>Marica Pavlačić, OIB 88776918610, Husje 13,47000 Husje</item>
      <item>Stečajna masa iza DRVO-SLUNJ d.o.o., OIB 55727863980, II. Ovojak Deverićeve 5,10412 Donja Lomnica</item>
      <item>Josip Janković, OIB 16977149814, Vranicanijeva 5/1,47000 Karlovac</item>
    </izvorni_sadrzaj>
    <derivirana_varijabla naziv="DomainObject.Predmet.SudioniciListAdressOIB_1">
      <item>Marica Pavlačić, OIB 88776918610, Husje 13,47000 Husje</item>
      <item>Stečajna masa iza DRVO-SLUNJ d.o.o., OIB 55727863980, II. Ovojak Deverićeve 5,10412 Donja Lomnica</item>
      <item>Josip Janković, OIB 16977149814, Vranicanijeva 5/1,47000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88776918610</item>
      <item>, OIB 55727863980</item>
      <item>, OIB 16977149814</item>
    </izvorni_sadrzaj>
    <derivirana_varijabla naziv="DomainObject.Predmet.SudioniciListNazivOIB_1">
      <item>, OIB 88776918610</item>
      <item>, OIB 55727863980</item>
      <item>, OIB 16977149814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2790</properties:Characters>
  <properties:Lines>89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2019-07-05T11:34:00Z</dcterms:created>
  <dc:creator>Draženka Prpić</dc:creator>
  <cp:lastModifiedBy>Draženka Prpić</cp:lastModifiedBy>
  <cp:lastPrinted>2019-07-05T11:42:00Z</cp:lastPrinted>
  <dcterms:modified xmlns:xsi="http://www.w3.org/2001/XMLSchema-instance" xsi:type="dcterms:W3CDTF">2019-07-05T11:42:00Z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(ZAKAZIVANJE ISPITNOG ROČIŠTA NAKON NASTAVKA POSTUPKA RADI STEČAJA NA STEČAJNOM MASOM-St-1568-19-STARI SZ-DRVO SLUNJ.docx)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