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7874" w14:paraId="0857874" w:rsidRDefault="00F546B4" w:rsidP="00F546B4" w:rsidR="00F546B4" w:rsidRPr="00764D81">
      <w:pPr>
        <w:jc w:val="both"/>
        <w15:collapsed w:val="false"/>
      </w:pPr>
      <w:bookmarkStart w:name="_GoBack" w:id="0"/>
      <w:bookmarkEnd w:id="0"/>
      <w:r w:rsidRPr="00764D81">
        <w:t xml:space="preserve">                 </w:t>
      </w:r>
      <w:r w:rsidRPr="00764D81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764D81">
      <w:pPr>
        <w:jc w:val="both"/>
      </w:pPr>
      <w:r w:rsidRPr="00764D81">
        <w:t xml:space="preserve">   REPUBLIKA HRVATSKA</w:t>
      </w:r>
    </w:p>
    <w:p w:rsidRDefault="00F546B4" w:rsidP="00F546B4" w:rsidR="00F546B4" w:rsidRPr="00764D81">
      <w:pPr>
        <w:jc w:val="both"/>
      </w:pPr>
      <w:r w:rsidRPr="00764D81">
        <w:t>TRGOVAČKI SUD U PAZINU</w:t>
      </w:r>
    </w:p>
    <w:p w:rsidRDefault="00F546B4" w:rsidP="00F546B4" w:rsidR="00F546B4" w:rsidRPr="00764D81">
      <w:pPr>
        <w:jc w:val="both"/>
      </w:pPr>
      <w:r w:rsidRPr="00764D81">
        <w:t xml:space="preserve">     52000 Pazin, Drševka 1</w:t>
      </w:r>
      <w:r w:rsidRPr="00764D81">
        <w:tab/>
      </w:r>
      <w:r w:rsidRPr="00764D81">
        <w:tab/>
      </w:r>
      <w:r w:rsidRPr="00764D81">
        <w:tab/>
      </w:r>
      <w:r w:rsidRPr="00764D81">
        <w:tab/>
      </w:r>
      <w:r w:rsidRPr="00764D81">
        <w:tab/>
      </w:r>
      <w:r w:rsidRPr="00764D81">
        <w:tab/>
        <w:t xml:space="preserve">      </w:t>
      </w:r>
    </w:p>
    <w:p w:rsidRDefault="00F546B4" w:rsidP="00F546B4" w:rsidR="00F546B4" w:rsidRPr="00764D81">
      <w:pPr>
        <w:jc w:val="both"/>
      </w:pPr>
    </w:p>
    <w:p w:rsidRDefault="00F546B4" w:rsidP="00F546B4" w:rsidR="00F546B4">
      <w:pPr>
        <w:jc w:val="both"/>
      </w:pPr>
    </w:p>
    <w:p w:rsidRDefault="007154D4" w:rsidP="00F546B4" w:rsidR="007154D4" w:rsidRPr="00764D81">
      <w:pPr>
        <w:jc w:val="both"/>
      </w:pPr>
    </w:p>
    <w:p w:rsidRDefault="00F546B4" w:rsidP="00F546B4" w:rsidR="00F546B4" w:rsidRPr="00764D81">
      <w:pPr>
        <w:jc w:val="center"/>
      </w:pPr>
      <w:r w:rsidRPr="00764D81">
        <w:t>R E P U B L I K A  H R V A T S K A</w:t>
      </w:r>
    </w:p>
    <w:p w:rsidRDefault="00F546B4" w:rsidP="00F546B4" w:rsidR="00F546B4" w:rsidRPr="00764D81">
      <w:pPr>
        <w:jc w:val="center"/>
      </w:pPr>
    </w:p>
    <w:p w:rsidRDefault="00F546B4" w:rsidP="00F546B4" w:rsidR="00F546B4" w:rsidRPr="00764D81">
      <w:pPr>
        <w:jc w:val="center"/>
      </w:pPr>
      <w:r w:rsidRPr="00764D81">
        <w:t>R J E Š E N J E</w:t>
      </w:r>
    </w:p>
    <w:p w:rsidRDefault="00F546B4" w:rsidP="00F546B4" w:rsidR="00F546B4" w:rsidRPr="00764D81">
      <w:pPr>
        <w:jc w:val="center"/>
      </w:pPr>
    </w:p>
    <w:p w:rsidRDefault="00F546B4" w:rsidP="00CD660D" w:rsidR="00F546B4">
      <w:pPr>
        <w:jc w:val="both"/>
      </w:pPr>
      <w:r w:rsidRPr="00764D81">
        <w:tab/>
        <w:t xml:space="preserve">Trgovački sud u Pazinu, po stečajnom sucu </w:t>
      </w:r>
      <w:r w:rsidR="00381586" w:rsidRPr="00764D81">
        <w:t>Damiru Rabaru</w:t>
      </w:r>
      <w:r w:rsidRPr="00764D81">
        <w:t xml:space="preserve">, u stečajnom </w:t>
      </w:r>
      <w:r w:rsidR="001A1123" w:rsidRPr="00764D81">
        <w:t xml:space="preserve">postupku nad stečajnim dužnikom </w:t>
      </w:r>
      <w:r w:rsidR="00CD660D">
        <w:t>Stečajna masa iza UNDO d. o. o., Pula, Laginjina 6, OIB: 45494832875</w:t>
      </w:r>
      <w:r w:rsidR="00C360F2" w:rsidRPr="00764D81">
        <w:t>,</w:t>
      </w:r>
      <w:r w:rsidR="00057DD4" w:rsidRPr="00764D81">
        <w:t xml:space="preserve"> </w:t>
      </w:r>
      <w:r w:rsidR="007F701F" w:rsidRPr="00993041">
        <w:t xml:space="preserve">na ispitnom ročištu održanom dana </w:t>
      </w:r>
      <w:r w:rsidR="00CD660D">
        <w:t>11. srpnja</w:t>
      </w:r>
      <w:r w:rsidR="007F701F" w:rsidRPr="00993041">
        <w:t xml:space="preserve"> 2017. godine</w:t>
      </w:r>
    </w:p>
    <w:p w:rsidRDefault="007F701F" w:rsidP="007F701F" w:rsidR="007F701F" w:rsidRPr="00764D81">
      <w:pPr>
        <w:jc w:val="both"/>
      </w:pPr>
    </w:p>
    <w:p w:rsidRDefault="00F546B4" w:rsidP="00F546B4" w:rsidR="00F546B4" w:rsidRPr="00764D81">
      <w:pPr>
        <w:jc w:val="center"/>
      </w:pPr>
      <w:r w:rsidRPr="00764D81">
        <w:t>r i j e š i o  j e</w:t>
      </w:r>
    </w:p>
    <w:p w:rsidRDefault="00F546B4" w:rsidP="00F546B4" w:rsidR="00F546B4" w:rsidRPr="00764D81">
      <w:pPr>
        <w:jc w:val="center"/>
      </w:pPr>
    </w:p>
    <w:p w:rsidRDefault="00F546B4" w:rsidP="00CD660D" w:rsidR="006B2538" w:rsidRPr="00764D81">
      <w:pPr>
        <w:jc w:val="both"/>
      </w:pPr>
      <w:r w:rsidRPr="00764D81">
        <w:tab/>
        <w:t>I.</w:t>
      </w:r>
      <w:r w:rsidR="00BC4CE5" w:rsidRPr="00764D81">
        <w:t xml:space="preserve"> </w:t>
      </w:r>
      <w:r w:rsidRPr="00764D81">
        <w:t xml:space="preserve">U stečajnom postupku nad dužnikom </w:t>
      </w:r>
      <w:r w:rsidR="00CD660D">
        <w:t>Stečajna masa iza UNDO d. o. o., Pula, Laginjina 6, OIB: 45494832875</w:t>
      </w:r>
      <w:r w:rsidR="00C360F2" w:rsidRPr="00764D81">
        <w:t>,</w:t>
      </w:r>
      <w:r w:rsidR="006B2538" w:rsidRPr="00764D81">
        <w:t xml:space="preserve"> </w:t>
      </w:r>
      <w:r w:rsidR="00D77807" w:rsidRPr="00764D81">
        <w:t xml:space="preserve"> </w:t>
      </w:r>
      <w:r w:rsidRPr="00764D81">
        <w:t>utvrđene su</w:t>
      </w:r>
      <w:r w:rsidR="001A5223" w:rsidRPr="00764D81">
        <w:t>:</w:t>
      </w:r>
    </w:p>
    <w:p w:rsidRDefault="001A5223" w:rsidP="00712213" w:rsidR="001A5223" w:rsidRPr="00764D81">
      <w:pPr>
        <w:jc w:val="both"/>
      </w:pPr>
    </w:p>
    <w:p w:rsidRDefault="00FE19D0" w:rsidP="00FE19D0" w:rsidR="00FE19D0" w:rsidRPr="00764D81">
      <w:pPr>
        <w:jc w:val="both"/>
      </w:pPr>
      <w:r w:rsidRPr="00764D81">
        <w:tab/>
        <w:t>A) tražbine prvog višeg isplatnog reda:</w:t>
      </w:r>
    </w:p>
    <w:p w:rsidRDefault="001A5223" w:rsidP="00712213" w:rsidR="001A5223" w:rsidRPr="00764D81">
      <w:pPr>
        <w:jc w:val="both"/>
      </w:pPr>
    </w:p>
    <w:p w:rsidRDefault="001A5223" w:rsidP="00CD660D" w:rsidR="00FE19D0" w:rsidRPr="00764D81">
      <w:pPr>
        <w:ind w:firstLine="708"/>
        <w:jc w:val="both"/>
      </w:pPr>
      <w:r w:rsidRPr="00764D81">
        <w:t xml:space="preserve">1. </w:t>
      </w:r>
      <w:r w:rsidR="00CD660D">
        <w:t>REPUBLIKA HRVATSKA, Ministarstvo financija, Porezna uprava, OIB: 18683136487, zastupana po ŽDO Pula</w:t>
      </w:r>
      <w:r w:rsidRPr="00764D81">
        <w:t xml:space="preserve">, u iznosu od </w:t>
      </w:r>
      <w:r w:rsidR="00CD660D">
        <w:t xml:space="preserve">162.925,57 </w:t>
      </w:r>
      <w:r w:rsidRPr="00764D81">
        <w:t>kn</w:t>
      </w:r>
      <w:r w:rsidR="007154D4">
        <w:t>.</w:t>
      </w:r>
    </w:p>
    <w:p w:rsidRDefault="00FE19D0" w:rsidP="00712213" w:rsidR="00FE19D0" w:rsidRPr="00764D81">
      <w:pPr>
        <w:jc w:val="both"/>
      </w:pPr>
    </w:p>
    <w:p w:rsidRDefault="006B2538" w:rsidP="00712213" w:rsidR="00712213" w:rsidRPr="00764D81">
      <w:pPr>
        <w:jc w:val="both"/>
      </w:pPr>
      <w:r w:rsidRPr="00764D81">
        <w:tab/>
        <w:t>B</w:t>
      </w:r>
      <w:r w:rsidR="00FE19D0" w:rsidRPr="00764D81">
        <w:t>)</w:t>
      </w:r>
      <w:r w:rsidR="00712213" w:rsidRPr="00764D81">
        <w:t xml:space="preserve"> </w:t>
      </w:r>
      <w:r w:rsidRPr="00764D81">
        <w:t xml:space="preserve">tražbine </w:t>
      </w:r>
      <w:r w:rsidR="00712213" w:rsidRPr="00764D81">
        <w:t>drugog višeg isplatnog reda:</w:t>
      </w:r>
    </w:p>
    <w:p w:rsidRDefault="00F2316C" w:rsidP="00712213" w:rsidR="00F2316C" w:rsidRPr="00764D81">
      <w:pPr>
        <w:jc w:val="both"/>
      </w:pPr>
    </w:p>
    <w:p w:rsidRDefault="00764D81" w:rsidP="001A5223" w:rsidR="001A5223" w:rsidRPr="00764D81">
      <w:pPr>
        <w:ind w:firstLine="708"/>
        <w:jc w:val="both"/>
      </w:pPr>
      <w:r w:rsidRPr="00764D81">
        <w:t>1</w:t>
      </w:r>
      <w:r w:rsidR="001A5223" w:rsidRPr="00764D81">
        <w:t xml:space="preserve">. </w:t>
      </w:r>
      <w:r w:rsidR="00CD660D">
        <w:t xml:space="preserve">GRAD UMAG, Umag, G. Garibaldi 6, </w:t>
      </w:r>
      <w:r w:rsidR="00CD660D" w:rsidRPr="006578BA">
        <w:rPr>
          <w:bCs/>
        </w:rPr>
        <w:t xml:space="preserve">OIB: </w:t>
      </w:r>
      <w:r w:rsidR="00CD660D">
        <w:t>84097228497</w:t>
      </w:r>
      <w:r w:rsidR="001A5223" w:rsidRPr="00764D81">
        <w:rPr>
          <w:bCs/>
        </w:rPr>
        <w:t xml:space="preserve">, </w:t>
      </w:r>
      <w:r w:rsidR="001A5223" w:rsidRPr="00764D81">
        <w:t xml:space="preserve"> u iznosu od </w:t>
      </w:r>
      <w:r w:rsidR="00CD660D">
        <w:t xml:space="preserve">79.151,99 </w:t>
      </w:r>
      <w:r w:rsidR="001A5223" w:rsidRPr="00764D81">
        <w:t xml:space="preserve">kn. </w:t>
      </w:r>
    </w:p>
    <w:p w:rsidRDefault="001A5223" w:rsidP="001A5223" w:rsidR="001A5223" w:rsidRPr="00764D81">
      <w:pPr>
        <w:spacing w:lineRule="auto" w:line="276"/>
        <w:jc w:val="both"/>
      </w:pPr>
      <w:r w:rsidRPr="00764D81">
        <w:t xml:space="preserve">      </w:t>
      </w:r>
      <w:r w:rsidRPr="00764D81">
        <w:tab/>
      </w:r>
      <w:r w:rsidR="00764D81" w:rsidRPr="00764D81">
        <w:t>2</w:t>
      </w:r>
      <w:r w:rsidRPr="00764D81">
        <w:rPr>
          <w:lang w:eastAsia="en-US"/>
        </w:rPr>
        <w:t xml:space="preserve">. </w:t>
      </w:r>
      <w:r w:rsidR="00CD660D" w:rsidRPr="003A5B11">
        <w:rPr>
          <w:bCs/>
        </w:rPr>
        <w:t xml:space="preserve">B-COOP d.o.o. Umag, Jadranska 51, OIB: </w:t>
      </w:r>
      <w:r w:rsidR="00CD660D" w:rsidRPr="003A5B11">
        <w:t>70464980653</w:t>
      </w:r>
      <w:r w:rsidRPr="00764D81">
        <w:t xml:space="preserve">, </w:t>
      </w:r>
      <w:r w:rsidR="00DB249C">
        <w:t xml:space="preserve">zastupano po punomoćnici Nadiji Benolić, odvjetnici iz Umaga, </w:t>
      </w:r>
      <w:r w:rsidRPr="00764D81">
        <w:t>u iznosu od</w:t>
      </w:r>
      <w:r w:rsidRPr="00764D81">
        <w:rPr>
          <w:bCs/>
        </w:rPr>
        <w:t xml:space="preserve"> </w:t>
      </w:r>
      <w:r w:rsidR="00CD660D" w:rsidRPr="003A5B11">
        <w:t xml:space="preserve">1.201.557,97 </w:t>
      </w:r>
      <w:r w:rsidRPr="00764D81">
        <w:t xml:space="preserve">kn. 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3</w:t>
      </w:r>
      <w:r w:rsidRPr="00764D81">
        <w:rPr>
          <w:lang w:eastAsia="en-US"/>
        </w:rPr>
        <w:t xml:space="preserve">. </w:t>
      </w:r>
      <w:r w:rsidR="00CD660D" w:rsidRPr="003A5B11">
        <w:t>MELIOCOMMERC d.o.o. Umag, Tršćanska 1, OIB: 21514583266</w:t>
      </w:r>
      <w:r w:rsidRPr="00764D81">
        <w:t xml:space="preserve">, </w:t>
      </w:r>
      <w:r w:rsidR="00DB249C">
        <w:t xml:space="preserve">zastupano po punomoćnici Nadiji Benolić, odvjetnici iz Umaga, </w:t>
      </w:r>
      <w:r w:rsidRPr="00764D81">
        <w:t xml:space="preserve">u iznosu od </w:t>
      </w:r>
      <w:r w:rsidR="00CD660D" w:rsidRPr="003A5B11">
        <w:t xml:space="preserve">38.030,05 </w:t>
      </w:r>
      <w:r w:rsidRPr="00764D81">
        <w:t>kn.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4</w:t>
      </w:r>
      <w:r w:rsidRPr="00764D81">
        <w:rPr>
          <w:lang w:eastAsia="en-US"/>
        </w:rPr>
        <w:t xml:space="preserve">. </w:t>
      </w:r>
      <w:r w:rsidR="00CD660D" w:rsidRPr="003A5B11">
        <w:t>ZAGREBAČKA BANKA d.d. Zagreb, Trg Bana Josipa Jelačića 10, OIB: 92963223473</w:t>
      </w:r>
      <w:r w:rsidRPr="00764D81">
        <w:t xml:space="preserve">, </w:t>
      </w:r>
      <w:r w:rsidR="00A170C2">
        <w:t xml:space="preserve">zastupana po punomoćniku Josipu Mađarić, odvjetniku iz Zagreba, </w:t>
      </w:r>
      <w:r w:rsidRPr="00764D81">
        <w:t xml:space="preserve">u iznosu od </w:t>
      </w:r>
      <w:r w:rsidR="00CD660D" w:rsidRPr="003A5B11">
        <w:t xml:space="preserve">418.680,74 </w:t>
      </w:r>
      <w:r w:rsidRPr="00764D81">
        <w:t>kn.</w:t>
      </w:r>
    </w:p>
    <w:p w:rsidRDefault="001A5223" w:rsidP="001A5223" w:rsidR="001A5223" w:rsidRPr="00764D8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</w:t>
      </w:r>
      <w:r w:rsidR="00764D81" w:rsidRPr="00764D81">
        <w:t>5</w:t>
      </w:r>
      <w:r w:rsidRPr="00764D81">
        <w:rPr>
          <w:lang w:eastAsia="en-US"/>
        </w:rPr>
        <w:t xml:space="preserve">. </w:t>
      </w:r>
      <w:r w:rsidR="00CD660D">
        <w:t>REPUBLIKA HRVATSKA, Ministarstvo financija, Porezna uprava, OIB: 18683136487, zastupana po ŽDO Pula</w:t>
      </w:r>
      <w:r w:rsidRPr="00764D81">
        <w:t xml:space="preserve">, u iznosu od </w:t>
      </w:r>
      <w:r w:rsidR="00CD660D">
        <w:t xml:space="preserve">447.107,69 </w:t>
      </w:r>
      <w:r w:rsidRPr="00764D81">
        <w:t>kn.</w:t>
      </w:r>
    </w:p>
    <w:p w:rsidRDefault="001A5223" w:rsidP="001A5223" w:rsidR="00C360F2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764D81">
        <w:t xml:space="preserve">            </w:t>
      </w:r>
      <w:r w:rsidR="00764D81" w:rsidRPr="00764D81">
        <w:t>6</w:t>
      </w:r>
      <w:r w:rsidRPr="00764D81">
        <w:rPr>
          <w:lang w:eastAsia="en-US"/>
        </w:rPr>
        <w:t xml:space="preserve">. </w:t>
      </w:r>
      <w:r w:rsidR="00F0403A">
        <w:t>HRVATSKO DRUŠTVO SKLADATELJA, Zagreb, Berislavićeva 9</w:t>
      </w:r>
      <w:r w:rsidR="00F0403A" w:rsidRPr="00764FDA">
        <w:t>,</w:t>
      </w:r>
      <w:r w:rsidR="00DB249C">
        <w:t xml:space="preserve"> </w:t>
      </w:r>
      <w:r w:rsidR="00A170C2" w:rsidRPr="00764FDA">
        <w:t xml:space="preserve">OIB: </w:t>
      </w:r>
      <w:r w:rsidR="00A170C2">
        <w:t>56668956985</w:t>
      </w:r>
      <w:r w:rsidR="00A170C2" w:rsidRPr="00764D81">
        <w:t xml:space="preserve">, </w:t>
      </w:r>
      <w:r w:rsidR="00DB249C">
        <w:t>zastupano po punomoćniku Fellner Pavlu, odvjetniku iz Zagreba,</w:t>
      </w:r>
      <w:r w:rsidR="00F0403A" w:rsidRPr="00764FDA">
        <w:t xml:space="preserve"> </w:t>
      </w:r>
      <w:r w:rsidRPr="00764D81">
        <w:t xml:space="preserve">u iznosu od </w:t>
      </w:r>
      <w:r w:rsidR="00F0403A">
        <w:t xml:space="preserve">18.291,26 </w:t>
      </w:r>
      <w:r w:rsidRPr="00764D81">
        <w:t>kn.</w:t>
      </w:r>
    </w:p>
    <w:p w:rsidRDefault="00F0403A" w:rsidP="00F0403A" w:rsidR="00F040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7</w:t>
      </w:r>
      <w:r w:rsidRPr="00764D81">
        <w:rPr>
          <w:lang w:eastAsia="en-US"/>
        </w:rPr>
        <w:t xml:space="preserve">. </w:t>
      </w:r>
      <w:r>
        <w:t xml:space="preserve">HEP ODS ELEKTROISTRA PULA, Pula, Vergerijeva 6, </w:t>
      </w:r>
      <w:r w:rsidRPr="006578BA">
        <w:rPr>
          <w:bCs/>
        </w:rPr>
        <w:t xml:space="preserve">OIB: </w:t>
      </w:r>
      <w:r>
        <w:t>46830600751</w:t>
      </w:r>
      <w:r w:rsidRPr="00764D81">
        <w:t xml:space="preserve">, u iznosu od </w:t>
      </w:r>
      <w:r>
        <w:t xml:space="preserve">15.806,81 </w:t>
      </w:r>
      <w:r w:rsidRPr="00764D81">
        <w:t>kn.</w:t>
      </w:r>
    </w:p>
    <w:p w:rsidRDefault="00F0403A" w:rsidP="001A5223" w:rsidR="00F0403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7154D4" w:rsidP="001A5223" w:rsidR="007154D4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0403A" w:rsidP="00F0403A" w:rsidR="00F0403A" w:rsidRPr="00E86B17">
      <w:pPr>
        <w:ind w:firstLine="708"/>
        <w:jc w:val="both"/>
      </w:pPr>
      <w:r>
        <w:lastRenderedPageBreak/>
        <w:t>C</w:t>
      </w:r>
      <w:r w:rsidRPr="00E86B17">
        <w:t>)   Osporene tražbine I</w:t>
      </w:r>
      <w:r>
        <w:t>I</w:t>
      </w:r>
      <w:r w:rsidRPr="00E86B17">
        <w:t>. višeg isplatnog reda:</w:t>
      </w:r>
    </w:p>
    <w:p w:rsidRDefault="00F0403A" w:rsidP="00F0403A" w:rsidR="00F0403A" w:rsidRPr="00E86B17">
      <w:pPr>
        <w:ind w:firstLine="708"/>
        <w:jc w:val="both"/>
      </w:pPr>
      <w:r w:rsidRPr="00E86B17">
        <w:tab/>
      </w:r>
    </w:p>
    <w:p w:rsidRDefault="00F0403A" w:rsidP="00DB249C" w:rsidR="00F0403A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7154D4" w:rsidP="00DB249C" w:rsidR="007154D4" w:rsidRPr="00E86B17">
      <w:pPr>
        <w:ind w:firstLine="708"/>
        <w:jc w:val="both"/>
      </w:pPr>
    </w:p>
    <w:p w:rsidRDefault="00F0403A" w:rsidP="00F0403A" w:rsidR="00F0403A" w:rsidRPr="00E86B17">
      <w:pPr>
        <w:ind w:firstLine="708"/>
        <w:jc w:val="both"/>
      </w:pPr>
      <w:r w:rsidRPr="00E86B17">
        <w:t xml:space="preserve">1. </w:t>
      </w:r>
      <w:r>
        <w:t>HRVATSKO DRUŠTVO SKLADATELJA, Zagreb, Berislavićeva 9</w:t>
      </w:r>
      <w:r w:rsidRPr="00764FDA">
        <w:t xml:space="preserve">, OIB: </w:t>
      </w:r>
      <w:r>
        <w:t>56668956985</w:t>
      </w:r>
      <w:r w:rsidRPr="00E86B17">
        <w:t xml:space="preserve">, </w:t>
      </w:r>
      <w:r w:rsidR="00A170C2">
        <w:t xml:space="preserve">zastupano po punomoćniku Fellner Pavlu, odvjetniku iz Zagreba, </w:t>
      </w:r>
      <w:r w:rsidRPr="00E86B17">
        <w:t xml:space="preserve">u iznosu od  </w:t>
      </w:r>
      <w:r>
        <w:t xml:space="preserve">3.397,05 </w:t>
      </w:r>
      <w:r w:rsidRPr="00E86B17">
        <w:t>kn.</w:t>
      </w:r>
    </w:p>
    <w:p w:rsidRDefault="00F0403A" w:rsidP="00F0403A" w:rsidR="00F0403A" w:rsidRPr="00E86B17">
      <w:pPr>
        <w:jc w:val="both"/>
      </w:pPr>
      <w:r w:rsidRPr="00E86B17">
        <w:tab/>
        <w:t xml:space="preserve">Upućuje se vjerovnik </w:t>
      </w:r>
      <w:r>
        <w:t>HRVATSKO DRUŠTVO SKLADATELJA, Zagreb, Berislavićeva 9</w:t>
      </w:r>
      <w:r w:rsidRPr="00764FDA">
        <w:t xml:space="preserve">, OIB: </w:t>
      </w:r>
      <w:r>
        <w:t>56668956985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 xml:space="preserve">3.397,05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F0403A" w:rsidP="00F0403A" w:rsidR="00F0403A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F0403A" w:rsidP="00F0403A" w:rsidR="00F0403A" w:rsidRPr="00E86B17">
      <w:pPr>
        <w:ind w:firstLine="720"/>
        <w:jc w:val="both"/>
      </w:pPr>
    </w:p>
    <w:p w:rsidRDefault="00F0403A" w:rsidP="00F0403A" w:rsidR="00F0403A" w:rsidRPr="00E86B17">
      <w:pPr>
        <w:ind w:firstLine="708"/>
        <w:jc w:val="both"/>
      </w:pPr>
      <w:r>
        <w:t>2</w:t>
      </w:r>
      <w:r w:rsidRPr="00E86B17">
        <w:t xml:space="preserve">. </w:t>
      </w:r>
      <w:r>
        <w:t>HRVATSKA RADIOTELEVIZIJA, Zagreb, Prisavlje 3</w:t>
      </w:r>
      <w:r w:rsidR="00A170C2">
        <w:t xml:space="preserve">, </w:t>
      </w:r>
      <w:r w:rsidRPr="00764FDA">
        <w:t xml:space="preserve">OIB: </w:t>
      </w:r>
      <w:r>
        <w:t>68419124305</w:t>
      </w:r>
      <w:r w:rsidRPr="00E86B17">
        <w:t>,</w:t>
      </w:r>
      <w:r w:rsidR="00A170C2">
        <w:t xml:space="preserve"> zastupana po punomoćniku Josipu Madirazza, odvjetniku iz Zagreba,</w:t>
      </w:r>
      <w:r w:rsidR="007154D4">
        <w:t xml:space="preserve"> u iznosu od </w:t>
      </w:r>
      <w:r>
        <w:t>774,20</w:t>
      </w:r>
      <w:r w:rsidRPr="00764FDA">
        <w:t xml:space="preserve"> </w:t>
      </w:r>
      <w:r w:rsidRPr="00E86B17">
        <w:t>kn.</w:t>
      </w:r>
    </w:p>
    <w:p w:rsidRDefault="00F0403A" w:rsidP="00F0403A" w:rsidR="00F0403A" w:rsidRPr="00E86B17">
      <w:pPr>
        <w:jc w:val="both"/>
      </w:pPr>
      <w:r w:rsidRPr="00E86B17">
        <w:tab/>
        <w:t xml:space="preserve">Upućuje se vjerovnik </w:t>
      </w:r>
      <w:r>
        <w:t>HRVATSKA RADIOTELEVIZIJA, Zagreb, Prisavlje 3</w:t>
      </w:r>
      <w:r w:rsidRPr="00764FDA">
        <w:t xml:space="preserve">, OIB: </w:t>
      </w:r>
      <w:r>
        <w:t>68419124305</w:t>
      </w:r>
      <w:r w:rsidRPr="00E86B17">
        <w:t xml:space="preserve">, na parnicu radi utvrđivanja osporene tražbine </w:t>
      </w:r>
      <w:r>
        <w:t>drugog</w:t>
      </w:r>
      <w:r w:rsidRPr="00E86B17">
        <w:t xml:space="preserve"> višeg isplatnog reda u iznosu od </w:t>
      </w:r>
      <w:r>
        <w:t>774,20</w:t>
      </w:r>
      <w:r w:rsidRPr="00764FDA">
        <w:t xml:space="preserve">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F0403A" w:rsidP="00F0403A" w:rsidR="00F0403A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161910" w:rsidP="00DB249C" w:rsidR="00161910" w:rsidRPr="00764D81">
      <w:pPr>
        <w:jc w:val="both"/>
      </w:pPr>
    </w:p>
    <w:p w:rsidRDefault="00F546B4" w:rsidP="00F546B4" w:rsidR="00F546B4" w:rsidRPr="00764D81">
      <w:pPr>
        <w:ind w:left="360"/>
        <w:jc w:val="center"/>
      </w:pPr>
      <w:r w:rsidRPr="00764D81">
        <w:t>Obrazloženje</w:t>
      </w:r>
    </w:p>
    <w:p w:rsidRDefault="00F546B4" w:rsidP="00F546B4" w:rsidR="00F546B4" w:rsidRPr="00764D81">
      <w:pPr>
        <w:ind w:left="360"/>
        <w:jc w:val="center"/>
      </w:pPr>
    </w:p>
    <w:p w:rsidRDefault="00F546B4" w:rsidP="00F546B4" w:rsidR="00F546B4" w:rsidRPr="00764D81">
      <w:pPr>
        <w:jc w:val="both"/>
      </w:pPr>
      <w:r w:rsidRPr="00764D81">
        <w:tab/>
        <w:t xml:space="preserve">Na ispitnom ročištu održanom </w:t>
      </w:r>
      <w:r w:rsidR="00F0403A">
        <w:t>11. srpnja</w:t>
      </w:r>
      <w:r w:rsidR="001A5223" w:rsidRPr="00764D81">
        <w:t xml:space="preserve"> </w:t>
      </w:r>
      <w:r w:rsidR="005A65EF" w:rsidRPr="00764D81">
        <w:t>2017</w:t>
      </w:r>
      <w:r w:rsidRPr="00764D81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764D81">
      <w:pPr>
        <w:jc w:val="both"/>
      </w:pPr>
      <w:r w:rsidRPr="00764D81">
        <w:tab/>
        <w:t xml:space="preserve">Tražbine </w:t>
      </w:r>
      <w:r w:rsidR="00764D81" w:rsidRPr="00764D81">
        <w:t xml:space="preserve">prvog i </w:t>
      </w:r>
      <w:r w:rsidRPr="00764D81">
        <w:t>drugog višeg isplatnog reda označene u st. I. A)</w:t>
      </w:r>
      <w:r w:rsidR="00101FC6" w:rsidRPr="00764D81">
        <w:t xml:space="preserve"> </w:t>
      </w:r>
      <w:r w:rsidR="00764D81" w:rsidRPr="00764D81">
        <w:t xml:space="preserve">i I. B) </w:t>
      </w:r>
      <w:r w:rsidRPr="00764D81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F0403A" w:rsidR="00F0403A" w:rsidRPr="00E86B17">
      <w:pPr>
        <w:jc w:val="both"/>
      </w:pPr>
      <w:r w:rsidRPr="00764D81">
        <w:tab/>
      </w:r>
      <w:r w:rsidR="00F0403A" w:rsidRPr="00E86B17">
        <w:t xml:space="preserve">U st. I. </w:t>
      </w:r>
      <w:r w:rsidR="00F0403A">
        <w:t>C</w:t>
      </w:r>
      <w:r w:rsidR="00F0403A" w:rsidRPr="00E86B17">
        <w:t xml:space="preserve">) izreke ovog rješenja navedene su tražbine </w:t>
      </w:r>
      <w:r w:rsidR="00F0403A">
        <w:t>drugo</w:t>
      </w:r>
      <w:r w:rsidR="00F0403A" w:rsidRPr="00E86B17">
        <w:t>g višeg isplatnog reda osporene od strane stečajnog upravitelja, koje osporavanje na ročištu nije otklonjeno.</w:t>
      </w:r>
    </w:p>
    <w:p w:rsidRDefault="00F0403A" w:rsidP="00DB249C" w:rsidR="00DB249C" w:rsidRPr="00BD3A85">
      <w:pPr>
        <w:ind w:firstLine="708"/>
        <w:jc w:val="both"/>
      </w:pPr>
      <w:r w:rsidRPr="00E86B17">
        <w:t xml:space="preserve">Tražbinu vjerovnika </w:t>
      </w:r>
      <w:r w:rsidR="00DB249C">
        <w:t>HRVATSKO DRUŠTVO SKLADATELJA, Zagreb, Berislavićeva 9</w:t>
      </w:r>
      <w:r w:rsidR="00DB249C" w:rsidRPr="00764FDA">
        <w:t xml:space="preserve">, OIB: </w:t>
      </w:r>
      <w:r w:rsidR="00DB249C">
        <w:t>56668956985</w:t>
      </w:r>
      <w:r>
        <w:t xml:space="preserve">, u iznosu od </w:t>
      </w:r>
      <w:r w:rsidR="00DB249C">
        <w:t xml:space="preserve">3.397,05 </w:t>
      </w:r>
      <w:r w:rsidRPr="00E86B17">
        <w:t>kn</w:t>
      </w:r>
      <w:r w:rsidR="007154D4">
        <w:t>,</w:t>
      </w:r>
      <w:r w:rsidRPr="00E86B17">
        <w:t xml:space="preserve"> </w:t>
      </w:r>
      <w:r w:rsidR="00DB249C" w:rsidRPr="00E86B17">
        <w:t xml:space="preserve">stečajni upravitelj je osporio </w:t>
      </w:r>
      <w:r w:rsidR="00DB249C">
        <w:t>zbog pogrešnog obračuna kamata.</w:t>
      </w:r>
    </w:p>
    <w:p w:rsidRDefault="00F0403A" w:rsidP="00F0403A" w:rsidR="00F0403A">
      <w:pPr>
        <w:jc w:val="both"/>
      </w:pPr>
      <w:r>
        <w:tab/>
      </w:r>
      <w:r w:rsidRPr="00E86B17">
        <w:t xml:space="preserve">Tražbinu vjerovnika </w:t>
      </w:r>
      <w:r w:rsidR="00DB249C">
        <w:t>HRVATSKA RADIOTELEVIZIJA, Zagreb, Prisavlje 3</w:t>
      </w:r>
      <w:r w:rsidR="00DB249C" w:rsidRPr="00764FDA">
        <w:t xml:space="preserve">, OIB: </w:t>
      </w:r>
      <w:r w:rsidR="00DB249C">
        <w:t>68419124305</w:t>
      </w:r>
      <w:r w:rsidRPr="00E86B17">
        <w:t xml:space="preserve">, u iznosu od  </w:t>
      </w:r>
      <w:r w:rsidR="00DB249C">
        <w:t>774,20</w:t>
      </w:r>
      <w:r w:rsidR="00DB249C" w:rsidRPr="00764FDA">
        <w:t xml:space="preserve"> </w:t>
      </w:r>
      <w:r w:rsidRPr="00E86B17">
        <w:t>kn</w:t>
      </w:r>
      <w:r w:rsidR="007154D4">
        <w:t>,</w:t>
      </w:r>
      <w:r w:rsidRPr="00E86B17">
        <w:t xml:space="preserve"> </w:t>
      </w:r>
      <w:r w:rsidR="00DB249C" w:rsidRPr="00E86B17">
        <w:t xml:space="preserve">u </w:t>
      </w:r>
      <w:r w:rsidR="00DB249C" w:rsidRPr="000D10F8">
        <w:t xml:space="preserve">cijelosti </w:t>
      </w:r>
      <w:r w:rsidR="00DB249C" w:rsidRPr="00E86B17">
        <w:t xml:space="preserve">je osporio stečajni upravitelj </w:t>
      </w:r>
      <w:r w:rsidR="00DB249C">
        <w:t>zbog zastare</w:t>
      </w:r>
      <w:r w:rsidRPr="00E86B17">
        <w:t>.</w:t>
      </w:r>
    </w:p>
    <w:p w:rsidRDefault="00F0403A" w:rsidP="00F0403A" w:rsidR="00F0403A">
      <w:pPr>
        <w:jc w:val="both"/>
      </w:pPr>
    </w:p>
    <w:p w:rsidRDefault="00F0403A" w:rsidP="00F0403A" w:rsidR="00F0403A" w:rsidRPr="00E86B17">
      <w:pPr>
        <w:ind w:firstLine="708"/>
        <w:jc w:val="both"/>
      </w:pPr>
      <w:r w:rsidRPr="00E86B17">
        <w:lastRenderedPageBreak/>
        <w:t xml:space="preserve">Na ročištu osporavanja nisu otklonjena pa su vjerovnici osporenih tražbina upućeni u parnicu jer za osporenu tražbinu ne postoji ovršna isprava, te je odluka donesena na temelju odredbe čl. 266. st. 1. i čl. 267. st 1. SZ-a. </w:t>
      </w:r>
    </w:p>
    <w:p w:rsidRDefault="00F22F13" w:rsidP="006B2538" w:rsidR="00F22F13" w:rsidRPr="00764D81">
      <w:pPr>
        <w:jc w:val="both"/>
      </w:pPr>
    </w:p>
    <w:p w:rsidRDefault="00F546B4" w:rsidP="00F546B4" w:rsidR="00F546B4" w:rsidRPr="00764D81">
      <w:pPr>
        <w:ind w:firstLine="708"/>
        <w:jc w:val="center"/>
      </w:pPr>
      <w:r w:rsidRPr="00764D81">
        <w:t>U Pazin</w:t>
      </w:r>
      <w:r w:rsidR="00810499" w:rsidRPr="00764D81">
        <w:t>u</w:t>
      </w:r>
      <w:r w:rsidRPr="00764D81">
        <w:t xml:space="preserve"> </w:t>
      </w:r>
      <w:r w:rsidR="00F0403A">
        <w:t>13. srpnja</w:t>
      </w:r>
      <w:r w:rsidR="00F22F13" w:rsidRPr="00764D81">
        <w:t xml:space="preserve"> </w:t>
      </w:r>
      <w:r w:rsidR="00C72755" w:rsidRPr="00764D81">
        <w:t>2017</w:t>
      </w:r>
      <w:r w:rsidRPr="00764D81">
        <w:t>.</w:t>
      </w:r>
    </w:p>
    <w:p w:rsidRDefault="00F546B4" w:rsidP="00DB249C" w:rsidR="00F546B4" w:rsidRPr="00764D81"/>
    <w:p w:rsidRDefault="00F546B4" w:rsidP="00F546B4" w:rsidR="00F546B4" w:rsidRPr="00764D81">
      <w:pPr>
        <w:ind w:firstLine="708" w:left="5664"/>
        <w:jc w:val="center"/>
      </w:pPr>
      <w:r w:rsidRPr="00764D81">
        <w:t>Stečajni sudac</w:t>
      </w:r>
    </w:p>
    <w:p w:rsidRDefault="00F546B4" w:rsidP="00DB249C" w:rsidR="00F546B4">
      <w:pPr>
        <w:ind w:firstLine="708" w:left="4956"/>
        <w:jc w:val="center"/>
      </w:pPr>
      <w:r w:rsidRPr="00764D81">
        <w:t xml:space="preserve">           </w:t>
      </w:r>
      <w:r w:rsidR="00CF7408" w:rsidRPr="00764D81">
        <w:t>Damir Rabar</w:t>
      </w:r>
      <w:r w:rsidR="005D23E9">
        <w:t>, v.r.</w:t>
      </w:r>
    </w:p>
    <w:p w:rsidRDefault="007154D4" w:rsidP="00DB249C" w:rsidR="007154D4">
      <w:pPr>
        <w:ind w:firstLine="708" w:left="4956"/>
        <w:jc w:val="center"/>
      </w:pPr>
    </w:p>
    <w:p w:rsidRDefault="007154D4" w:rsidP="00DB249C" w:rsidR="007154D4">
      <w:pPr>
        <w:ind w:firstLine="708" w:left="4956"/>
        <w:jc w:val="center"/>
      </w:pPr>
    </w:p>
    <w:p w:rsidRDefault="007154D4" w:rsidP="00DB249C" w:rsidR="007154D4" w:rsidRPr="00764D81">
      <w:pPr>
        <w:ind w:firstLine="708" w:left="4956"/>
        <w:jc w:val="center"/>
      </w:pPr>
    </w:p>
    <w:p w:rsidRDefault="00F546B4" w:rsidP="00F546B4" w:rsidR="00F546B4" w:rsidRPr="00764D81">
      <w:pPr>
        <w:jc w:val="both"/>
      </w:pPr>
      <w:r w:rsidRPr="00764D81">
        <w:t>UPUTA O PRAVNOM LIJEKU:</w:t>
      </w:r>
    </w:p>
    <w:p w:rsidRDefault="00EC3102" w:rsidP="00EC3102" w:rsidR="00EC3102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 (čl. 265. st. 3. SZ-a). </w:t>
      </w:r>
    </w:p>
    <w:p w:rsidRDefault="00EC3102" w:rsidP="00EC3102" w:rsidR="00EC3102">
      <w:pPr>
        <w:ind w:firstLine="708"/>
        <w:jc w:val="both"/>
      </w:pPr>
      <w:r>
        <w:t xml:space="preserve">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F546B4" w:rsidP="00F546B4" w:rsidR="00F546B4" w:rsidRPr="00764D81">
      <w:pPr>
        <w:ind w:left="7080"/>
        <w:jc w:val="both"/>
      </w:pPr>
    </w:p>
    <w:p w:rsidRDefault="00F546B4" w:rsidP="00F546B4" w:rsidR="00F546B4">
      <w:r w:rsidRPr="00764D81">
        <w:t xml:space="preserve">DNA:  </w:t>
      </w:r>
    </w:p>
    <w:p w:rsidRDefault="00DB249C" w:rsidP="00DB249C" w:rsidR="00DB249C">
      <w:pPr>
        <w:pStyle w:val="Odlomakpopisa"/>
        <w:numPr>
          <w:ilvl w:val="0"/>
          <w:numId w:val="5"/>
        </w:numPr>
      </w:pPr>
      <w:r>
        <w:t>HRVATSKO DRUŠTVO SKLADATELJA, Zagreb, Berislavićeva 9,</w:t>
      </w:r>
      <w:r w:rsidR="00A170C2">
        <w:t xml:space="preserve"> po pun.</w:t>
      </w:r>
    </w:p>
    <w:p w:rsidRDefault="00DB249C" w:rsidP="00DB249C" w:rsidR="00DB249C" w:rsidRPr="00764D81">
      <w:pPr>
        <w:pStyle w:val="Odlomakpopisa"/>
        <w:numPr>
          <w:ilvl w:val="0"/>
          <w:numId w:val="5"/>
        </w:numPr>
      </w:pPr>
      <w:r>
        <w:t>HRVATSKA RADIOTELEVIZIJA, Zagreb, Prisavlje 3,</w:t>
      </w:r>
      <w:r w:rsidR="00A170C2">
        <w:t xml:space="preserve"> po pun. </w:t>
      </w:r>
    </w:p>
    <w:p w:rsidRDefault="00F546B4" w:rsidP="006415DB" w:rsidR="003B29B3" w:rsidRPr="00764D81">
      <w:pPr>
        <w:pStyle w:val="Odlomakpopisa"/>
        <w:numPr>
          <w:ilvl w:val="0"/>
          <w:numId w:val="2"/>
        </w:numPr>
        <w:jc w:val="both"/>
      </w:pPr>
      <w:r w:rsidRPr="00764D81">
        <w:t>e-oglasna ploča suda 8 dana (čl. 265. st. 2. SZ-a)</w:t>
      </w:r>
      <w:r w:rsidR="00DB249C">
        <w:t>.</w:t>
      </w:r>
    </w:p>
    <w:sectPr w:rsidSect="00CD660D" w:rsidR="003B29B3" w:rsidRPr="00764D8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49C" w:rsidP="00F546B4" w:rsidR="00DB249C">
      <w:r>
        <w:separator/>
      </w:r>
    </w:p>
  </w:endnote>
  <w:endnote w:id="0" w:type="continuationSeparator">
    <w:p w:rsidRDefault="00DB249C" w:rsidP="00F546B4" w:rsidR="00DB2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49C" w:rsidP="00F546B4" w:rsidR="00DB249C">
      <w:r>
        <w:separator/>
      </w:r>
    </w:p>
  </w:footnote>
  <w:footnote w:id="0" w:type="continuationSeparator">
    <w:p w:rsidRDefault="00DB249C" w:rsidP="00F546B4" w:rsidR="00DB2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49C" w:rsidP="00CD660D" w:rsidR="00DB24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49C" w:rsidR="00DB24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49C" w:rsidP="00CD660D" w:rsidR="00DB24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1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249C" w:rsidP="00CD660D" w:rsidR="00DB249C">
    <w:pPr>
      <w:pStyle w:val="Zaglavlje"/>
    </w:pPr>
    <w:r>
      <w:tab/>
    </w:r>
    <w:r>
      <w:tab/>
    </w:r>
    <w:r w:rsidRPr="00764D81">
      <w:t>Posl.br.: 1 St-</w:t>
    </w:r>
    <w:r>
      <w:t>238</w:t>
    </w:r>
    <w:r w:rsidRPr="00764D81">
      <w:t>/1</w:t>
    </w:r>
    <w:r>
      <w:t>7</w:t>
    </w:r>
    <w:r w:rsidRPr="00764D81">
      <w:t>-</w:t>
    </w:r>
    <w:r>
      <w:t>14</w:t>
    </w:r>
  </w:p>
  <w:p w:rsidRDefault="00DB249C" w:rsidP="00CD660D" w:rsidR="00DB249C">
    <w:pPr>
      <w:pStyle w:val="Zaglavlje"/>
    </w:pPr>
  </w:p>
  <w:p w:rsidRDefault="00DB249C" w:rsidP="00CD660D" w:rsidR="00DB249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49C" w:rsidP="00DB249C" w:rsidR="00DB249C">
    <w:pPr>
      <w:pStyle w:val="Zaglavlje"/>
      <w:jc w:val="right"/>
    </w:pPr>
    <w:r>
      <w:tab/>
    </w:r>
    <w:r>
      <w:tab/>
    </w:r>
    <w:r w:rsidRPr="00764D81">
      <w:t>Posl.br.: 1 St-</w:t>
    </w:r>
    <w:r>
      <w:t>238</w:t>
    </w:r>
    <w:r w:rsidRPr="00764D81">
      <w:t>/1</w:t>
    </w:r>
    <w:r>
      <w:t>7</w:t>
    </w:r>
    <w:r w:rsidRPr="00764D81">
      <w:t>-</w:t>
    </w:r>
    <w: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7BA2461"/>
    <w:multiLevelType w:val="hybridMultilevel"/>
    <w:tmpl w:val="A328A9D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53B5509"/>
    <w:multiLevelType w:val="hybridMultilevel"/>
    <w:tmpl w:val="3F7CDCD2"/>
    <w:lvl w:tplc="1A64BF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73D79"/>
    <w:rsid w:val="000C4568"/>
    <w:rsid w:val="00101FC6"/>
    <w:rsid w:val="00111C0D"/>
    <w:rsid w:val="00161910"/>
    <w:rsid w:val="00164032"/>
    <w:rsid w:val="00173548"/>
    <w:rsid w:val="00183306"/>
    <w:rsid w:val="001A1123"/>
    <w:rsid w:val="001A2CB0"/>
    <w:rsid w:val="001A5223"/>
    <w:rsid w:val="001B30F3"/>
    <w:rsid w:val="00237CF8"/>
    <w:rsid w:val="00246214"/>
    <w:rsid w:val="00256CA5"/>
    <w:rsid w:val="00264A9F"/>
    <w:rsid w:val="00271F09"/>
    <w:rsid w:val="00285A1C"/>
    <w:rsid w:val="002C3D7A"/>
    <w:rsid w:val="00315C61"/>
    <w:rsid w:val="003613FF"/>
    <w:rsid w:val="00381586"/>
    <w:rsid w:val="003B29B3"/>
    <w:rsid w:val="003C0A0A"/>
    <w:rsid w:val="003D419E"/>
    <w:rsid w:val="003E26D0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54328"/>
    <w:rsid w:val="00594CA6"/>
    <w:rsid w:val="005A65EF"/>
    <w:rsid w:val="005D23E9"/>
    <w:rsid w:val="005E6174"/>
    <w:rsid w:val="005F51F6"/>
    <w:rsid w:val="00603386"/>
    <w:rsid w:val="00604445"/>
    <w:rsid w:val="00630075"/>
    <w:rsid w:val="006415DB"/>
    <w:rsid w:val="006655A0"/>
    <w:rsid w:val="0066742A"/>
    <w:rsid w:val="00684FCB"/>
    <w:rsid w:val="0069326E"/>
    <w:rsid w:val="006B2538"/>
    <w:rsid w:val="006B346A"/>
    <w:rsid w:val="006F3547"/>
    <w:rsid w:val="00700D85"/>
    <w:rsid w:val="007075BA"/>
    <w:rsid w:val="00712213"/>
    <w:rsid w:val="007154D4"/>
    <w:rsid w:val="00717E92"/>
    <w:rsid w:val="00764D81"/>
    <w:rsid w:val="0078523D"/>
    <w:rsid w:val="007D1813"/>
    <w:rsid w:val="007E089B"/>
    <w:rsid w:val="007F3CD4"/>
    <w:rsid w:val="007F701F"/>
    <w:rsid w:val="00801E62"/>
    <w:rsid w:val="00804F40"/>
    <w:rsid w:val="008052C6"/>
    <w:rsid w:val="00810499"/>
    <w:rsid w:val="00810B70"/>
    <w:rsid w:val="00812D34"/>
    <w:rsid w:val="008141CB"/>
    <w:rsid w:val="00844C7C"/>
    <w:rsid w:val="008C118F"/>
    <w:rsid w:val="008E4512"/>
    <w:rsid w:val="008F4870"/>
    <w:rsid w:val="008F5FDD"/>
    <w:rsid w:val="0091282E"/>
    <w:rsid w:val="00934109"/>
    <w:rsid w:val="0094722D"/>
    <w:rsid w:val="00967CC7"/>
    <w:rsid w:val="00975633"/>
    <w:rsid w:val="00985388"/>
    <w:rsid w:val="009F0789"/>
    <w:rsid w:val="009F31D9"/>
    <w:rsid w:val="00A05DB7"/>
    <w:rsid w:val="00A170C2"/>
    <w:rsid w:val="00A20B44"/>
    <w:rsid w:val="00A42DC4"/>
    <w:rsid w:val="00A62A75"/>
    <w:rsid w:val="00A8384B"/>
    <w:rsid w:val="00AC238F"/>
    <w:rsid w:val="00AD219A"/>
    <w:rsid w:val="00AD464B"/>
    <w:rsid w:val="00B95CC4"/>
    <w:rsid w:val="00BC4CE5"/>
    <w:rsid w:val="00BD76C9"/>
    <w:rsid w:val="00C360F2"/>
    <w:rsid w:val="00C524EC"/>
    <w:rsid w:val="00C72755"/>
    <w:rsid w:val="00C77D96"/>
    <w:rsid w:val="00CD660D"/>
    <w:rsid w:val="00CF2189"/>
    <w:rsid w:val="00CF7408"/>
    <w:rsid w:val="00D46EA0"/>
    <w:rsid w:val="00D77807"/>
    <w:rsid w:val="00D83900"/>
    <w:rsid w:val="00DA3640"/>
    <w:rsid w:val="00DA4343"/>
    <w:rsid w:val="00DB249C"/>
    <w:rsid w:val="00DB7F37"/>
    <w:rsid w:val="00DC4277"/>
    <w:rsid w:val="00DD7258"/>
    <w:rsid w:val="00DE5B2B"/>
    <w:rsid w:val="00DF1005"/>
    <w:rsid w:val="00E37200"/>
    <w:rsid w:val="00E56383"/>
    <w:rsid w:val="00E66789"/>
    <w:rsid w:val="00E86B17"/>
    <w:rsid w:val="00E910A6"/>
    <w:rsid w:val="00EB409B"/>
    <w:rsid w:val="00EC3102"/>
    <w:rsid w:val="00EC48C0"/>
    <w:rsid w:val="00EC58F9"/>
    <w:rsid w:val="00F0403A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C664A"/>
    <w:rsid w:val="00FE19D0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8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St-238/2017-14</izvorni_sadrzaj>
    <derivirana_varijabla naziv="DomainObject.Oznaka_1">St-238/2017-14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St-238/2017-14</izvorni_sadrzaj>
    <derivirana_varijabla naziv="DomainObject.PoslovniBrojDokumenta_1">St-238/2017-14</derivirana_varijabla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4505</properties:Characters>
  <properties:Lines>114</properties:Lines>
  <properties:Paragraphs>43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2017-07-13T06:02:00Z</dcterms:created>
  <dc:creator>Jasmina Matika</dc:creator>
  <cp:lastModifiedBy>Lorena Paris Aničić</cp:lastModifiedBy>
  <cp:lastPrinted>2017-04-12T09:49:00Z</cp:lastPrinted>
  <dcterms:modified xmlns:xsi="http://www.w3.org/2001/XMLSchema-instance" xsi:type="dcterms:W3CDTF">2017-07-13T06:58:00Z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St-238/2017-14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