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21ba" w14:paraId="b3021b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8D3528">
        <w:rPr>
          <w:lang w:val="hr-HR"/>
        </w:rPr>
        <w:t>9</w:t>
      </w:r>
      <w:r w:rsidR="00354F99">
        <w:rPr>
          <w:lang w:val="hr-HR"/>
        </w:rPr>
        <w:t>5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A52825">
        <w:rPr>
          <w:lang w:val="hr-HR"/>
        </w:rPr>
        <w:t xml:space="preserve">TECHLAB društvo s ograničenom odgovornošću za istraživanje, razvoj i implementaciju informatičkih tehnologija, Bjelovar, Krste Frankopana 11,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A52825">
        <w:rPr>
          <w:lang w:val="hr-HR"/>
        </w:rPr>
        <w:t>68502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A52825">
        <w:rPr>
          <w:lang w:val="hr-HR"/>
        </w:rPr>
        <w:t>73246242278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88373A">
        <w:rPr>
          <w:lang w:val="hr-HR"/>
        </w:rPr>
        <w:t>9</w:t>
      </w:r>
      <w:r w:rsidR="00A52825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52825">
        <w:rPr>
          <w:lang w:val="hr-HR"/>
        </w:rPr>
        <w:t>22.597,28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A52825">
        <w:rPr>
          <w:lang w:val="hr-HR"/>
        </w:rPr>
        <w:t xml:space="preserve">Miroslav Vegh, Bjelovar, Krste Frankopana 11, </w:t>
      </w:r>
      <w:r w:rsidR="00950EF7">
        <w:rPr>
          <w:lang w:val="hr-HR"/>
        </w:rPr>
        <w:t xml:space="preserve"> </w:t>
      </w:r>
      <w:r w:rsidR="006612D1">
        <w:rPr>
          <w:lang w:val="hr-HR"/>
        </w:rPr>
        <w:t xml:space="preserve">OIB: </w:t>
      </w:r>
      <w:r w:rsidR="00A52825">
        <w:rPr>
          <w:lang w:val="hr-HR"/>
        </w:rPr>
        <w:t>11216547786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11DC">
        <w:rPr>
          <w:lang w:val="hr-HR"/>
        </w:rPr>
        <w:t>28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11DC">
        <w:rPr>
          <w:lang w:val="hr-HR"/>
        </w:rPr>
        <w:t>28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C5B" w:rsidR="003C5C5B">
      <w:r>
        <w:separator/>
      </w:r>
    </w:p>
  </w:endnote>
  <w:endnote w:id="0" w:type="continuationSeparator">
    <w:p w:rsidRDefault="003C5C5B" w:rsidR="003C5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C5B" w:rsidR="003C5C5B">
      <w:r>
        <w:separator/>
      </w:r>
    </w:p>
  </w:footnote>
  <w:footnote w:id="0" w:type="continuationSeparator">
    <w:p w:rsidRDefault="003C5C5B" w:rsidR="003C5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8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07DB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A6A"/>
    <w:rsid w:val="00394610"/>
    <w:rsid w:val="0039680A"/>
    <w:rsid w:val="003C5C5B"/>
    <w:rsid w:val="003C74AA"/>
    <w:rsid w:val="003F4510"/>
    <w:rsid w:val="00420CDA"/>
    <w:rsid w:val="00440F0C"/>
    <w:rsid w:val="00452B5C"/>
    <w:rsid w:val="004533C3"/>
    <w:rsid w:val="004629E7"/>
    <w:rsid w:val="00475DC0"/>
    <w:rsid w:val="0047725A"/>
    <w:rsid w:val="004B7E8E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4B88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4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4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TECHLAB društvo s ograničenom odgovornošću za istraživanje, razvoj i implementaciju informatičkih tehnologija, Bjelovar</izvorni_sadrzaj>
    <derivirana_varijabla naziv="DomainObject.Predmet.ProtustrankaFormated_1">  TECHLAB društvo s ograničenom odgovornošću za istraživanje, razvoj i implementaciju informatičkih tehnologija, Bjelovar</derivirana_varijabla>
  </DomainObject.Predmet.ProtustrankaFormated>
  <DomainObject.Predmet.ProtustrankaFormatedOIB>
    <izvorni_sadrzaj>  TECHLAB društvo s ograničenom odgovornošću za istraživanje, razvoj i implementaciju informatičkih tehnologija, Bjelovar, OIB 73246242278</izvorni_sadrzaj>
    <derivirana_varijabla naziv="DomainObject.Predmet.ProtustrankaFormatedOIB_1">  TECHLAB društvo s ograničenom odgovornošću za istraživanje, razvoj i implementaciju informatičkih tehnologija, Bjelovar, OIB 73246242278</derivirana_varijabla>
  </DomainObject.Predmet.ProtustrankaFormatedOIB>
  <DomainObject.Predmet.ProtustrankaFormatedWithAdress>
    <izvorni_sadrzaj> TECHLAB društvo s ograničenom odgovornošću za istraživanje, razvoj i implementaciju informatičkih tehnologija, Bjelovar, Krste Frankopana 11, 43000 Bjelovar</izvorni_sadrzaj>
    <derivirana_varijabla naziv="DomainObject.Predmet.ProtustrankaFormatedWithAdress_1"> TECHLAB društvo s ograničenom odgovornošću za istraživanje, razvoj i implementaciju informatičkih tehnologija, Bjelovar, Krste Frankopana 11, 43000 Bjelovar</derivirana_varijabla>
  </DomainObject.Predmet.ProtustrankaFormatedWithAdress>
  <DomainObject.Predmet.ProtustrankaFormatedWithAdressOIB>
    <izvorni_sadrzaj> TECHLAB društvo s ograničenom odgovornošću za istraživanje, razvoj i implementaciju informatičkih tehnologija, Bjelovar, OIB 73246242278, Krste Frankopana 11, 43000 Bjelovar</izvorni_sadrzaj>
    <derivirana_varijabla naziv="DomainObject.Predmet.ProtustrankaFormatedWithAdressOIB_1"> TECHLAB društvo s ograničenom odgovornošću za istraživanje, razvoj i implementaciju informatičkih tehnologija, Bjelovar, OIB 73246242278, Krste Frankopana 11, 43000 Bjelovar</derivirana_varijabla>
  </DomainObject.Predmet.ProtustrankaFormatedWithAdressOIB>
  <DomainObject.Predmet.ProtustrankaWithAdress>
    <izvorni_sadrzaj>TECHLAB društvo s ograničenom odgovornošću za istraživanje, razvoj i implementaciju informatičkih tehnologija, Bjelovar Krste Frankopana 11, 43000 Bjelovar</izvorni_sadrzaj>
    <derivirana_varijabla naziv="DomainObject.Predmet.ProtustrankaWithAdress_1">TECHLAB društvo s ograničenom odgovornošću za istraživanje, razvoj i implementaciju informatičkih tehnologija, Bjelovar Krste Frankopana 11, 43000 Bjelovar</derivirana_varijabla>
  </DomainObject.Predmet.ProtustrankaWithAdress>
  <DomainObject.Predmet.ProtustrankaWithAdressOIB>
    <izvorni_sadrzaj>TECHLAB društvo s ograničenom odgovornošću za istraživanje, razvoj i implementaciju informatičkih tehnologija, Bjelovar, OIB 73246242278, Krste Frankopana 11, 43000 Bjelovar</izvorni_sadrzaj>
    <derivirana_varijabla naziv="DomainObject.Predmet.ProtustrankaWithAdressOIB_1">TECHLAB društvo s ograničenom odgovornošću za istraživanje, razvoj i implementaciju informatičkih tehnologija, Bjelovar, OIB 73246242278, Krste Frankopana 11, 43000 Bjelovar</derivirana_varijabla>
  </DomainObject.Predmet.ProtustrankaWithAdressOIB>
  <DomainObject.Predmet.ProtustrankaNazivFormated>
    <izvorni_sadrzaj>TECHLAB društvo s ograničenom odgovornošću za istraživanje, razvoj i implementaciju informatičkih tehnologija, Bjelovar</izvorni_sadrzaj>
    <derivirana_varijabla naziv="DomainObject.Predmet.ProtustrankaNazivFormated_1">TECHLAB društvo s ograničenom odgovornošću za istraživanje, razvoj i implementaciju informatičkih tehnologija, Bjelovar</derivirana_varijabla>
  </DomainObject.Predmet.ProtustrankaNazivFormated>
  <DomainObject.Predmet.ProtustrankaNazivFormatedOIB>
    <izvorni_sadrzaj>TECHLAB društvo s ograničenom odgovornošću za istraživanje, razvoj i implementaciju informatičkih tehnologija, Bjelovar, OIB 73246242278</izvorni_sadrzaj>
    <derivirana_varijabla naziv="DomainObject.Predmet.ProtustrankaNazivFormatedOIB_1">TECHLAB društvo s ograničenom odgovornošću za istraživanje, razvoj i implementaciju informatičkih tehnologija, Bjelovar, OIB 73246242278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TECHLAB društvo s ograničenom odgovornošću za istraživanje, razvoj i implementaciju informatičkih tehnologija, Bjelovar</item>
    </izvorni_sadrzaj>
    <derivirana_varijabla naziv="DomainObject.Predmet.ProtuStrankaListFormated_1">
      <item>TECHLAB društvo s ograničenom odgovornošću za istraživanje, razvoj i implementaciju informatičkih tehnologija, Bjelovar</item>
    </derivirana_varijabla>
  </DomainObject.Predmet.ProtuStrankaListFormated>
  <DomainObject.Predmet.ProtuStrankaListFormatedOIB>
    <izvorni_sadrzaj>
      <item>TECHLAB društvo s ograničenom odgovornošću za istraživanje, razvoj i implementaciju informatičkih tehnologija, Bjelovar, OIB 73246242278</item>
    </izvorni_sadrzaj>
    <derivirana_varijabla naziv="DomainObject.Predmet.ProtuStrankaListFormatedOIB_1">
      <item>TECHLAB društvo s ograničenom odgovornošću za istraživanje, razvoj i implementaciju informatičkih tehnologija, Bjelovar, OIB 73246242278</item>
    </derivirana_varijabla>
  </DomainObject.Predmet.ProtuStrankaListFormatedOIB>
  <DomainObject.Predmet.ProtuStrankaListFormatedWithAdress>
    <izvorni_sadrzaj>
      <item>TECHLAB društvo s ograničenom odgovornošću za istraživanje, razvoj i implementaciju informatičkih tehnologija, Bjelovar, Krste Frankopana 11, 43000 Bjelovar</item>
    </izvorni_sadrzaj>
    <derivirana_varijabla naziv="DomainObject.Predmet.ProtuStrankaListFormatedWithAdress_1">
      <item>TECHLAB društvo s ograničenom odgovornošću za istraživanje, razvoj i implementaciju informatičkih tehnologija, Bjelovar, Krste Frankopana 11, 43000 Bjelovar</item>
    </derivirana_varijabla>
  </DomainObject.Predmet.ProtuStrankaListFormatedWithAdress>
  <DomainObject.Predmet.ProtuStrankaListFormatedWithAdressOIB>
    <izvorni_sadrzaj>
      <item>TECHLAB društvo s ograničenom odgovornošću za istraživanje, razvoj i implementaciju informatičkih tehnologija, Bjelovar, OIB 73246242278, Krste Frankopana 11, 43000 Bjelovar</item>
    </izvorni_sadrzaj>
    <derivirana_varijabla naziv="DomainObject.Predmet.ProtuStrankaListFormatedWithAdressOIB_1">
      <item>TECHLAB društvo s ograničenom odgovornošću za istraživanje, razvoj i implementaciju informatičkih tehnologija, Bjelovar, OIB 73246242278, Krste Frankopana 11, 43000 Bjelovar</item>
    </derivirana_varijabla>
  </DomainObject.Predmet.ProtuStrankaListFormatedWithAdressOIB>
  <DomainObject.Predmet.ProtuStrankaListNazivFormated>
    <izvorni_sadrzaj>
      <item>TECHLAB društvo s ograničenom odgovornošću za istraživanje, razvoj i implementaciju informatičkih tehnologija, Bjelovar</item>
    </izvorni_sadrzaj>
    <derivirana_varijabla naziv="DomainObject.Predmet.ProtuStrankaListNazivFormated_1">
      <item>TECHLAB društvo s ograničenom odgovornošću za istraživanje, razvoj i implementaciju informatičkih tehnologija, Bjelovar</item>
    </derivirana_varijabla>
  </DomainObject.Predmet.ProtuStrankaListNazivFormated>
  <DomainObject.Predmet.ProtuStrankaListNazivFormatedOIB>
    <izvorni_sadrzaj>
      <item>TECHLAB društvo s ograničenom odgovornošću za istraživanje, razvoj i implementaciju informatičkih tehnologija, Bjelovar, OIB 73246242278</item>
    </izvorni_sadrzaj>
    <derivirana_varijabla naziv="DomainObject.Predmet.ProtuStrankaListNazivFormatedOIB_1">
      <item>TECHLAB društvo s ograničenom odgovornošću za istraživanje, razvoj i implementaciju informatičkih tehnologija, Bjelovar, OIB 73246242278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TECHLAB društvo s ograničenom odgovornošću za istraživanje, razvoj i implementaciju informatičkih tehnologija, Bjelovar</izvorni_sadrzaj>
    <derivirana_varijabla naziv="DomainObject.Predmet.ProtustrankaIDrugi_1">TECHLAB društvo s ograničenom odgovornošću za istraživanje, razvoj i implementaciju informatičkih tehnologija,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TECHLAB društvo s ograničenom odgovornošću za istraživanje, razvoj i implementaciju informatičkih tehnologija, Bjelovar, OIB 73246242278, Krste Frankopana 11, 43000 Bjelovar</izvorni_sadrzaj>
    <derivirana_varijabla naziv="DomainObject.Predmet.ProtustrankaIDrugiAdressOIB_1">TECHLAB društvo s ograničenom odgovornošću za istraživanje, razvoj i implementaciju informatičkih tehnologija, Bjelovar, OIB 73246242278, Krste Frankopana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TECHLAB društvo s ograničenom odgovornošću za istraživanje, razvoj i implementaciju informatičkih tehnologija, Bjelovar</item>
    </izvorni_sadrzaj>
    <derivirana_varijabla naziv="DomainObject.Predmet.SudioniciListNaziv_1">
      <item>FINA, RC ZAGREB, Podružnica Bjelovar</item>
      <item>TECHLAB društvo s ograničenom odgovornošću za istraživanje, razvoj i implementaciju informatičkih tehnologija, Bjelovar</item>
    </derivirana_varijabla>
  </DomainObject.Predmet.SudioniciListNaziv>
  <DomainObject.Predmet.SudioniciListAdressOIB>
    <izvorni_sadrzaj>
      <item>FINA, RC ZAGREB, Podružnica Bjelovar, OIB 85821130368, F. Supila 4,43000 Bjelovar</item>
      <item>TECHLAB društvo s ograničenom odgovornošću za istraživanje, razvoj i implementaciju informatičkih tehnologija, Bjelovar, OIB 73246242278, Krste Frankopana 11,43000 Bjelovar</item>
    </izvorni_sadrzaj>
    <derivirana_varijabla naziv="DomainObject.Predmet.SudioniciListAdressOIB_1">
      <item>FINA, RC ZAGREB, Podružnica Bjelovar, OIB 85821130368, F. Supila 4,43000 Bjelovar</item>
      <item>TECHLAB društvo s ograničenom odgovornošću za istraživanje, razvoj i implementaciju informatičkih tehnologija, Bjelovar, OIB 73246242278, Krste Frankopana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73246242278</item>
    </izvorni_sadrzaj>
    <derivirana_varijabla naziv="DomainObject.Predmet.SudioniciListNazivOIB_1">
      <item>, OIB 85821130368</item>
      <item>, OIB 73246242278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1787</properties:Characters>
  <properties:Lines>49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2015-12-28T08:11:00Z</dcterms:created>
  <dc:creator>ssabljic</dc:creator>
  <cp:lastModifiedBy>Suzana Sabljić</cp:lastModifiedBy>
  <cp:lastPrinted>2015-12-28T08:07:00Z</cp:lastPrinted>
  <dcterms:modified xmlns:xsi="http://www.w3.org/2001/XMLSchema-instance" xsi:type="dcterms:W3CDTF">2015-12-28T08:15:00Z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