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3be5" w14:paraId="c013be5" w:rsidRDefault="00CF321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3213" w:rsidP="00CF3213" w:rsidR="00AE649C">
      <w:pPr>
        <w:pStyle w:val="NormaleSPIS"/>
        <w:spacing w:after="0"/>
      </w:pPr>
      <w:r>
        <w:t xml:space="preserve">         Republika Hrvatska</w:t>
      </w:r>
    </w:p>
    <w:p w:rsidRDefault="00CF3213" w:rsidP="00CF3213" w:rsidR="00CF3213">
      <w:pPr>
        <w:pStyle w:val="NormaleSPIS"/>
        <w:spacing w:after="0"/>
      </w:pPr>
      <w:r>
        <w:t xml:space="preserve">     Trgovački sud u Bjelovaru</w:t>
      </w:r>
    </w:p>
    <w:p w:rsidRDefault="00CF3213" w:rsidP="00CF3213" w:rsidR="00CF3213">
      <w:pPr>
        <w:pStyle w:val="NormaleSPIS"/>
        <w:spacing w:after="0"/>
      </w:pPr>
      <w:r>
        <w:t>Bjelovar, Šetalište dr.I.Lebovića 42.</w:t>
      </w:r>
    </w:p>
    <w:p w:rsidRDefault="00CF3213" w:rsidP="00CF3213" w:rsidR="00CF3213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St-280/2016-47</w:t>
      </w:r>
    </w:p>
    <w:p w:rsidRDefault="00CF3213" w:rsidP="00CF3213" w:rsidR="00CF3213">
      <w:pPr>
        <w:jc w:val="center"/>
      </w:pPr>
      <w:r>
        <w:t>R E P U B L I K A     H R V A T S K A</w:t>
      </w:r>
    </w:p>
    <w:p w:rsidRDefault="00CF3213" w:rsidP="00CF3213" w:rsidR="00CF3213">
      <w:pPr>
        <w:jc w:val="center"/>
        <w:rPr>
          <w:b/>
        </w:rPr>
      </w:pPr>
      <w:r>
        <w:t>R J E Š E N J E</w:t>
      </w:r>
    </w:p>
    <w:p w:rsidRDefault="00CF3213" w:rsidP="00CF3213" w:rsidR="00CF3213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 28. rujna 2018. </w:t>
      </w:r>
    </w:p>
    <w:p w:rsidRDefault="00CF3213" w:rsidP="00CF3213" w:rsidR="00CF3213">
      <w:pPr>
        <w:ind w:firstLine="708"/>
        <w:jc w:val="center"/>
      </w:pPr>
      <w:r>
        <w:t>r i j e š i o      j e</w:t>
      </w:r>
    </w:p>
    <w:p w:rsidRDefault="00CF3213" w:rsidP="00CF3213" w:rsidR="00CF3213">
      <w:pPr>
        <w:ind w:firstLine="708"/>
        <w:jc w:val="both"/>
      </w:pPr>
      <w:r>
        <w:t xml:space="preserve">1.Dosuđuju se kupcu Jadranki </w:t>
      </w:r>
      <w:proofErr w:type="spellStart"/>
      <w:r>
        <w:t>Bestvina</w:t>
      </w:r>
      <w:proofErr w:type="spellEnd"/>
      <w:r>
        <w:t xml:space="preserve"> iz Osijeka, Stonska 5, OIB 31475007593 nekretnine koje dolaze upisane: </w:t>
      </w:r>
    </w:p>
    <w:p w:rsidRDefault="00CF3213" w:rsidP="00CF3213" w:rsidR="00CF3213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 i 4. suvlasnički dio: 6/631 etažno vlasništvo (E-4) spremište u podrumu oznake S4 (u nacrtu </w:t>
      </w:r>
      <w:proofErr w:type="spellStart"/>
      <w:r>
        <w:t>naranđasto</w:t>
      </w:r>
      <w:proofErr w:type="spellEnd"/>
      <w:r>
        <w:t>, koso-karirano) sa 6,07 m2.</w:t>
      </w:r>
    </w:p>
    <w:p w:rsidRDefault="00CF3213" w:rsidP="00CF3213" w:rsidR="00CF3213">
      <w:pPr>
        <w:ind w:firstLine="708"/>
        <w:jc w:val="both"/>
      </w:pPr>
      <w:r>
        <w:t xml:space="preserve">2.Određuje se nakon pravomoćnosti ovog Rješenja o dosudi nekretnina i nakon što kupac Jadranka </w:t>
      </w:r>
      <w:proofErr w:type="spellStart"/>
      <w:r>
        <w:t>Bestvina</w:t>
      </w:r>
      <w:proofErr w:type="spellEnd"/>
      <w:r>
        <w:t xml:space="preserve"> iz Osijeka, Stonska 5, OIB 31475007593,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 265.151,26 kuna, da se kod Općinskog suda u Zadru, Zemljišnoknjižnog odjela u Pagu u zemljišnim knjigama u korist kupca Jadranka </w:t>
      </w:r>
      <w:proofErr w:type="spellStart"/>
      <w:r>
        <w:t>Bestvina</w:t>
      </w:r>
      <w:proofErr w:type="spellEnd"/>
      <w:r>
        <w:t xml:space="preserve"> iz Osijeka, Stonska 5, OIB 31475007593, upiše pravo etažnog vlasništva i to 12. </w:t>
      </w:r>
      <w:proofErr w:type="spellStart"/>
      <w:r>
        <w:t>suvlasničkio</w:t>
      </w:r>
      <w:proofErr w:type="spellEnd"/>
      <w:r>
        <w:t xml:space="preserve"> dio 43/631,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m2, zatim upiše pravo etažnog vlasništva i to 4. suvlasnički dio: 6/631 etažno vlasništvo (E-4) spremište u podrumu oznake S4 (u nacrtu </w:t>
      </w:r>
      <w:proofErr w:type="spellStart"/>
      <w:r>
        <w:t>naranđasto</w:t>
      </w:r>
      <w:proofErr w:type="spellEnd"/>
      <w:r>
        <w:t xml:space="preserve">, koso-karirano) sa 6,07 m2, 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na 12. suvlasničkom djelu 43/631: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Z-2501/14, zatim na 4. suvlasničkom djelu 6/631: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</w:t>
      </w:r>
    </w:p>
    <w:p w:rsidRDefault="00CF3213" w:rsidP="00CF3213" w:rsidR="00CF3213">
      <w:pPr>
        <w:spacing w:after="0"/>
        <w:ind w:firstLine="708"/>
        <w:jc w:val="center"/>
      </w:pPr>
      <w:r>
        <w:lastRenderedPageBreak/>
        <w:t>2</w:t>
      </w:r>
    </w:p>
    <w:p w:rsidRDefault="00CF3213" w:rsidP="00CF3213" w:rsidR="00CF3213">
      <w:pPr>
        <w:ind w:firstLine="708"/>
        <w:jc w:val="right"/>
      </w:pPr>
      <w:r>
        <w:t>Poslovni broj:7 St-280/2016-47</w:t>
      </w:r>
    </w:p>
    <w:p w:rsidRDefault="00CF3213" w:rsidP="00CF3213" w:rsidR="00CF3213">
      <w:pPr>
        <w:jc w:val="both"/>
      </w:pPr>
      <w:bookmarkStart w:name="_GoBack" w:id="0"/>
      <w:bookmarkEnd w:id="0"/>
      <w:r>
        <w:t xml:space="preserve">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Z-2501/14.</w:t>
      </w:r>
    </w:p>
    <w:p w:rsidRDefault="00CF3213" w:rsidP="00CF3213" w:rsidR="00CF3213">
      <w:pPr>
        <w:pStyle w:val="Bezproreda"/>
        <w:jc w:val="center"/>
      </w:pPr>
      <w:r>
        <w:t>Obrazloženje</w:t>
      </w:r>
    </w:p>
    <w:p w:rsidRDefault="00CF3213" w:rsidP="00CF3213" w:rsidR="00CF3213">
      <w:pPr>
        <w:pStyle w:val="Bezproreda"/>
        <w:jc w:val="center"/>
      </w:pPr>
    </w:p>
    <w:p w:rsidRDefault="00CF3213" w:rsidP="00CF3213" w:rsidR="00CF3213">
      <w:pPr>
        <w:pStyle w:val="Bezproreda"/>
        <w:jc w:val="both"/>
      </w:pPr>
      <w:r>
        <w:tab/>
        <w:t xml:space="preserve">Na održanoj drugoj elektroničkoj javnoj dražbi radi prodaje imovine stečajnog dužnika REMUŠ d.o.o. u stečaju iz Bjelovara,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sudjelovali su kao ponuđači i to: Dragan Crnčević iz Zagreba,  Jadranka </w:t>
      </w:r>
      <w:proofErr w:type="spellStart"/>
      <w:r>
        <w:t>Bestvina</w:t>
      </w:r>
      <w:proofErr w:type="spellEnd"/>
      <w:r>
        <w:t xml:space="preserve"> iz Osijeka, DE MEDICUS d.o.o. iz Karlovca i UPC SAVJETOVANJE d.o.o. iz Požege, koji su svi u roku uplatili iznos potrebne jamčevine u visini od 50.830,25 kuna, time da je ponuđač UPC SAVJETOVANJE d.o.o. iz Požege, uplatio i više nego što treba, jer je na ime jamčevine uplatio iznos 59.830,25 kuna, a čime su svi prethodno navedeni ponuđači ispunili uvjete da mogu pristupiti ovoj drugoj elektroničkoj javnoj dražbi. Najbolju važeću ponudu dao je ponuđač, a sada kupac Jadranka </w:t>
      </w:r>
      <w:proofErr w:type="spellStart"/>
      <w:r>
        <w:t>Bestvina</w:t>
      </w:r>
      <w:proofErr w:type="spellEnd"/>
      <w:r>
        <w:t xml:space="preserve"> iz Osijeka, Stonska 5, OIB 31475007593, za navedene nekretnine u iznosu od 265.151.26 kuna. Sudac je utvrdio činjenicu da je kupac Jadranka </w:t>
      </w:r>
      <w:proofErr w:type="spellStart"/>
      <w:r>
        <w:t>Bestvina</w:t>
      </w:r>
      <w:proofErr w:type="spellEnd"/>
      <w:r>
        <w:t xml:space="preserve"> iz Osijeka, Stonska 5, OIB 31475007593 s najboljom važećom ponudom ispunila sve uvjete da joj se navedene nekretnine dosude, pa je nakon zaključenja elektroničke javne dražbe, odlučeno temeljem čl. 103, i čl. 108. Ovršnog zakona (NN br. 112/12, 25/13, 93/14 i 73/17), kao u točki 1. i 2. izreke ovog rješenja.</w:t>
      </w:r>
    </w:p>
    <w:p w:rsidRDefault="00CF3213" w:rsidP="00CF3213" w:rsidR="00CF3213">
      <w:pPr>
        <w:pStyle w:val="Bezproreda"/>
      </w:pPr>
    </w:p>
    <w:p w:rsidRDefault="00CF3213" w:rsidP="00CF3213" w:rsidR="00CF3213">
      <w:pPr>
        <w:pStyle w:val="Bezproreda"/>
        <w:jc w:val="both"/>
      </w:pPr>
      <w:r>
        <w:tab/>
        <w:t xml:space="preserve">Kupac Jadranka </w:t>
      </w:r>
      <w:proofErr w:type="spellStart"/>
      <w:r>
        <w:t>Bestvina</w:t>
      </w:r>
      <w:proofErr w:type="spellEnd"/>
      <w:r>
        <w:t xml:space="preserve"> iz Osijeka, Stonska 5, OIB 31475007593 će </w:t>
      </w:r>
      <w:proofErr w:type="spellStart"/>
      <w:r>
        <w:t>kupovninu</w:t>
      </w:r>
      <w:proofErr w:type="spellEnd"/>
      <w:r>
        <w:t xml:space="preserve"> u iznosu od 265.151,26 kuna uplatiti na poseban račun Agencije otvoren za tu namjenu  IBAN: HR1123900011300028787, Model HR11,time da pod "pozivom na broj" (PNB) kao podatak prvi (P1*) treba upisati broj 99724, a kao podatak drugi (P2*) treba upisati broj 45241, a podatak P1 i P2 nužno je odvojiti crticom(-). Uplaćena jamčevina od strane kupca Jadranke </w:t>
      </w:r>
      <w:proofErr w:type="spellStart"/>
      <w:r>
        <w:t>Bestvina</w:t>
      </w:r>
      <w:proofErr w:type="spellEnd"/>
      <w:r>
        <w:t xml:space="preserve"> iz Osijeka, Stonska 5, OIB 31475007593 u iznosu od 50.830,25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CF3213" w:rsidP="00CF3213" w:rsidR="00CF3213">
      <w:pPr>
        <w:pStyle w:val="Bezproreda"/>
      </w:pPr>
    </w:p>
    <w:p w:rsidRDefault="00CF3213" w:rsidP="00CF3213" w:rsidR="00CF3213">
      <w:pPr>
        <w:pStyle w:val="Bezproreda"/>
        <w:jc w:val="center"/>
      </w:pPr>
      <w:r>
        <w:t>Bjelovar 28. rujna 2018.</w:t>
      </w:r>
    </w:p>
    <w:p w:rsidRDefault="00CF3213" w:rsidP="00CF3213" w:rsidR="00CF3213">
      <w:pPr>
        <w:pStyle w:val="Bezproreda"/>
      </w:pPr>
    </w:p>
    <w:p w:rsidRDefault="00CF3213" w:rsidP="00CF3213" w:rsidR="00CF321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CF3213" w:rsidP="00CF3213" w:rsidR="00CF321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Mrazović,v.r.</w:t>
      </w:r>
    </w:p>
    <w:p w:rsidRDefault="00CF3213" w:rsidP="00CF3213" w:rsidR="00CF3213">
      <w:pPr>
        <w:pStyle w:val="Bezproreda"/>
        <w:jc w:val="both"/>
      </w:pPr>
    </w:p>
    <w:p w:rsidRDefault="00CF3213" w:rsidP="00CF3213" w:rsidR="00CF3213">
      <w:pPr>
        <w:pStyle w:val="Bezproreda"/>
        <w:jc w:val="both"/>
      </w:pPr>
      <w:r>
        <w:t xml:space="preserve">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F3213" w:rsidP="00CF3213" w:rsidR="00CF3213">
      <w:pPr>
        <w:pStyle w:val="Bezproreda"/>
        <w:jc w:val="both"/>
      </w:pPr>
      <w:r>
        <w:t xml:space="preserve">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F3213" w:rsidP="00CF3213" w:rsidR="00CF3213">
      <w:pPr>
        <w:pStyle w:val="Bezproreda"/>
      </w:pPr>
    </w:p>
    <w:p w:rsidRDefault="00CF3213" w:rsidP="00CF3213" w:rsidR="00CF3213">
      <w:pPr>
        <w:pStyle w:val="Bezproreda"/>
      </w:pPr>
    </w:p>
    <w:p w:rsidRDefault="00CF3213" w:rsidP="00CF3213" w:rsidR="00CF3213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CF3213" w:rsidP="00CF3213" w:rsidR="00CF3213">
      <w:pPr>
        <w:pStyle w:val="Bezproreda"/>
        <w:jc w:val="both"/>
      </w:pPr>
    </w:p>
    <w:p w:rsidRDefault="00CF3213" w:rsidP="00CF3213" w:rsidR="00CF3213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213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8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St-280/2016-47</izvorni_sadrzaj>
    <derivirana_varijabla naziv="DomainObject.Oznaka_1">St-280/2016-47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St-280/2016-47</izvorni_sadrzaj>
    <derivirana_varijabla naziv="DomainObject.PoslovniBrojDokumenta_1">St-280/2016-47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ED9DD-CF61-4783-93EF-BC9F41CA3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848</properties:Words>
  <properties:Characters>4627</properties:Characters>
  <properties:Lines>85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2018-09-28T12:01:00Z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