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8984" w14:paraId="0838984" w:rsidRDefault="00C940D4" w:rsidP="00C940D4" w:rsidR="00C940D4">
      <w:pPr>
        <w:jc w:val="right"/>
        <w15:collapsed w:val="false"/>
        <w:rPr>
          <w:szCs w:val="24"/>
        </w:rPr>
      </w:pP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109CD" w:rsidP="000109CD" w:rsidR="000109CD">
      <w:pPr>
        <w:widowControl w:val="false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109CD" w:rsidP="000109CD" w:rsidR="000109CD"/>
    <w:p w:rsidRDefault="000109CD" w:rsidP="000109CD" w:rsidR="000109CD">
      <w:pPr>
        <w:rPr>
          <w:lang w:eastAsia="en-US"/>
        </w:rPr>
      </w:pPr>
    </w:p>
    <w:p w:rsidRDefault="000109CD" w:rsidP="000109CD" w:rsidR="000109CD">
      <w:pPr>
        <w:jc w:val="center"/>
      </w:pPr>
      <w:r>
        <w:t>U  I M E  R E P U B L I K E  H R V A T S K E</w:t>
      </w:r>
    </w:p>
    <w:p w:rsidRDefault="000109CD" w:rsidP="000109CD" w:rsidR="000109CD"/>
    <w:p w:rsidRDefault="000109CD" w:rsidP="000109CD" w:rsidR="000109CD">
      <w:pPr>
        <w:jc w:val="center"/>
      </w:pPr>
      <w:r>
        <w:t>R J E Š E NJ E</w:t>
      </w: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 w:rsidR="00251005">
        <w:t xml:space="preserve"> ENT d.o.o., OIB: 55193429133 sa sjedištem u Zrinski i Frankopana 2, 42000 Varaždin</w:t>
      </w:r>
      <w:r w:rsidR="009B3A73">
        <w:t>, dana 6</w:t>
      </w:r>
      <w:r>
        <w:t>. rujna 2016.,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0109CD" w:rsidR="000109CD">
      <w:pPr>
        <w:jc w:val="center"/>
      </w:pPr>
      <w:r>
        <w:t>r i j e š i o  j e</w:t>
      </w:r>
    </w:p>
    <w:p w:rsidRDefault="000109CD" w:rsidP="000109CD" w:rsidR="000109CD">
      <w:pPr>
        <w:jc w:val="center"/>
      </w:pP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I Otvara se stečajni postupak nad stečajnim dužnikom </w:t>
      </w:r>
      <w:r w:rsidR="00251005">
        <w:t>ENT d.o.o., OIB: 55193429133 sa sjedištem u Zrinski i Frankopana 2, 42000 Varaždin</w:t>
      </w:r>
      <w:r w:rsidR="00C8067F">
        <w:t>, s danom 6</w:t>
      </w:r>
      <w:r>
        <w:t>. rujna 2016. u 15,00 sati.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II Zaključuje se stečajni postupak nad stečajnim dužnikom </w:t>
      </w:r>
      <w:r w:rsidR="00251005">
        <w:t>ENT d.o.o., OIB: 55193429133 sa sjedištem u Zrinski i Frankopana 2, 42000 Varaždin</w:t>
      </w:r>
      <w:r>
        <w:t>.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9E1C8C" w:rsidR="009E1C8C" w:rsidRPr="009E1C8C">
      <w:pPr>
        <w:jc w:val="both"/>
      </w:pPr>
      <w:r>
        <w:tab/>
        <w:t xml:space="preserve">III Za stečajnog upravitelja imenuje se </w:t>
      </w:r>
      <w:r w:rsidR="009E1C8C" w:rsidRPr="009E1C8C">
        <w:t xml:space="preserve">Lidija </w:t>
      </w:r>
      <w:proofErr w:type="spellStart"/>
      <w:r w:rsidR="009E1C8C" w:rsidRPr="009E1C8C">
        <w:t>Lesar</w:t>
      </w:r>
      <w:proofErr w:type="spellEnd"/>
      <w:r w:rsidR="009E1C8C" w:rsidRPr="009E1C8C">
        <w:t>, Travnička 26,</w:t>
      </w:r>
      <w:r w:rsidR="009E1C8C" w:rsidRPr="009E1C8C">
        <w:t xml:space="preserve"> 40000</w:t>
      </w:r>
      <w:r w:rsidR="009E1C8C" w:rsidRPr="009E1C8C">
        <w:t xml:space="preserve"> Čakovec, OIB: 29389899347</w:t>
      </w:r>
      <w:r w:rsidR="009E1C8C" w:rsidRPr="009E1C8C">
        <w:t>.</w:t>
      </w:r>
    </w:p>
    <w:p w:rsidRDefault="009B3A73" w:rsidP="000109CD" w:rsidR="009B3A73">
      <w:pPr>
        <w:jc w:val="both"/>
        <w:rPr>
          <w:color w:val="FF0000"/>
        </w:rPr>
      </w:pPr>
    </w:p>
    <w:p w:rsidRDefault="000109CD" w:rsidP="000109CD" w:rsidR="000109CD">
      <w:pPr>
        <w:jc w:val="both"/>
      </w:pPr>
      <w:r>
        <w:tab/>
        <w:t>IV Ovo rješenje objavit će se na e-oglasnoj ploči suda.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V Po pravomoćnosti ovoga rješenja stečajni dužnik </w:t>
      </w:r>
      <w:r w:rsidR="00251005">
        <w:t>ENT d.o.o., OIB: 55193429133 sa sjedištem u Zrinski i Frankopana 2, 42000 Varaždin</w:t>
      </w:r>
      <w:r>
        <w:t>, bit će brisan iz sudskog registra.</w:t>
      </w:r>
    </w:p>
    <w:p w:rsidRDefault="000109CD" w:rsidP="000109CD" w:rsidR="000109CD"/>
    <w:p w:rsidRDefault="000109CD" w:rsidP="000109CD" w:rsidR="000109CD">
      <w:pPr>
        <w:jc w:val="center"/>
      </w:pPr>
      <w:r>
        <w:t>Obrazloženje</w:t>
      </w:r>
    </w:p>
    <w:p w:rsidRDefault="000109CD" w:rsidP="000109CD" w:rsidR="000109CD">
      <w:pPr>
        <w:jc w:val="center"/>
      </w:pPr>
    </w:p>
    <w:p w:rsidRDefault="000109CD" w:rsidP="000109CD" w:rsidR="000109CD"/>
    <w:p w:rsidRDefault="00C8067F" w:rsidP="000109CD" w:rsidR="000109CD">
      <w:pPr>
        <w:jc w:val="both"/>
      </w:pPr>
      <w:r>
        <w:tab/>
        <w:t xml:space="preserve">Predlagatelj </w:t>
      </w:r>
      <w:r w:rsidR="00251005">
        <w:t>je dana 5. veljače</w:t>
      </w:r>
      <w:r w:rsidR="000109CD"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0109CD">
        <w:t>prokazni</w:t>
      </w:r>
      <w:proofErr w:type="spellEnd"/>
      <w:r w:rsidR="000109CD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109CD" w:rsidP="000109CD" w:rsidR="000109CD"/>
    <w:p w:rsidRDefault="000109CD" w:rsidP="000109CD" w:rsidR="000109CD">
      <w:pPr>
        <w:jc w:val="both"/>
      </w:pPr>
      <w: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109CD" w:rsidP="000109CD" w:rsidR="000109CD"/>
    <w:p w:rsidRDefault="000109CD" w:rsidP="000109CD" w:rsidR="000109CD"/>
    <w:p w:rsidRDefault="009B3A73" w:rsidP="000109CD" w:rsidR="000109CD">
      <w:pPr>
        <w:jc w:val="center"/>
      </w:pPr>
      <w:r>
        <w:t>U Varaždinu, 6</w:t>
      </w:r>
      <w:r w:rsidR="000109CD">
        <w:t>. rujna 2016.</w:t>
      </w:r>
    </w:p>
    <w:p w:rsidRDefault="000109CD" w:rsidP="000109CD" w:rsidR="000109CD">
      <w:r>
        <w:t xml:space="preserve">                                                                                                  </w:t>
      </w:r>
    </w:p>
    <w:p w:rsidRDefault="000109CD" w:rsidP="000109CD" w:rsidR="000109CD">
      <w:r>
        <w:t xml:space="preserve">     </w:t>
      </w:r>
    </w:p>
    <w:p w:rsidRDefault="000109CD" w:rsidP="000109CD" w:rsidR="000109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0109CD" w:rsidP="000109CD" w:rsidR="000109CD"/>
    <w:p w:rsidRDefault="000109CD" w:rsidP="000109CD" w:rsidR="000109CD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  <w:r w:rsidR="009E1C8C">
        <w:t>, v.r.</w:t>
      </w:r>
    </w:p>
    <w:p w:rsidRDefault="009E1C8C" w:rsidP="000109CD" w:rsidR="009E1C8C"/>
    <w:p w:rsidRDefault="009E1C8C" w:rsidP="009E1C8C" w:rsidR="009E1C8C">
      <w:pPr>
        <w:ind w:firstLine="708" w:left="4248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109CD" w:rsidP="000109CD" w:rsidR="000109CD">
      <w:r>
        <w:t xml:space="preserve"> </w:t>
      </w:r>
    </w:p>
    <w:p w:rsidRDefault="000109CD" w:rsidP="000109CD" w:rsidR="000109CD"/>
    <w:p w:rsidRDefault="000109CD" w:rsidP="000109CD" w:rsidR="000109CD">
      <w:r>
        <w:t xml:space="preserve">                              </w:t>
      </w:r>
    </w:p>
    <w:p w:rsidRDefault="000109CD" w:rsidP="000109CD" w:rsidR="000109CD">
      <w:r>
        <w:tab/>
        <w:t>Uputa o pravnom lijeku:</w:t>
      </w:r>
    </w:p>
    <w:p w:rsidRDefault="000109CD" w:rsidP="000109CD" w:rsidR="000109CD">
      <w:pPr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109CD" w:rsidP="000109CD" w:rsidR="000109CD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109CD" w:rsidP="000109CD" w:rsidR="000109CD"/>
    <w:p w:rsidRDefault="000109CD" w:rsidP="000109CD" w:rsidR="000109CD"/>
    <w:p w:rsidRDefault="000109CD" w:rsidP="000109CD" w:rsidR="000109CD">
      <w:r>
        <w:t>DNA:</w:t>
      </w:r>
    </w:p>
    <w:p w:rsidRDefault="000109CD" w:rsidP="000109CD" w:rsidR="000109CD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0109CD" w:rsidP="000109CD" w:rsidR="000109CD">
      <w:pPr>
        <w:numPr>
          <w:ilvl w:val="0"/>
          <w:numId w:val="1"/>
        </w:numPr>
        <w:jc w:val="both"/>
        <w:rPr>
          <w:szCs w:val="24"/>
        </w:rPr>
      </w:pPr>
      <w:r>
        <w:t>Županijsko državno odvjetništvo u Varaždinu, Braće Radića 2</w:t>
      </w:r>
    </w:p>
    <w:p w:rsidRDefault="000109CD" w:rsidP="000109CD" w:rsidR="009B3A73">
      <w:pPr>
        <w:numPr>
          <w:ilvl w:val="0"/>
          <w:numId w:val="1"/>
        </w:numPr>
      </w:pPr>
      <w:r>
        <w:t xml:space="preserve">Dužnik </w:t>
      </w:r>
      <w:r w:rsidR="00251005">
        <w:t>ENT d.o.o., Zrinski i Frankopana 2, 42000 Varaždin</w:t>
      </w:r>
    </w:p>
    <w:p w:rsidRDefault="000109CD" w:rsidP="000109CD" w:rsidR="000109CD">
      <w:pPr>
        <w:numPr>
          <w:ilvl w:val="0"/>
          <w:numId w:val="1"/>
        </w:numPr>
      </w:pPr>
      <w:r>
        <w:t>Sudski registar ovog suda radi zabilježbe (odmah i nakon pravomoćnosti)</w:t>
      </w:r>
      <w:r w:rsidRPr="009B3A73">
        <w:rPr>
          <w:rFonts w:eastAsia="Calibri"/>
        </w:rPr>
        <w:t xml:space="preserve"> </w:t>
      </w:r>
    </w:p>
    <w:p w:rsidRDefault="000109CD" w:rsidP="000109CD" w:rsidR="000109CD">
      <w:pPr>
        <w:numPr>
          <w:ilvl w:val="0"/>
          <w:numId w:val="1"/>
        </w:numPr>
      </w:pPr>
      <w:r>
        <w:t xml:space="preserve">Ministarstvo financija, Porezna uprava, Područni ured Sjeverna Hrvatska, Ispostava </w:t>
      </w:r>
      <w:r w:rsidR="00251005">
        <w:t xml:space="preserve">Varaždin, </w:t>
      </w:r>
      <w:proofErr w:type="spellStart"/>
      <w:r w:rsidR="00251005">
        <w:t>Graberje</w:t>
      </w:r>
      <w:proofErr w:type="spellEnd"/>
      <w:r w:rsidR="00251005">
        <w:t xml:space="preserve"> 1</w:t>
      </w:r>
    </w:p>
    <w:p w:rsidRDefault="000109CD" w:rsidP="009E1C8C" w:rsidR="000109CD" w:rsidRPr="009E1C8C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>
        <w:t xml:space="preserve">Stečajni </w:t>
      </w:r>
      <w:r w:rsidRPr="009E1C8C">
        <w:t xml:space="preserve">upravitelj </w:t>
      </w:r>
      <w:r w:rsidR="009E1C8C" w:rsidRPr="009E1C8C">
        <w:t xml:space="preserve">Lidija </w:t>
      </w:r>
      <w:proofErr w:type="spellStart"/>
      <w:r w:rsidR="009E1C8C" w:rsidRPr="009E1C8C">
        <w:t>Lesar</w:t>
      </w:r>
      <w:proofErr w:type="spellEnd"/>
      <w:r w:rsidR="009E1C8C" w:rsidRPr="009E1C8C">
        <w:t>, Travnička 26, 40000</w:t>
      </w:r>
      <w:r w:rsidR="009E1C8C" w:rsidRPr="009E1C8C">
        <w:t xml:space="preserve"> Čakovec</w:t>
      </w:r>
    </w:p>
    <w:p w:rsidRDefault="000109CD" w:rsidP="000109CD" w:rsidR="00A24FF8">
      <w:pPr>
        <w:pStyle w:val="Odlomakpopisa"/>
        <w:widowControl w:val="false"/>
        <w:numPr>
          <w:ilvl w:val="0"/>
          <w:numId w:val="1"/>
        </w:numPr>
        <w:jc w:val="both"/>
      </w:pPr>
      <w:r>
        <w:t>e-oglasna ploča suda</w:t>
      </w:r>
    </w:p>
    <w:sectPr w:rsidR="00A24FF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90F" w:rsidP="00FC0845" w:rsidR="004D690F">
      <w:r>
        <w:separator/>
      </w:r>
    </w:p>
  </w:endnote>
  <w:endnote w:id="0" w:type="continuationSeparator">
    <w:p w:rsidRDefault="004D690F" w:rsidP="00FC0845" w:rsidR="004D6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90F" w:rsidP="00FC0845" w:rsidR="004D690F">
      <w:r>
        <w:separator/>
      </w:r>
    </w:p>
  </w:footnote>
  <w:footnote w:id="0" w:type="continuationSeparator">
    <w:p w:rsidRDefault="004D690F" w:rsidP="00FC0845" w:rsidR="004D6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A73" w:rsidP="00FC0845" w:rsidR="00FC0845">
    <w:pPr>
      <w:pStyle w:val="Zaglavlje"/>
      <w:jc w:val="right"/>
    </w:pPr>
    <w:r>
      <w:t>Poslovni broj: 6 S</w:t>
    </w:r>
    <w:r w:rsidR="00C8067F">
      <w:t>t-18</w:t>
    </w:r>
    <w:r w:rsidR="00251005">
      <w:t>5</w:t>
    </w:r>
    <w:r w:rsidR="00FC0845">
      <w:t>/16-</w:t>
    </w:r>
    <w:r w:rsidR="00C8067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653"/>
    <w:rsid w:val="000109CD"/>
    <w:rsid w:val="00024653"/>
    <w:rsid w:val="00251005"/>
    <w:rsid w:val="002730CC"/>
    <w:rsid w:val="00356699"/>
    <w:rsid w:val="004C2922"/>
    <w:rsid w:val="004D690F"/>
    <w:rsid w:val="006F015D"/>
    <w:rsid w:val="009B3A73"/>
    <w:rsid w:val="009E1C8C"/>
    <w:rsid w:val="00A03FD3"/>
    <w:rsid w:val="00A24FF8"/>
    <w:rsid w:val="00C8067F"/>
    <w:rsid w:val="00C940D4"/>
    <w:rsid w:val="00FC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0D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C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1C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C8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C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C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0D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C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1C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C8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C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C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871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3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293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 društvo s ograničenom odgovornošću</izvorni_sadrzaj>
    <derivirana_varijabla naziv="DomainObject.Predmet.ProtustrankaFormated_1">  ENT društvo s ograničenom odgovornošću</derivirana_varijabla>
  </DomainObject.Predmet.ProtustrankaFormated>
  <DomainObject.Predmet.ProtustrankaFormatedOIB>
    <izvorni_sadrzaj>  ENT društvo s ograničenom odgovornošću, OIB 55193429133</izvorni_sadrzaj>
    <derivirana_varijabla naziv="DomainObject.Predmet.ProtustrankaFormatedOIB_1">  ENT društvo s ograničenom odgovornošću, OIB 55193429133</derivirana_varijabla>
  </DomainObject.Predmet.ProtustrankaFormatedOIB>
  <DomainObject.Predmet.ProtustrankaFormatedWithAdress>
    <izvorni_sadrzaj> ENT društvo s ograničenom odgovornošću, Zrinski i Frankopana 2, 42000 Varaždin</izvorni_sadrzaj>
    <derivirana_varijabla naziv="DomainObject.Predmet.ProtustrankaFormatedWithAdress_1"> ENT društvo s ograničenom odgovornošću, Zrinski i Frankopana 2, 42000 Varaždin</derivirana_varijabla>
  </DomainObject.Predmet.ProtustrankaFormatedWithAdress>
  <DomainObject.Predmet.ProtustrankaFormatedWithAdressOIB>
    <izvorni_sadrzaj> ENT društvo s ograničenom odgovornošću, OIB 55193429133, Zrinski i Frankopana 2, 42000 Varaždin</izvorni_sadrzaj>
    <derivirana_varijabla naziv="DomainObject.Predmet.ProtustrankaFormatedWithAdressOIB_1"> ENT društvo s ograničenom odgovornošću, OIB 55193429133, Zrinski i Frankopana 2, 42000 Varaždin</derivirana_varijabla>
  </DomainObject.Predmet.ProtustrankaFormatedWithAdressOIB>
  <DomainObject.Predmet.ProtustrankaWithAdress>
    <izvorni_sadrzaj>ENT društvo s ograničenom odgovornošću Zrinski i Frankopana 2, 42000 Varaždin</izvorni_sadrzaj>
    <derivirana_varijabla naziv="DomainObject.Predmet.ProtustrankaWithAdress_1">ENT društvo s ograničenom odgovornošću Zrinski i Frankopana 2, 42000 Varaždin</derivirana_varijabla>
  </DomainObject.Predmet.ProtustrankaWithAdress>
  <DomainObject.Predmet.ProtustrankaWithAdressOIB>
    <izvorni_sadrzaj>ENT društvo s ograničenom odgovornošću, OIB 55193429133, Zrinski i Frankopana 2, 42000 Varaždin</izvorni_sadrzaj>
    <derivirana_varijabla naziv="DomainObject.Predmet.ProtustrankaWithAdressOIB_1">ENT društvo s ograničenom odgovornošću, OIB 55193429133, Zrinski i Frankopana 2, 42000 Varaždin</derivirana_varijabla>
  </DomainObject.Predmet.ProtustrankaWithAdressOIB>
  <DomainObject.Predmet.ProtustrankaNazivFormated>
    <izvorni_sadrzaj>ENT društvo s ograničenom odgovornošću</izvorni_sadrzaj>
    <derivirana_varijabla naziv="DomainObject.Predmet.ProtustrankaNazivFormated_1">ENT društvo s ograničenom odgovornošću</derivirana_varijabla>
  </DomainObject.Predmet.ProtustrankaNazivFormated>
  <DomainObject.Predmet.ProtustrankaNazivFormatedOIB>
    <izvorni_sadrzaj>ENT društvo s ograničenom odgovornošću, OIB 55193429133</izvorni_sadrzaj>
    <derivirana_varijabla naziv="DomainObject.Predmet.ProtustrankaNazivFormatedOIB_1">ENT društvo s ograničenom odgovornošću, OIB 55193429133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6906.01</izvorni_sadrzaj>
    <derivirana_varijabla naziv="DomainObject.Predmet.TrenutnaVrijednost_1">6906.01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ENT društvo s ograničenom odgovornošću</item>
    </izvorni_sadrzaj>
    <derivirana_varijabla naziv="DomainObject.Predmet.ProtuStrankaListFormated_1">
      <item>ENT društvo s ograničenom odgovornošću</item>
    </derivirana_varijabla>
  </DomainObject.Predmet.ProtuStrankaListFormated>
  <DomainObject.Predmet.ProtuStrankaListFormatedOIB>
    <izvorni_sadrzaj>
      <item>ENT društvo s ograničenom odgovornošću, OIB 55193429133</item>
    </izvorni_sadrzaj>
    <derivirana_varijabla naziv="DomainObject.Predmet.ProtuStrankaListFormatedOIB_1">
      <item>ENT društvo s ograničenom odgovornošću, OIB 55193429133</item>
    </derivirana_varijabla>
  </DomainObject.Predmet.ProtuStrankaListFormatedOIB>
  <DomainObject.Predmet.ProtuStrankaListFormatedWithAdress>
    <izvorni_sadrzaj>
      <item>ENT društvo s ograničenom odgovornošću, Zrinski i Frankopana 2, 42000 Varaždin</item>
    </izvorni_sadrzaj>
    <derivirana_varijabla naziv="DomainObject.Predmet.ProtuStrankaListFormatedWithAdress_1">
      <item>ENT društvo s ograničenom odgovornošću, Zrinski i Frankopana 2, 42000 Varaždin</item>
    </derivirana_varijabla>
  </DomainObject.Predmet.ProtuStrankaListFormatedWithAdress>
  <DomainObject.Predmet.ProtuStrankaListFormatedWithAdressOIB>
    <izvorni_sadrzaj>
      <item>ENT društvo s ograničenom odgovornošću, OIB 55193429133, Zrinski i Frankopana 2, 42000 Varaždin</item>
    </izvorni_sadrzaj>
    <derivirana_varijabla naziv="DomainObject.Predmet.ProtuStrankaListFormatedWithAdressOIB_1">
      <item>ENT društvo s ograničenom odgovornošću, OIB 55193429133, Zrinski i Frankopana 2, 42000 Varaždin</item>
    </derivirana_varijabla>
  </DomainObject.Predmet.ProtuStrankaListFormatedWithAdressOIB>
  <DomainObject.Predmet.ProtuStrankaListNazivFormated>
    <izvorni_sadrzaj>
      <item>ENT društvo s ograničenom odgovornošću</item>
    </izvorni_sadrzaj>
    <derivirana_varijabla naziv="DomainObject.Predmet.ProtuStrankaListNazivFormated_1">
      <item>ENT društvo s ograničenom odgovornošću</item>
    </derivirana_varijabla>
  </DomainObject.Predmet.ProtuStrankaListNazivFormated>
  <DomainObject.Predmet.ProtuStrankaListNazivFormatedOIB>
    <izvorni_sadrzaj>
      <item>ENT društvo s ograničenom odgovornošću, OIB 55193429133</item>
    </izvorni_sadrzaj>
    <derivirana_varijabla naziv="DomainObject.Predmet.ProtuStrankaListNazivFormatedOIB_1">
      <item>ENT društvo s ograničenom odgovornošću, OIB 55193429133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ENT društvo s ograničenom odgovornošću</izvorni_sadrzaj>
    <derivirana_varijabla naziv="DomainObject.Predmet.ProtustrankaIDrugi_1">ENT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ENT društvo s ograničenom odgovornošću, OIB 55193429133, Zrinski i Frankopana 2, 42000 Varaždin</izvorni_sadrzaj>
    <derivirana_varijabla naziv="DomainObject.Predmet.ProtustrankaIDrugiAdressOIB_1">ENT društvo s ograničenom odgovornošću, OIB 55193429133, Zrinski i Frankopana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ENT društvo s ograničenom odgovornošću</item>
      <item>E-oglasna ploča</item>
      <item>Sudski registar, Trgovački sud u varaždinu</item>
    </izvorni_sadrzaj>
    <derivirana_varijabla naziv="DomainObject.Predmet.SudioniciListNaziv_1">
      <item>Financijska agencija</item>
      <item>ENT društvo s ograničenom odgovornošću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ENT društvo s ograničenom odgovornošću, OIB 55193429133, Zrinski i Frankopana 2,42000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ENT društvo s ograničenom odgovornošću, OIB 55193429133, Zrinski i Frankopana 2,42000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55193429133</item>
      <item>, OIB null</item>
      <item>, OIB null</item>
    </izvorni_sadrzaj>
    <derivirana_varijabla naziv="DomainObject.Predmet.SudioniciListNazivOIB_1">
      <item>, OIB 85821130368</item>
      <item>, OIB 55193429133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2713</properties:Characters>
  <properties:Lines>83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2016-09-05T13:22:00Z</dcterms:created>
  <dc:creator>Tea Meister</dc:creator>
  <cp:lastModifiedBy>Tea Meister</cp:lastModifiedBy>
  <cp:lastPrinted>2016-09-06T10:47:00Z</cp:lastPrinted>
  <dcterms:modified xmlns:xsi="http://www.w3.org/2001/XMLSchema-instance" xsi:type="dcterms:W3CDTF">2016-09-06T10:48:00Z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