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b5cb" w14:paraId="50db5cb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AE38BC" w:rsidRPr="00B327B8">
      <w:pPr>
        <w:jc w:val="both"/>
      </w:pPr>
      <w:r w:rsidRPr="00B327B8">
        <w:tab/>
      </w:r>
      <w:r w:rsidR="00EA126B">
        <w:t>Trgovački sud u Pazinu, po stečajnoj sutkinji Tijani Licul, po prijedlogu predlagatelja Financijske agencije, OIB: 85821130368, Regionalni centar Rijeka, Podružnica Pula, Giardini 5, radi otvaranja stečajnog postupka nad dužnikom GLOBTOUR turizam d.o.o. Rovinj, Obala A. Rismondo 2, OIB: 14593197825</w:t>
      </w:r>
      <w:r w:rsidR="00BC4EE2">
        <w:t>,</w:t>
      </w:r>
    </w:p>
    <w:p w:rsidRDefault="0099228E" w:rsidP="00C701B8" w:rsidR="0099228E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EA126B">
        <w:t>GLOBTOUR turizam d.o.o. Rovinj, Obala A. Rismondo 2, OIB: 14593197825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7764E3">
      <w:pPr>
        <w:ind w:firstLine="720"/>
        <w:jc w:val="both"/>
      </w:pPr>
      <w:r w:rsidRPr="007764E3">
        <w:t xml:space="preserve">II. </w:t>
      </w:r>
      <w:r w:rsidR="00020463" w:rsidRPr="007764E3">
        <w:t xml:space="preserve">Za stečajnog upravitelja imenuje se </w:t>
      </w:r>
      <w:r w:rsidR="007764E3" w:rsidRPr="007764E3">
        <w:t>Damir Debeljuh, Pula, Laginjina 6, OIB: 29203139768</w:t>
      </w:r>
      <w:r w:rsidR="00BC4EE2" w:rsidRPr="007764E3">
        <w:t xml:space="preserve">. </w:t>
      </w:r>
    </w:p>
    <w:p w:rsidRDefault="002321CA" w:rsidP="00020463" w:rsidR="002321CA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EA126B">
        <w:t>GLOBTOUR turizam d.o.o. Rovinj, Obala A. Rismondo 2, OIB: 14593197825</w:t>
      </w:r>
      <w:r w:rsidR="00BC4EE2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A1729E">
        <w:t>462/16-3</w:t>
      </w:r>
      <w:r w:rsidR="00252F6D" w:rsidRPr="00B327B8">
        <w:t xml:space="preserve"> od </w:t>
      </w:r>
      <w:r w:rsidR="00A1729E">
        <w:t>15.</w:t>
      </w:r>
      <w:r w:rsidR="00BC4EE2">
        <w:t xml:space="preserve"> </w:t>
      </w:r>
      <w:r w:rsidR="00A1729E">
        <w:t>ožujka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A1729E">
        <w:t>16</w:t>
      </w:r>
      <w:r w:rsidR="00D55942">
        <w:t xml:space="preserve">. </w:t>
      </w:r>
      <w:r w:rsidR="00A1729E">
        <w:t>ožujka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 w:rsidRPr="0072780A">
      <w:pPr>
        <w:ind w:firstLine="708"/>
        <w:jc w:val="both"/>
        <w:rPr>
          <w:color w:val="FF0000"/>
        </w:rPr>
      </w:pPr>
    </w:p>
    <w:p w:rsidRDefault="002321CA" w:rsidP="00BA0C72" w:rsidR="00BC4EE2" w:rsidRPr="0085140B">
      <w:pPr>
        <w:ind w:firstLine="708"/>
        <w:jc w:val="both"/>
      </w:pPr>
      <w:r w:rsidRPr="0085140B">
        <w:t xml:space="preserve">Na ročištu održanom </w:t>
      </w:r>
      <w:r w:rsidR="003D0058" w:rsidRPr="0085140B">
        <w:t>11</w:t>
      </w:r>
      <w:r w:rsidR="00BC4EE2" w:rsidRPr="0085140B">
        <w:t xml:space="preserve">. svibnja </w:t>
      </w:r>
      <w:r w:rsidR="00BA0C72" w:rsidRPr="0085140B">
        <w:t>2016</w:t>
      </w:r>
      <w:r w:rsidRPr="0085140B">
        <w:t xml:space="preserve">. godine </w:t>
      </w:r>
      <w:r w:rsidR="00BA0C72" w:rsidRPr="0085140B">
        <w:t>zakonsk</w:t>
      </w:r>
      <w:r w:rsidR="00710A6B" w:rsidRPr="0085140B">
        <w:t>e</w:t>
      </w:r>
      <w:r w:rsidR="00BC4EE2" w:rsidRPr="0085140B">
        <w:t xml:space="preserve"> </w:t>
      </w:r>
      <w:r w:rsidR="00252F6D" w:rsidRPr="0085140B">
        <w:t>zastupni</w:t>
      </w:r>
      <w:r w:rsidR="003D0058" w:rsidRPr="0085140B">
        <w:t>c</w:t>
      </w:r>
      <w:r w:rsidR="00710A6B" w:rsidRPr="0085140B">
        <w:t>e</w:t>
      </w:r>
      <w:r w:rsidR="003D0058" w:rsidRPr="0085140B">
        <w:t xml:space="preserve"> </w:t>
      </w:r>
      <w:r w:rsidR="00BC4EE2" w:rsidRPr="0085140B">
        <w:t xml:space="preserve">dužnika </w:t>
      </w:r>
      <w:r w:rsidR="003D0058" w:rsidRPr="0085140B">
        <w:t>Milena Juričić</w:t>
      </w:r>
      <w:r w:rsidR="00BC4EE2" w:rsidRPr="0085140B">
        <w:t xml:space="preserve"> </w:t>
      </w:r>
      <w:r w:rsidR="00710A6B" w:rsidRPr="0085140B">
        <w:t xml:space="preserve">i Petra Juričić </w:t>
      </w:r>
      <w:r w:rsidR="00BC4EE2" w:rsidRPr="0085140B">
        <w:t>ni</w:t>
      </w:r>
      <w:r w:rsidR="00710A6B" w:rsidRPr="0085140B">
        <w:t>su</w:t>
      </w:r>
      <w:r w:rsidR="00BC4EE2" w:rsidRPr="0085140B">
        <w:t xml:space="preserve"> ospori</w:t>
      </w:r>
      <w:r w:rsidR="003D0058" w:rsidRPr="0085140B">
        <w:t>l</w:t>
      </w:r>
      <w:r w:rsidR="00710A6B" w:rsidRPr="0085140B">
        <w:t>e</w:t>
      </w:r>
      <w:r w:rsidR="00BC4EE2" w:rsidRPr="0085140B">
        <w:t xml:space="preserve"> postojanje stečajnog razloga – nesposobnosti za plaćanje budući je račun dužnika blokiran više od 120 dana na iznos od </w:t>
      </w:r>
      <w:r w:rsidR="003D0058" w:rsidRPr="0085140B">
        <w:t>85.596,57</w:t>
      </w:r>
      <w:r w:rsidR="00BC4EE2" w:rsidRPr="0085140B">
        <w:t xml:space="preserve"> kn. Zakonsk</w:t>
      </w:r>
      <w:r w:rsidR="003D0058" w:rsidRPr="0085140B">
        <w:t>e</w:t>
      </w:r>
      <w:r w:rsidR="00BC4EE2" w:rsidRPr="0085140B">
        <w:t xml:space="preserve"> zastupni</w:t>
      </w:r>
      <w:r w:rsidR="003D0058" w:rsidRPr="0085140B">
        <w:t>ce</w:t>
      </w:r>
      <w:r w:rsidR="00BC4EE2" w:rsidRPr="0085140B">
        <w:t xml:space="preserve"> dužnika nave</w:t>
      </w:r>
      <w:r w:rsidR="003D0058" w:rsidRPr="0085140B">
        <w:t>le</w:t>
      </w:r>
      <w:r w:rsidR="00BC4EE2" w:rsidRPr="0085140B">
        <w:t xml:space="preserve"> </w:t>
      </w:r>
      <w:r w:rsidR="003D0058" w:rsidRPr="0085140B">
        <w:t>su</w:t>
      </w:r>
      <w:r w:rsidR="00BC4EE2" w:rsidRPr="0085140B">
        <w:t xml:space="preserve"> kako se radi o dugovanju dužnika </w:t>
      </w:r>
      <w:r w:rsidR="00605C97" w:rsidRPr="0085140B">
        <w:t xml:space="preserve">po osnovi ovrhe pokrenute po prijedlogu trgovačkog društva ATLAS d.d., </w:t>
      </w:r>
      <w:r w:rsidR="000656EB" w:rsidRPr="0085140B">
        <w:t xml:space="preserve">, ali obzirom dužnik posluje sezonski, da </w:t>
      </w:r>
      <w:r w:rsidR="00BC4EE2" w:rsidRPr="0085140B">
        <w:t xml:space="preserve">postoji mogućnost </w:t>
      </w:r>
      <w:r w:rsidR="000656EB" w:rsidRPr="0085140B">
        <w:t>podmirenja nastalih dugovanja,</w:t>
      </w:r>
      <w:r w:rsidR="00BC4EE2" w:rsidRPr="0085140B">
        <w:t xml:space="preserve"> radi čega je sud odgodio ročište i zakazao novo za </w:t>
      </w:r>
      <w:r w:rsidR="00F71A50" w:rsidRPr="0085140B">
        <w:t>8</w:t>
      </w:r>
      <w:r w:rsidR="00BC4EE2" w:rsidRPr="0085140B">
        <w:t xml:space="preserve">. </w:t>
      </w:r>
      <w:r w:rsidR="0072780A" w:rsidRPr="0085140B">
        <w:t>rujan</w:t>
      </w:r>
      <w:r w:rsidR="00464F8D" w:rsidRPr="0085140B">
        <w:t xml:space="preserve"> 2016. godine. Na to ročište nisu</w:t>
      </w:r>
      <w:r w:rsidR="00BC4EE2" w:rsidRPr="0085140B">
        <w:t xml:space="preserve"> pristupi</w:t>
      </w:r>
      <w:r w:rsidR="00464F8D" w:rsidRPr="0085140B">
        <w:t>le</w:t>
      </w:r>
      <w:r w:rsidR="00BC4EE2" w:rsidRPr="0085140B">
        <w:t xml:space="preserve"> zakonsk</w:t>
      </w:r>
      <w:r w:rsidR="00464F8D" w:rsidRPr="0085140B">
        <w:t>e</w:t>
      </w:r>
      <w:r w:rsidR="00BC4EE2" w:rsidRPr="0085140B">
        <w:t xml:space="preserve"> zastupni</w:t>
      </w:r>
      <w:r w:rsidR="00464F8D" w:rsidRPr="0085140B">
        <w:t>ce</w:t>
      </w:r>
      <w:r w:rsidR="00BC4EE2" w:rsidRPr="0085140B">
        <w:t xml:space="preserve"> dužnika niti </w:t>
      </w:r>
      <w:r w:rsidR="00464F8D" w:rsidRPr="0085140B">
        <w:t>su</w:t>
      </w:r>
      <w:r w:rsidR="00BC4EE2" w:rsidRPr="0085140B">
        <w:t xml:space="preserve"> obavijesti</w:t>
      </w:r>
      <w:r w:rsidR="00464F8D" w:rsidRPr="0085140B">
        <w:t>le</w:t>
      </w:r>
      <w:r w:rsidR="00BC4EE2" w:rsidRPr="0085140B">
        <w:t xml:space="preserve"> sud o eventualn</w:t>
      </w:r>
      <w:r w:rsidR="00670D40" w:rsidRPr="0085140B">
        <w:t>o</w:t>
      </w:r>
      <w:r w:rsidR="007023DE" w:rsidRPr="0085140B">
        <w:t>m</w:t>
      </w:r>
      <w:r w:rsidR="00670D40" w:rsidRPr="0085140B">
        <w:t xml:space="preserve"> </w:t>
      </w:r>
      <w:r w:rsidR="0072780A" w:rsidRPr="0085140B">
        <w:t xml:space="preserve">podmirenju dugovanja. </w:t>
      </w:r>
    </w:p>
    <w:p w:rsidRDefault="007023DE" w:rsidP="00BA0C72" w:rsidR="007023DE">
      <w:pPr>
        <w:ind w:firstLine="708"/>
        <w:jc w:val="both"/>
        <w:rPr>
          <w:color w:val="FF0000"/>
        </w:rPr>
      </w:pPr>
    </w:p>
    <w:p w:rsidRDefault="007023DE" w:rsidP="00BA0C72" w:rsidR="007023DE" w:rsidRPr="00670D40">
      <w:pPr>
        <w:ind w:firstLine="708"/>
        <w:jc w:val="both"/>
      </w:pPr>
      <w:r>
        <w:t xml:space="preserve">Iz izjave dužnika, kao i iz podataka kojima sud raspolaže (potvrda Općinskog suda u Puli, Zemljišnoknjižnog odjela </w:t>
      </w:r>
      <w:r w:rsidR="00670D40">
        <w:t>Rovinj</w:t>
      </w:r>
      <w:r>
        <w:t xml:space="preserve"> na listu </w:t>
      </w:r>
      <w:r w:rsidR="00670D40">
        <w:t>10</w:t>
      </w:r>
      <w:r>
        <w:t xml:space="preserve"> spisa, te uvjerenja Ministarstva unutarnjih poslova na listu </w:t>
      </w:r>
      <w:r w:rsidR="00670D40">
        <w:t>19</w:t>
      </w:r>
      <w:r>
        <w:t xml:space="preserve"> sp</w:t>
      </w:r>
      <w:r w:rsidR="00670D40">
        <w:t>isa) utvrđeno je da dužnik nema imovine.</w:t>
      </w:r>
    </w:p>
    <w:p w:rsidRDefault="00BC4EE2" w:rsidP="00BA0C72" w:rsidR="00BC4EE2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vrjedniju</w:t>
      </w:r>
      <w:r w:rsidR="00522F3F">
        <w:t xml:space="preserve">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464F8D">
        <w:t>462/16-1</w:t>
      </w:r>
      <w:r w:rsidR="00925ACB">
        <w:t>7</w:t>
      </w:r>
      <w:r w:rsidR="002B50F9">
        <w:t xml:space="preserve"> od</w:t>
      </w:r>
      <w:r w:rsidR="00925ACB">
        <w:t xml:space="preserve"> 8</w:t>
      </w:r>
      <w:r w:rsidR="00BC4EE2">
        <w:t xml:space="preserve">. </w:t>
      </w:r>
      <w:r w:rsidR="002B50F9">
        <w:t>rujna</w:t>
      </w:r>
      <w:r w:rsidR="00BC4EE2">
        <w:t xml:space="preserve">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925ACB">
        <w:t>8</w:t>
      </w:r>
      <w:r w:rsidR="00BC4EE2">
        <w:t xml:space="preserve">. </w:t>
      </w:r>
      <w:r w:rsidR="002B50F9">
        <w:t>rujna</w:t>
      </w:r>
      <w:r>
        <w:t xml:space="preserve"> 2016. godine, a skinuto je sa oglasne </w:t>
      </w:r>
      <w:r w:rsidR="00925ACB">
        <w:t>16</w:t>
      </w:r>
      <w:r w:rsidR="00BC4EE2">
        <w:t xml:space="preserve">. </w:t>
      </w:r>
      <w:r w:rsidR="002B50F9">
        <w:t>rujna</w:t>
      </w:r>
      <w:r w:rsidR="0089087E">
        <w:t xml:space="preserve"> 2016. godine. U roku od 15 dana, koji rok je istekao </w:t>
      </w:r>
      <w:r w:rsidR="008D69CE">
        <w:t>31</w:t>
      </w:r>
      <w:r w:rsidR="00BC4EE2">
        <w:t xml:space="preserve">. </w:t>
      </w:r>
      <w:r w:rsidR="008D69CE">
        <w:t>rujna</w:t>
      </w:r>
      <w:r w:rsidR="006F517F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85140B">
        <w:t>03. veljače</w:t>
      </w:r>
      <w:r w:rsidR="009C71BB" w:rsidRPr="001B1D09">
        <w:t xml:space="preserve"> 201</w:t>
      </w:r>
      <w:r w:rsidR="008D69CE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4F26B7">
        <w:t>, v. r.</w:t>
      </w: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8D69CE">
        <w:t>Rovinj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34ADE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10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07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139BD">
      <w:rPr>
        <w:sz w:val="23"/>
        <w:szCs w:val="23"/>
      </w:rPr>
      <w:t>Poslovni broj: 4 St-462/2016-20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A139BD">
      <w:rPr>
        <w:sz w:val="23"/>
        <w:szCs w:val="23"/>
      </w:rPr>
      <w:t>462/2016-20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56EB"/>
    <w:rsid w:val="000906A4"/>
    <w:rsid w:val="000A27FE"/>
    <w:rsid w:val="000A30E1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65827"/>
    <w:rsid w:val="002867CC"/>
    <w:rsid w:val="00291807"/>
    <w:rsid w:val="002953C2"/>
    <w:rsid w:val="002B4327"/>
    <w:rsid w:val="002B50F9"/>
    <w:rsid w:val="002D2F98"/>
    <w:rsid w:val="003430E2"/>
    <w:rsid w:val="00350D95"/>
    <w:rsid w:val="003843C6"/>
    <w:rsid w:val="0038490C"/>
    <w:rsid w:val="003D0058"/>
    <w:rsid w:val="00423AB7"/>
    <w:rsid w:val="004277F1"/>
    <w:rsid w:val="004478D5"/>
    <w:rsid w:val="0045218A"/>
    <w:rsid w:val="00453E5D"/>
    <w:rsid w:val="00457A11"/>
    <w:rsid w:val="00464F8D"/>
    <w:rsid w:val="004C5944"/>
    <w:rsid w:val="004E6771"/>
    <w:rsid w:val="004F26B7"/>
    <w:rsid w:val="00522C82"/>
    <w:rsid w:val="00522F3F"/>
    <w:rsid w:val="005B29E6"/>
    <w:rsid w:val="005D20E4"/>
    <w:rsid w:val="005E3D31"/>
    <w:rsid w:val="00605C97"/>
    <w:rsid w:val="00647B00"/>
    <w:rsid w:val="00670D40"/>
    <w:rsid w:val="006A0FA9"/>
    <w:rsid w:val="006A5A22"/>
    <w:rsid w:val="006F517F"/>
    <w:rsid w:val="00700FDC"/>
    <w:rsid w:val="007023DE"/>
    <w:rsid w:val="0070271B"/>
    <w:rsid w:val="0070308E"/>
    <w:rsid w:val="00710A6B"/>
    <w:rsid w:val="0071671C"/>
    <w:rsid w:val="0072780A"/>
    <w:rsid w:val="00732CD7"/>
    <w:rsid w:val="00735CC0"/>
    <w:rsid w:val="007764E3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26C81"/>
    <w:rsid w:val="008300A1"/>
    <w:rsid w:val="0085140B"/>
    <w:rsid w:val="008522E2"/>
    <w:rsid w:val="0089087E"/>
    <w:rsid w:val="008A2706"/>
    <w:rsid w:val="008C0DB2"/>
    <w:rsid w:val="008C471C"/>
    <w:rsid w:val="008D00B5"/>
    <w:rsid w:val="008D69CE"/>
    <w:rsid w:val="008F5845"/>
    <w:rsid w:val="008F5913"/>
    <w:rsid w:val="00917651"/>
    <w:rsid w:val="00925ACB"/>
    <w:rsid w:val="00942263"/>
    <w:rsid w:val="00954FEA"/>
    <w:rsid w:val="00975122"/>
    <w:rsid w:val="0099228E"/>
    <w:rsid w:val="009C6CD7"/>
    <w:rsid w:val="009C71BB"/>
    <w:rsid w:val="00A06218"/>
    <w:rsid w:val="00A139BD"/>
    <w:rsid w:val="00A1729E"/>
    <w:rsid w:val="00A36732"/>
    <w:rsid w:val="00A551C4"/>
    <w:rsid w:val="00A568DC"/>
    <w:rsid w:val="00AA1311"/>
    <w:rsid w:val="00AA3161"/>
    <w:rsid w:val="00AB2162"/>
    <w:rsid w:val="00AB4E57"/>
    <w:rsid w:val="00AC7D23"/>
    <w:rsid w:val="00AD21A7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34ADE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55942"/>
    <w:rsid w:val="00D60115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26B"/>
    <w:rsid w:val="00EA1FF2"/>
    <w:rsid w:val="00ED33F7"/>
    <w:rsid w:val="00EE14E8"/>
    <w:rsid w:val="00EE5853"/>
    <w:rsid w:val="00EE6938"/>
    <w:rsid w:val="00EF0A59"/>
    <w:rsid w:val="00EF3ED5"/>
    <w:rsid w:val="00F25072"/>
    <w:rsid w:val="00F45730"/>
    <w:rsid w:val="00F63B91"/>
    <w:rsid w:val="00F66CAA"/>
    <w:rsid w:val="00F66D61"/>
    <w:rsid w:val="00F71A50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6B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6B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6B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6B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2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6B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6B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6B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6B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GLOBTOUR turizam d.o.o. ROVINJ zastupanog po punomoćniku Milena Juričić; Petra Juričić</izvorni_sadrzaj>
    <derivirana_varijabla naziv="DomainObject.Predmet.ProtustrankaFormated_1">  GLOBTOUR turizam d.o.o. ROVINJ zastupanog po punomoćniku Milena Juričić; Petra Juričić</derivirana_varijabla>
  </DomainObject.Predmet.ProtustrankaFormated>
  <DomainObject.Predmet.ProtustrankaFormatedOIB>
    <izvorni_sadrzaj>  GLOBTOUR turizam d.o.o. ROVINJ, OIB 14593197825 zastupanog po punomoćniku Milena Juričić; Petra Juričić</izvorni_sadrzaj>
    <derivirana_varijabla naziv="DomainObject.Predmet.ProtustrankaFormatedOIB_1">  GLOBTOUR turizam d.o.o. ROVINJ, OIB 14593197825 zastupanog po punomoćniku Milena Juričić; Petra Juričić</derivirana_varijabla>
  </DomainObject.Predmet.ProtustrankaFormatedOIB>
  <DomainObject.Predmet.ProtustrankaFormatedWithAdress>
    <izvorni_sadrzaj> GLOBTOUR turizam d.o.o. ROVINJ, Obala A.Rismondo 2, 52210 Rovinj zastupanog po punomoćniku Milena Juričić; Petra Juričić</izvorni_sadrzaj>
    <derivirana_varijabla naziv="DomainObject.Predmet.ProtustrankaFormatedWithAdress_1"> GLOBTOUR turizam d.o.o. ROVINJ, Obala A.Rismondo 2, 52210 Rovinj zastupanog po punomoćniku Milena Juričić; Petra Juričić</derivirana_varijabla>
  </DomainObject.Predmet.ProtustrankaFormatedWithAdress>
  <DomainObject.Predmet.ProtustrankaFormatedWithAdressOIB>
    <izvorni_sadrzaj> GLOBTOUR turizam d.o.o. ROVINJ, OIB 14593197825, Obala A.Rismondo 2, 52210 Rovinj zastupanog po punomoćniku Milena Juričić; Petra Juričić</izvorni_sadrzaj>
    <derivirana_varijabla naziv="DomainObject.Predmet.ProtustrankaFormatedWithAdressOIB_1"> GLOBTOUR turizam d.o.o. ROVINJ, OIB 14593197825, Obala A.Rismondo 2, 52210 Rovinj zastupanog po punomoćniku Milena Juričić; Petra Juričić</derivirana_varijabla>
  </DomainObject.Predmet.ProtustrankaFormatedWithAdressOIB>
  <DomainObject.Predmet.ProtustrankaWithAdress>
    <izvorni_sadrzaj>GLOBTOUR turizam d.o.o. ROVINJ Obala A.Rismondo 2, 52210 Rovinj</izvorni_sadrzaj>
    <derivirana_varijabla naziv="DomainObject.Predmet.ProtustrankaWithAdress_1">GLOBTOUR turizam d.o.o. ROVINJ Obala A.Rismondo 2, 52210 Rovinj</derivirana_varijabla>
  </DomainObject.Predmet.ProtustrankaWithAdress>
  <DomainObject.Predmet.ProtustrankaWithAdressOIB>
    <izvorni_sadrzaj>GLOBTOUR turizam d.o.o. ROVINJ, OIB 14593197825, Obala A.Rismondo 2, 52210 Rovinj</izvorni_sadrzaj>
    <derivirana_varijabla naziv="DomainObject.Predmet.ProtustrankaWithAdressOIB_1">GLOBTOUR turizam d.o.o. ROVINJ, OIB 14593197825, Obala A.Rismondo 2, 52210 Rovinj</derivirana_varijabla>
  </DomainObject.Predmet.ProtustrankaWithAdressOIB>
  <DomainObject.Predmet.ProtustrankaNazivFormated>
    <izvorni_sadrzaj>GLOBTOUR turizam d.o.o. ROVINJ</izvorni_sadrzaj>
    <derivirana_varijabla naziv="DomainObject.Predmet.ProtustrankaNazivFormated_1">GLOBTOUR turizam d.o.o. ROVINJ</derivirana_varijabla>
  </DomainObject.Predmet.ProtustrankaNazivFormated>
  <DomainObject.Predmet.ProtustrankaNazivFormatedOIB>
    <izvorni_sadrzaj>GLOBTOUR turizam d.o.o. ROVINJ, OIB 14593197825</izvorni_sadrzaj>
    <derivirana_varijabla naziv="DomainObject.Predmet.ProtustrankaNazivFormatedOIB_1">GLOBTOUR turizam d.o.o. ROVINJ, OIB 14593197825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85596.57</izvorni_sadrzaj>
    <derivirana_varijabla naziv="DomainObject.Predmet.TrenutnaVrijednost_1">85596.57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GLOBTOUR turizam d.o.o. ROVINJ zastupanog po punomoćniku Milena Juričić; Petra Juričić</item>
    </izvorni_sadrzaj>
    <derivirana_varijabla naziv="DomainObject.Predmet.ProtuStrankaListFormated_1">
      <item>GLOBTOUR turizam d.o.o. ROVINJ zastupanog po punomoćniku Milena Juričić; Petra Juričić</item>
    </derivirana_varijabla>
  </DomainObject.Predmet.ProtuStrankaListFormated>
  <DomainObject.Predmet.ProtuStrankaListFormatedOIB>
    <izvorni_sadrzaj>
      <item>GLOBTOUR turizam d.o.o. ROVINJ, OIB 14593197825 zastupanog po punomoćniku Milena Juričić; Petra Juričić</item>
    </izvorni_sadrzaj>
    <derivirana_varijabla naziv="DomainObject.Predmet.ProtuStrankaListFormatedOIB_1">
      <item>GLOBTOUR turizam d.o.o. ROVINJ, OIB 14593197825 zastupanog po punomoćniku Milena Juričić; Petra Juričić</item>
    </derivirana_varijabla>
  </DomainObject.Predmet.ProtuStrankaListFormatedOIB>
  <DomainObject.Predmet.ProtuStrankaListFormatedWithAdress>
    <izvorni_sadrzaj>
      <item>GLOBTOUR turizam d.o.o. ROVINJ, Obala A.Rismondo 2, 52210 Rovinj zastupanog po punomoćniku Milena Juričić; Petra Juričić</item>
    </izvorni_sadrzaj>
    <derivirana_varijabla naziv="DomainObject.Predmet.ProtuStrankaListFormatedWithAdress_1">
      <item>GLOBTOUR turizam d.o.o. ROVINJ, Obala A.Rismondo 2, 52210 Rovinj zastupanog po punomoćniku Milena Juričić; Petra Juričić</item>
    </derivirana_varijabla>
  </DomainObject.Predmet.ProtuStrankaListFormatedWithAdress>
  <DomainObject.Predmet.ProtuStrankaListFormatedWithAdressOIB>
    <izvorni_sadrzaj>
      <item>GLOBTOUR turizam d.o.o. ROVINJ, OIB 14593197825, Obala A.Rismondo 2, 52210 Rovinj zastupanog po punomoćniku Milena Juričić; Petra Juričić</item>
    </izvorni_sadrzaj>
    <derivirana_varijabla naziv="DomainObject.Predmet.ProtuStrankaListFormatedWithAdressOIB_1">
      <item>GLOBTOUR turizam d.o.o. ROVINJ, OIB 14593197825, Obala A.Rismondo 2, 52210 Rovinj zastupanog po punomoćniku Milena Juričić; Petra Juričić</item>
    </derivirana_varijabla>
  </DomainObject.Predmet.ProtuStrankaListFormatedWithAdressOIB>
  <DomainObject.Predmet.ProtuStrankaListNazivFormated>
    <izvorni_sadrzaj>
      <item>GLOBTOUR turizam d.o.o. ROVINJ</item>
    </izvorni_sadrzaj>
    <derivirana_varijabla naziv="DomainObject.Predmet.ProtuStrankaListNazivFormated_1">
      <item>GLOBTOUR turizam d.o.o. ROVINJ</item>
    </derivirana_varijabla>
  </DomainObject.Predmet.ProtuStrankaListNazivFormated>
  <DomainObject.Predmet.ProtuStrankaListNazivFormatedOIB>
    <izvorni_sadrzaj>
      <item>GLOBTOUR turizam d.o.o. ROVINJ, OIB 14593197825</item>
    </izvorni_sadrzaj>
    <derivirana_varijabla naziv="DomainObject.Predmet.ProtuStrankaListNazivFormatedOIB_1">
      <item>GLOBTOUR turizam d.o.o. ROVINJ, OIB 14593197825</item>
    </derivirana_varijabla>
  </DomainObject.Predmet.ProtuStrankaListNazivFormatedOIB>
  <DomainObject.Predmet.OstaliListFormated>
    <izvorni_sadrzaj>
      <item>Milena Juričić punomoćnik sudionika u postupku GLOBTOUR turizam d.o.o. ROVINJ</item>
      <item>Petra Juričić punomoćnik sudionika u postupku GLOBTOUR turizam d.o.o. ROVINJ</item>
    </izvorni_sadrzaj>
    <derivirana_varijabla naziv="DomainObject.Predmet.OstaliListFormated_1">
      <item>Milena Juričić punomoćnik sudionika u postupku GLOBTOUR turizam d.o.o. ROVINJ</item>
      <item>Petra Juričić punomoćnik sudionika u postupku GLOBTOUR turizam d.o.o. ROVINJ</item>
    </derivirana_varijabla>
  </DomainObject.Predmet.OstaliListFormated>
  <DomainObject.Predmet.OstaliListFormatedOIB>
    <izvorni_sadrzaj>
      <item>Milena Juričić, OIB 67460416998 punomoćnik sudionika u postupku GLOBTOUR turizam d.o.o. ROVINJ</item>
      <item>Petra Juričić, OIB 65874044481 punomoćnik sudionika u postupku GLOBTOUR turizam d.o.o. ROVINJ</item>
    </izvorni_sadrzaj>
    <derivirana_varijabla naziv="DomainObject.Predmet.OstaliListFormatedOIB_1">
      <item>Milena Juričić, OIB 67460416998 punomoćnik sudionika u postupku GLOBTOUR turizam d.o.o. ROVINJ</item>
      <item>Petra Juričić, OIB 65874044481 punomoćnik sudionika u postupku GLOBTOUR turizam d.o.o. ROVINJ</item>
    </derivirana_varijabla>
  </DomainObject.Predmet.OstaliListFormatedOIB>
  <DomainObject.Predmet.OstaliListFormatedWithAdress>
    <izvorni_sadrzaj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</izvorni_sadrzaj>
    <derivirana_varijabla naziv="DomainObject.Predmet.OstaliListFormatedWithAdress_1"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</derivirana_varijabla>
  </DomainObject.Predmet.OstaliListFormatedWithAdress>
  <DomainObject.Predmet.OstaliListFormatedWithAdressOIB>
    <izvorni_sadrzaj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</izvorni_sadrzaj>
    <derivirana_varijabla naziv="DomainObject.Predmet.OstaliListFormatedWithAdressOIB_1"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</derivirana_varijabla>
  </DomainObject.Predmet.OstaliListFormatedWithAdressOIB>
  <DomainObject.Predmet.OstaliListNazivFormated>
    <izvorni_sadrzaj>
      <item>Milena Juričić</item>
      <item>Petra Juričić</item>
    </izvorni_sadrzaj>
    <derivirana_varijabla naziv="DomainObject.Predmet.OstaliListNazivFormated_1">
      <item>Milena Juričić</item>
      <item>Petra Juričić</item>
    </derivirana_varijabla>
  </DomainObject.Predmet.OstaliListNazivFormated>
  <DomainObject.Predmet.OstaliListNazivFormatedOIB>
    <izvorni_sadrzaj>
      <item>Milena Juričić, OIB 67460416998</item>
      <item>Petra Juričić, OIB 65874044481</item>
    </izvorni_sadrzaj>
    <derivirana_varijabla naziv="DomainObject.Predmet.OstaliListNazivFormatedOIB_1">
      <item>Milena Juričić, OIB 67460416998</item>
      <item>Petra Juričić, OIB 65874044481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GLOBTOUR turizam d.o.o. ROVINJ</izvorni_sadrzaj>
    <derivirana_varijabla naziv="DomainObject.Predmet.ProtustrankaIDrugi_1">GLOBTOUR turizam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GLOBTOUR turizam d.o.o. ROVINJ, OIB 14593197825, Obala A.Rismondo 2, 52210 Rovinj</izvorni_sadrzaj>
    <derivirana_varijabla naziv="DomainObject.Predmet.ProtustrankaIDrugiAdressOIB_1">GLOBTOUR turizam d.o.o. ROVINJ, OIB 14593197825, Obala A.Rismondo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GLOBTOUR turizam d.o.o. ROVINJ</item>
      <item>Milena Juričić</item>
      <item>Petra Juričić</item>
    </izvorni_sadrzaj>
    <derivirana_varijabla naziv="DomainObject.Predmet.SudioniciListNaziv_1">
      <item>FINANCIJSKA AGENCIJA, RC RIJEKA, PODRUŽNICA PULA, PULA</item>
      <item>GLOBTOUR turizam d.o.o. ROVINJ</item>
      <item>Milena Juričić</item>
      <item>Petra Juričić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</izvorni_sadrzaj>
    <derivirana_varijabla naziv="DomainObject.Predmet.SudioniciListAdressOIB_1"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14593197825</item>
      <item>, OIB 67460416998</item>
      <item>, OIB 65874044481</item>
    </izvorni_sadrzaj>
    <derivirana_varijabla naziv="DomainObject.Predmet.SudioniciListNazivOIB_1">
      <item>, OIB 85821130368</item>
      <item>, OIB 14593197825</item>
      <item>, OIB 67460416998</item>
      <item>, OIB 65874044481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690</properties:Words>
  <properties:Characters>3724</properties:Characters>
  <properties:Lines>98</properties:Lines>
  <properties:Paragraphs>36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2017-01-23T11:58:00Z</dcterms:created>
  <dc:creator>msimicic</dc:creator>
  <cp:lastModifiedBy>Sanja Prodan</cp:lastModifiedBy>
  <cp:lastPrinted>2017-02-03T10:00:00Z</cp:lastPrinted>
  <dcterms:modified xmlns:xsi="http://www.w3.org/2001/XMLSchema-instance" xsi:type="dcterms:W3CDTF">2017-02-03T10:00:00Z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