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a675" w14:paraId="62ea675" w:rsidRDefault="003A519A" w:rsidP="003909AD" w:rsidR="003909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B74" w:rsidP="003909AD" w:rsidR="00342B74" w:rsidRPr="00323158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 Broj: </w:t>
      </w:r>
      <w:r w:rsidR="00C95BEA">
        <w:t>1/</w:t>
      </w:r>
      <w:r w:rsidR="00C52411">
        <w:t>St-</w:t>
      </w:r>
      <w:r w:rsidR="001D7250">
        <w:t>464/2011-37</w:t>
      </w:r>
    </w:p>
    <w:p w:rsidRDefault="00761A7A" w:rsidR="00761A7A"/>
    <w:p w:rsidRDefault="001D7250" w:rsidP="00761A7A" w:rsidR="001D7250">
      <w:pPr>
        <w:jc w:val="center"/>
      </w:pPr>
    </w:p>
    <w:p w:rsidRDefault="00761A7A" w:rsidP="00761A7A" w:rsidR="00761A7A">
      <w:pPr>
        <w:jc w:val="center"/>
      </w:pPr>
      <w:r w:rsidRPr="008A252D">
        <w:t>Z A K L J U Č A K</w:t>
      </w:r>
    </w:p>
    <w:p w:rsidRDefault="00342B74" w:rsidP="00761A7A" w:rsidR="00342B74" w:rsidRPr="008A252D">
      <w:pPr>
        <w:jc w:val="center"/>
      </w:pPr>
    </w:p>
    <w:p w:rsidRDefault="00C04996" w:rsidR="00C04996"/>
    <w:p w:rsidRDefault="00C04996" w:rsidP="00C52411" w:rsidR="00E20B8A">
      <w:pPr>
        <w:jc w:val="both"/>
      </w:pPr>
      <w:r>
        <w:tab/>
      </w:r>
      <w:r w:rsidR="001D7250">
        <w:rPr>
          <w:color w:val="000000"/>
        </w:rPr>
        <w:t>TRGOVAČKI SUD U OSIJEKU STALNA SLUŽBA U SLAVONSKOM BRODU, po stečajnoj sutkinji Vesni Vukelić, u postupku radi naknadne diobe stečajne mase iza PZ SLAVONSKI ŠAMAC u stečaju sa sjedištem u Piškorevcima, Zagrebačka 8a, OIB 64252345732, nastala iza subjekta PZ SLAVONSKI ŠAMAC u stečaju, Kruševica, Lj.Gaja 88, OIB 30124278016</w:t>
      </w:r>
      <w:r>
        <w:t xml:space="preserve">, </w:t>
      </w:r>
      <w:r w:rsidR="00203C5D">
        <w:t xml:space="preserve">povodom </w:t>
      </w:r>
      <w:r>
        <w:t xml:space="preserve"> prodaje </w:t>
      </w:r>
      <w:r w:rsidR="00BC1644">
        <w:t>nekretnine</w:t>
      </w:r>
      <w:r w:rsidR="002F2CBE">
        <w:t xml:space="preserve"> </w:t>
      </w:r>
      <w:r>
        <w:t xml:space="preserve">stečajnog dužnika uz odgovarajuću primjenu propisa o ovrsi, dana </w:t>
      </w:r>
      <w:r w:rsidR="00A47302">
        <w:t>29.prosinca</w:t>
      </w:r>
      <w:r w:rsidR="00FE4B3F">
        <w:t xml:space="preserve"> 2017</w:t>
      </w:r>
      <w:r>
        <w:t xml:space="preserve">.g. </w:t>
      </w:r>
    </w:p>
    <w:p w:rsidRDefault="00176A08" w:rsidP="00C52411" w:rsidR="00176A08">
      <w:pPr>
        <w:jc w:val="both"/>
      </w:pPr>
    </w:p>
    <w:p w:rsidRDefault="00C04996" w:rsidR="00C04996"/>
    <w:p w:rsidRDefault="00761A7A" w:rsidP="00C04996" w:rsidR="00176A08" w:rsidRPr="008A252D">
      <w:pPr>
        <w:jc w:val="center"/>
      </w:pPr>
      <w:r w:rsidRPr="008A252D">
        <w:t>z a k l j u č i o     j e</w:t>
      </w:r>
    </w:p>
    <w:p w:rsidRDefault="00C04996" w:rsidR="00C04996"/>
    <w:p w:rsidRDefault="00C04996" w:rsidP="00613361" w:rsidR="00B74D49" w:rsidRPr="004C3BFD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Kupcu</w:t>
      </w:r>
      <w:r w:rsidR="007D210A">
        <w:rPr>
          <w:b/>
        </w:rPr>
        <w:t xml:space="preserve"> </w:t>
      </w:r>
      <w:r w:rsidR="00A47302">
        <w:rPr>
          <w:b/>
        </w:rPr>
        <w:t xml:space="preserve">LOVRI ŠUNIĆU iz Kruševice, Braće Radića 13, Slavonski Šamac, OIB 27321726058, </w:t>
      </w:r>
    </w:p>
    <w:p w:rsidRDefault="00C04996" w:rsidP="00342B74" w:rsidR="00342B74">
      <w:pPr>
        <w:jc w:val="center"/>
      </w:pPr>
      <w:r>
        <w:t>p r e d a j e   s e</w:t>
      </w:r>
    </w:p>
    <w:p w:rsidRDefault="00342B74" w:rsidP="00342B74" w:rsidR="00342B74">
      <w:pPr>
        <w:jc w:val="center"/>
      </w:pPr>
    </w:p>
    <w:p w:rsidRDefault="003A519A" w:rsidP="00613361" w:rsidR="00FE4B3F">
      <w:pPr>
        <w:jc w:val="both"/>
      </w:pPr>
      <w:r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C01711">
        <w:t>stečajne mase</w:t>
      </w:r>
      <w:r w:rsidR="00C367F8">
        <w:t xml:space="preserve"> dužnika</w:t>
      </w:r>
      <w:r w:rsidR="00EC4FBF">
        <w:t xml:space="preserve"> </w:t>
      </w:r>
      <w:r w:rsidR="00C01711">
        <w:t>POLJOPRIVREDNA ZADRUGA SLAVONSKI ŠAMAC u stečaju, Kruševica, Lj.Gaja 88, OIB 30124278016</w:t>
      </w:r>
      <w:r>
        <w:t>,</w:t>
      </w:r>
      <w:r w:rsidR="00C01711">
        <w:t xml:space="preserve"> </w:t>
      </w:r>
      <w:r>
        <w:t>koju čine nekretnine označene</w:t>
      </w:r>
      <w:r w:rsidR="00BC1644">
        <w:t xml:space="preserve"> sa kč.br.</w:t>
      </w:r>
      <w:r>
        <w:t xml:space="preserve"> 395/1, oranica Bundevište sa 15128 m2 i kč.br. 405/4, oranica Bundevište sa 7593 m2, upisane</w:t>
      </w:r>
      <w:r w:rsidR="00BC1644">
        <w:t xml:space="preserve"> u zk.ul </w:t>
      </w:r>
      <w:r>
        <w:t>798</w:t>
      </w:r>
      <w:r w:rsidR="00BC1644">
        <w:t xml:space="preserve"> k.o. </w:t>
      </w:r>
      <w:r>
        <w:t>Kruševica.</w:t>
      </w:r>
    </w:p>
    <w:p w:rsidRDefault="003A519A" w:rsidP="00613361" w:rsidR="003A519A">
      <w:pPr>
        <w:jc w:val="both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BC1644">
        <w:t>nekretnini</w:t>
      </w:r>
      <w:r w:rsidR="00156DF1">
        <w:t xml:space="preserve"> iz toč.I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3A519A" w:rsidR="00CB06B0">
      <w:pPr>
        <w:jc w:val="both"/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r w:rsidR="003A519A">
        <w:rPr>
          <w:b/>
        </w:rPr>
        <w:t>LOVRO ŠUNIĆ iz Kruševice, Braće Radića 13, Slavonski Šamac, OIB 27321726058.</w:t>
      </w:r>
    </w:p>
    <w:p w:rsidRDefault="00176A08" w:rsidP="00613361" w:rsidR="00176A08">
      <w:pPr>
        <w:jc w:val="center"/>
      </w:pPr>
    </w:p>
    <w:p w:rsidRDefault="00176A08" w:rsidP="00613361" w:rsidR="00176A08">
      <w:pPr>
        <w:jc w:val="center"/>
      </w:pPr>
    </w:p>
    <w:p w:rsidRDefault="00613361" w:rsidP="00613361" w:rsidR="00176A08">
      <w:pPr>
        <w:jc w:val="center"/>
      </w:pPr>
      <w:r>
        <w:t>Obrazloženje</w:t>
      </w:r>
    </w:p>
    <w:p w:rsidRDefault="00176A08" w:rsidP="00613361" w:rsidR="00176A08">
      <w:pPr>
        <w:jc w:val="center"/>
      </w:pPr>
    </w:p>
    <w:p w:rsidRDefault="00613361" w:rsidR="00613361"/>
    <w:p w:rsidRDefault="00613361" w:rsidP="00C52411" w:rsidR="00761A7A">
      <w:pPr>
        <w:jc w:val="both"/>
      </w:pPr>
      <w:r>
        <w:tab/>
      </w:r>
      <w:r w:rsidR="00192B4A">
        <w:t>Rješenjem o dosud</w:t>
      </w:r>
      <w:r w:rsidR="00A26FA8">
        <w:t xml:space="preserve">i ovog suda br. </w:t>
      </w:r>
      <w:r w:rsidR="004F4B5D">
        <w:t>St-</w:t>
      </w:r>
      <w:r w:rsidR="003A519A">
        <w:t>464/2011-33</w:t>
      </w:r>
      <w:r w:rsidR="00392E79">
        <w:t xml:space="preserve"> od </w:t>
      </w:r>
      <w:r w:rsidR="003A519A">
        <w:t>01</w:t>
      </w:r>
      <w:r w:rsidR="00BC1644">
        <w:t>.</w:t>
      </w:r>
      <w:r w:rsidR="003A519A">
        <w:t>prosinca</w:t>
      </w:r>
      <w:r w:rsidR="00EC4FBF">
        <w:t xml:space="preserve"> 2017</w:t>
      </w:r>
      <w:r w:rsidR="00211234">
        <w:t>.</w:t>
      </w:r>
      <w:r w:rsidR="003A519A">
        <w:t>g.</w:t>
      </w:r>
      <w:r w:rsidR="00203C5D">
        <w:t>,</w:t>
      </w:r>
      <w:r w:rsidR="00BC1644">
        <w:t xml:space="preserve"> </w:t>
      </w:r>
      <w:r w:rsidR="00D10BB9" w:rsidRPr="00EC4FBF">
        <w:t xml:space="preserve">kupcu </w:t>
      </w:r>
      <w:r w:rsidR="00912C37" w:rsidRPr="00EC4FBF">
        <w:t xml:space="preserve"> </w:t>
      </w:r>
      <w:r w:rsidR="003A519A">
        <w:t>Lovri Šuniću iz Kruševice</w:t>
      </w:r>
      <w:r w:rsidR="00EC4FBF" w:rsidRPr="00EC4FBF">
        <w:t xml:space="preserve">, </w:t>
      </w:r>
      <w:r w:rsidR="00B43FC5">
        <w:t>dosuđen</w:t>
      </w:r>
      <w:r w:rsidR="003A519A">
        <w:t>e</w:t>
      </w:r>
      <w:r w:rsidR="00B43FC5">
        <w:t xml:space="preserve"> </w:t>
      </w:r>
      <w:r w:rsidR="003A519A">
        <w:t>su nekretnine</w:t>
      </w:r>
      <w:r w:rsidR="00EC4FBF">
        <w:t xml:space="preserve"> </w:t>
      </w:r>
      <w:r w:rsidR="00B43FC5">
        <w:t>vlasništva</w:t>
      </w:r>
      <w:r w:rsidR="00A26FA8">
        <w:t xml:space="preserve"> </w:t>
      </w:r>
      <w:r w:rsidR="003A519A">
        <w:t>stečajne mase dužnika POLJOPRIVREDNA ZADRUGA SLAVONSKI ŠAMAC u stečaju, Kruševica,</w:t>
      </w:r>
      <w:r w:rsidR="00A26FA8">
        <w:t xml:space="preserve"> navede</w:t>
      </w:r>
      <w:r w:rsidR="003A519A">
        <w:t>ne</w:t>
      </w:r>
      <w:r w:rsidR="00A26FA8">
        <w:t xml:space="preserve"> u toč. I </w:t>
      </w:r>
      <w:r w:rsidR="001A51B3">
        <w:t>zaključka.</w:t>
      </w:r>
    </w:p>
    <w:p w:rsidRDefault="00DD1FFE" w:rsidP="00DD1FFE" w:rsidR="00C95BEA">
      <w:pPr>
        <w:ind w:firstLine="708"/>
        <w:jc w:val="both"/>
      </w:pPr>
      <w:r>
        <w:t xml:space="preserve">Nakon što </w:t>
      </w:r>
      <w:r w:rsidR="001A51B3">
        <w:t xml:space="preserve">je </w:t>
      </w:r>
      <w:r w:rsidR="00C93595">
        <w:t>stečajni sudac</w:t>
      </w:r>
      <w:r>
        <w:t xml:space="preserve"> izvršio provjeru u računovodstvu ovog suda, </w:t>
      </w:r>
      <w:r w:rsidR="001A51B3">
        <w:t xml:space="preserve">utvrdio je da je kupac </w:t>
      </w:r>
      <w:r>
        <w:t xml:space="preserve">u </w:t>
      </w:r>
      <w:r w:rsidR="00EC4FBF">
        <w:t xml:space="preserve">zatraženom </w:t>
      </w:r>
      <w:r>
        <w:t>roku izvršio u</w:t>
      </w:r>
      <w:r w:rsidR="00C367F8">
        <w:t>platu kupovnine</w:t>
      </w:r>
      <w:r w:rsidR="00A26FA8">
        <w:t xml:space="preserve"> </w:t>
      </w:r>
      <w:r w:rsidR="00392E79">
        <w:t xml:space="preserve">u </w:t>
      </w:r>
      <w:r w:rsidR="00CB06B0">
        <w:t xml:space="preserve">iznosu od </w:t>
      </w:r>
      <w:r w:rsidR="003A519A">
        <w:t>50</w:t>
      </w:r>
      <w:r w:rsidR="00EC4FBF">
        <w:t>.000,00</w:t>
      </w:r>
      <w:r w:rsidR="00CB06B0">
        <w:t xml:space="preserve"> kn</w:t>
      </w:r>
      <w:r>
        <w:t>, a kako je rješenje o dosudi postalo pravomoćno</w:t>
      </w:r>
      <w:r w:rsidR="00D10BB9">
        <w:t>,</w:t>
      </w:r>
      <w:r>
        <w:t xml:space="preserve"> stekli su se sv</w:t>
      </w:r>
      <w:r w:rsidR="00342B74">
        <w:t>i zakonski uvjeti da se navedene  nekretnine</w:t>
      </w:r>
      <w:r w:rsidR="00BC1644">
        <w:t xml:space="preserve">  prenes</w:t>
      </w:r>
      <w:r w:rsidR="00342B74">
        <w:t>u</w:t>
      </w:r>
      <w:r>
        <w:t xml:space="preserve"> u vlasništvo </w:t>
      </w:r>
      <w:r w:rsidR="007E5562">
        <w:t xml:space="preserve">i posjed </w:t>
      </w:r>
      <w:r>
        <w:t>kupcu</w:t>
      </w:r>
      <w:r w:rsidR="007E5562">
        <w:t xml:space="preserve">, </w:t>
      </w:r>
      <w:r>
        <w:t xml:space="preserve">pa je </w:t>
      </w:r>
      <w:r w:rsidR="00D10BB9">
        <w:t xml:space="preserve">iz tih razloga </w:t>
      </w:r>
      <w:r>
        <w:t>odlučeno kao pod I</w:t>
      </w:r>
      <w:r w:rsidR="00CB06B0">
        <w:t xml:space="preserve"> i</w:t>
      </w:r>
      <w:r w:rsidR="007E5562">
        <w:t xml:space="preserve"> II</w:t>
      </w:r>
      <w:r w:rsidR="00C367F8">
        <w:t xml:space="preserve"> </w:t>
      </w:r>
    </w:p>
    <w:p w:rsidRDefault="00C95BEA" w:rsidP="00C95BEA" w:rsidR="00C95BEA">
      <w:pPr>
        <w:ind w:firstLine="708"/>
        <w:jc w:val="right"/>
      </w:pPr>
      <w:r>
        <w:lastRenderedPageBreak/>
        <w:t>Broj: 1/St-464/2011-37</w:t>
      </w:r>
    </w:p>
    <w:p w:rsidRDefault="00C95BEA" w:rsidP="00C95BEA" w:rsidR="00C95BEA">
      <w:pPr>
        <w:ind w:firstLine="708"/>
        <w:jc w:val="right"/>
      </w:pPr>
    </w:p>
    <w:p w:rsidRDefault="00C95BEA" w:rsidP="00DD1FFE" w:rsidR="00C95BEA">
      <w:pPr>
        <w:ind w:firstLine="708"/>
        <w:jc w:val="both"/>
      </w:pPr>
    </w:p>
    <w:p w:rsidRDefault="00BC1644" w:rsidP="00DD1FFE" w:rsidR="00DD1FFE">
      <w:pPr>
        <w:ind w:firstLine="708"/>
        <w:jc w:val="both"/>
      </w:pPr>
      <w:r>
        <w:t xml:space="preserve">ovog </w:t>
      </w:r>
      <w:r w:rsidR="00DD1FFE">
        <w:t xml:space="preserve">zaključka </w:t>
      </w:r>
      <w:r w:rsidR="00C52411">
        <w:t>temeljem čl. 164 Stečajnog zakona</w:t>
      </w:r>
      <w:r w:rsidR="000D45EC">
        <w:t xml:space="preserve"> (NN br.44/96, 29/99, 129/00, 123/03, 82/06, 116/10,25/12, 133/12, 71/15),</w:t>
      </w:r>
      <w:r w:rsidR="00C52411">
        <w:t xml:space="preserve"> </w:t>
      </w:r>
      <w:r w:rsidR="007E5562">
        <w:t xml:space="preserve">a </w:t>
      </w:r>
      <w:r w:rsidR="00C95BEA">
        <w:t>uz primjenu čl. 108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C95BEA">
        <w:t>112/12, 25/13, 93/14, 55/16, 73/17</w:t>
      </w:r>
      <w:r w:rsidR="00FE6622">
        <w:t>)</w:t>
      </w:r>
      <w:r w:rsidR="00C52411">
        <w:t>.</w:t>
      </w:r>
    </w:p>
    <w:p w:rsidRDefault="00C52411" w:rsidP="00C52411" w:rsidR="00C52411">
      <w:pPr>
        <w:jc w:val="both"/>
      </w:pPr>
    </w:p>
    <w:p w:rsidRDefault="00613361" w:rsidP="00342B74" w:rsidR="00613361">
      <w:pPr>
        <w:jc w:val="center"/>
      </w:pPr>
      <w:r>
        <w:t xml:space="preserve">U Slav.Brodu,  </w:t>
      </w:r>
      <w:r w:rsidR="00342B74">
        <w:t>29.prosinca</w:t>
      </w:r>
      <w:r w:rsidR="009B3450">
        <w:t xml:space="preserve"> 2017</w:t>
      </w:r>
      <w:r w:rsidR="00C52411">
        <w:t>.</w:t>
      </w:r>
      <w:r w:rsidR="00342B74">
        <w:t>g.</w:t>
      </w:r>
    </w:p>
    <w:p w:rsidRDefault="00342B74" w:rsidP="00342B74" w:rsidR="00342B74">
      <w:pPr>
        <w:jc w:val="center"/>
      </w:pPr>
    </w:p>
    <w:p w:rsidRDefault="00342B74" w:rsidP="00342B74" w:rsidR="00342B74">
      <w:pPr>
        <w:jc w:val="center"/>
      </w:pPr>
    </w:p>
    <w:p w:rsidRDefault="00342B74" w:rsidP="00342B74" w:rsidR="00BC54CE">
      <w:pPr>
        <w:ind w:firstLine="708" w:left="5664"/>
      </w:pPr>
      <w:r>
        <w:t>STEČAJNA SUTKINJA</w:t>
      </w:r>
      <w:r w:rsidR="00613361">
        <w:t>:</w:t>
      </w:r>
    </w:p>
    <w:p w:rsidRDefault="00613361" w:rsidR="004F4B5D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>
        <w:t>Vesna Vukelić</w:t>
      </w:r>
    </w:p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 w:rsidRPr="00156DF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C52411" w:rsidR="00C52411"/>
    <w:p w:rsidRDefault="008672BA" w:rsidR="00613361">
      <w:r>
        <w:t>Dostaviti putem</w:t>
      </w:r>
      <w:r w:rsidR="00156DF1">
        <w:t xml:space="preserve"> mrežne stanice</w:t>
      </w:r>
      <w:r>
        <w:t xml:space="preserve"> e-oglasne ploče</w:t>
      </w:r>
      <w:r w:rsidR="00342B74">
        <w:t>:</w:t>
      </w:r>
    </w:p>
    <w:p w:rsidRDefault="008672BA" w:rsidP="008672BA" w:rsidR="008672BA">
      <w:r>
        <w:t xml:space="preserve">1. </w:t>
      </w:r>
      <w:r w:rsidR="00613361">
        <w:t xml:space="preserve"> steč.upravitelju</w:t>
      </w:r>
    </w:p>
    <w:p w:rsidRDefault="008672BA" w:rsidP="00EC4FBF" w:rsidR="00156DF1">
      <w:pPr>
        <w:jc w:val="both"/>
      </w:pPr>
      <w:r>
        <w:t>2.</w:t>
      </w:r>
      <w:r w:rsidR="00613361">
        <w:t xml:space="preserve"> </w:t>
      </w:r>
      <w:r w:rsidR="004F4B5D">
        <w:t xml:space="preserve">kupcu </w:t>
      </w:r>
      <w:r w:rsidR="00342B74">
        <w:t>Lovri Šuniću</w:t>
      </w:r>
    </w:p>
    <w:p w:rsidRDefault="00EC4FBF" w:rsidP="00EC4FBF" w:rsidR="00EC4FBF" w:rsidRPr="00CB06B0">
      <w:pPr>
        <w:jc w:val="both"/>
      </w:pPr>
    </w:p>
    <w:p w:rsidRDefault="00AD6AC5" w:rsidP="008672BA" w:rsidR="00E7654E">
      <w:pPr>
        <w:ind w:left="900"/>
      </w:pPr>
      <w:r>
        <w:t xml:space="preserve">zk.odjel </w:t>
      </w:r>
      <w:r w:rsidR="00CB06B0">
        <w:t xml:space="preserve">Općinskog suda u </w:t>
      </w:r>
      <w:r w:rsidR="00342B74">
        <w:t>Slavonskom Brodu</w:t>
      </w:r>
      <w:r w:rsidR="00C71B93">
        <w:t>, uz pravomoćno rješenje o dosudi</w:t>
      </w:r>
    </w:p>
    <w:p w:rsidRDefault="00CB0E56" w:rsidP="00CB0E56" w:rsidR="00CB0E56">
      <w:pPr>
        <w:ind w:left="900"/>
      </w:pPr>
    </w:p>
    <w:sectPr w:rsidR="00CB0E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2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ED18D9"/>
    <w:multiLevelType w:val="hybridMultilevel"/>
    <w:tmpl w:val="5F5CC7E0"/>
    <w:lvl w:tplc="B888A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52ED8"/>
    <w:rsid w:val="000653E5"/>
    <w:rsid w:val="00083EA3"/>
    <w:rsid w:val="000D45EC"/>
    <w:rsid w:val="000E526F"/>
    <w:rsid w:val="000F5FAB"/>
    <w:rsid w:val="00122B32"/>
    <w:rsid w:val="00131249"/>
    <w:rsid w:val="00134F2A"/>
    <w:rsid w:val="001378BD"/>
    <w:rsid w:val="00142E0D"/>
    <w:rsid w:val="00156DF1"/>
    <w:rsid w:val="00176A08"/>
    <w:rsid w:val="00180B89"/>
    <w:rsid w:val="00181AB3"/>
    <w:rsid w:val="00192B4A"/>
    <w:rsid w:val="00193868"/>
    <w:rsid w:val="001A51B3"/>
    <w:rsid w:val="001D7250"/>
    <w:rsid w:val="00203C5D"/>
    <w:rsid w:val="00211234"/>
    <w:rsid w:val="00221A05"/>
    <w:rsid w:val="00231998"/>
    <w:rsid w:val="0028617D"/>
    <w:rsid w:val="002F2CBE"/>
    <w:rsid w:val="002F6DC2"/>
    <w:rsid w:val="00301440"/>
    <w:rsid w:val="00342B74"/>
    <w:rsid w:val="00344642"/>
    <w:rsid w:val="00385289"/>
    <w:rsid w:val="003909AD"/>
    <w:rsid w:val="00392E79"/>
    <w:rsid w:val="0039651D"/>
    <w:rsid w:val="003A519A"/>
    <w:rsid w:val="003B0F71"/>
    <w:rsid w:val="003C6264"/>
    <w:rsid w:val="0040259E"/>
    <w:rsid w:val="00407DBB"/>
    <w:rsid w:val="00447FB6"/>
    <w:rsid w:val="00474D51"/>
    <w:rsid w:val="00492A6B"/>
    <w:rsid w:val="004C3BFD"/>
    <w:rsid w:val="004F4B5D"/>
    <w:rsid w:val="00505A6A"/>
    <w:rsid w:val="00516058"/>
    <w:rsid w:val="005266BF"/>
    <w:rsid w:val="00531D99"/>
    <w:rsid w:val="00575380"/>
    <w:rsid w:val="005A6A61"/>
    <w:rsid w:val="005C6D7E"/>
    <w:rsid w:val="005F6571"/>
    <w:rsid w:val="00613361"/>
    <w:rsid w:val="00635C53"/>
    <w:rsid w:val="00653B44"/>
    <w:rsid w:val="00653EA4"/>
    <w:rsid w:val="00654BDA"/>
    <w:rsid w:val="006A6A18"/>
    <w:rsid w:val="006E1270"/>
    <w:rsid w:val="0070566B"/>
    <w:rsid w:val="007433C9"/>
    <w:rsid w:val="00761A7A"/>
    <w:rsid w:val="00763019"/>
    <w:rsid w:val="007740E9"/>
    <w:rsid w:val="007935FD"/>
    <w:rsid w:val="007C0BDE"/>
    <w:rsid w:val="007D210A"/>
    <w:rsid w:val="007E5562"/>
    <w:rsid w:val="007E7C35"/>
    <w:rsid w:val="007F3896"/>
    <w:rsid w:val="007F43EE"/>
    <w:rsid w:val="00804F44"/>
    <w:rsid w:val="008066D9"/>
    <w:rsid w:val="008168FE"/>
    <w:rsid w:val="00831406"/>
    <w:rsid w:val="008517B9"/>
    <w:rsid w:val="00851AEC"/>
    <w:rsid w:val="008526D7"/>
    <w:rsid w:val="008662D1"/>
    <w:rsid w:val="008672BA"/>
    <w:rsid w:val="00881A70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912C37"/>
    <w:rsid w:val="00915383"/>
    <w:rsid w:val="0097642D"/>
    <w:rsid w:val="00976BDF"/>
    <w:rsid w:val="009A7BE3"/>
    <w:rsid w:val="009A7D11"/>
    <w:rsid w:val="009B3450"/>
    <w:rsid w:val="009C0C19"/>
    <w:rsid w:val="009C0E54"/>
    <w:rsid w:val="009C3029"/>
    <w:rsid w:val="009D453B"/>
    <w:rsid w:val="009E6061"/>
    <w:rsid w:val="00A162F9"/>
    <w:rsid w:val="00A26FA8"/>
    <w:rsid w:val="00A43222"/>
    <w:rsid w:val="00A47302"/>
    <w:rsid w:val="00A5312A"/>
    <w:rsid w:val="00A63785"/>
    <w:rsid w:val="00A75B61"/>
    <w:rsid w:val="00AA0746"/>
    <w:rsid w:val="00AA549C"/>
    <w:rsid w:val="00AA78DE"/>
    <w:rsid w:val="00AD6AC5"/>
    <w:rsid w:val="00AF4FC6"/>
    <w:rsid w:val="00B2135A"/>
    <w:rsid w:val="00B43FC5"/>
    <w:rsid w:val="00B74D49"/>
    <w:rsid w:val="00B87F77"/>
    <w:rsid w:val="00BB7A57"/>
    <w:rsid w:val="00BC1644"/>
    <w:rsid w:val="00BC54CE"/>
    <w:rsid w:val="00BE47CC"/>
    <w:rsid w:val="00BF260D"/>
    <w:rsid w:val="00C01711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83DF9"/>
    <w:rsid w:val="00C91FD6"/>
    <w:rsid w:val="00C933A0"/>
    <w:rsid w:val="00C93595"/>
    <w:rsid w:val="00C935D2"/>
    <w:rsid w:val="00C95BEA"/>
    <w:rsid w:val="00CB06B0"/>
    <w:rsid w:val="00CB0E56"/>
    <w:rsid w:val="00CF470F"/>
    <w:rsid w:val="00D10BB9"/>
    <w:rsid w:val="00D536F6"/>
    <w:rsid w:val="00D854F8"/>
    <w:rsid w:val="00DA0FD0"/>
    <w:rsid w:val="00DB170B"/>
    <w:rsid w:val="00DD1FFE"/>
    <w:rsid w:val="00DD6425"/>
    <w:rsid w:val="00E06842"/>
    <w:rsid w:val="00E15699"/>
    <w:rsid w:val="00E20B8A"/>
    <w:rsid w:val="00E339AF"/>
    <w:rsid w:val="00E7305A"/>
    <w:rsid w:val="00E7654E"/>
    <w:rsid w:val="00EB4BE7"/>
    <w:rsid w:val="00EC4FBF"/>
    <w:rsid w:val="00EE479B"/>
    <w:rsid w:val="00F009DB"/>
    <w:rsid w:val="00F13373"/>
    <w:rsid w:val="00F202C3"/>
    <w:rsid w:val="00F22BFE"/>
    <w:rsid w:val="00F545BF"/>
    <w:rsid w:val="00F63080"/>
    <w:rsid w:val="00F77BBB"/>
    <w:rsid w:val="00FA785E"/>
    <w:rsid w:val="00FB719D"/>
    <w:rsid w:val="00FD7EBA"/>
    <w:rsid w:val="00FE4B3F"/>
    <w:rsid w:val="00FE6622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  <item>Ivana Ravlić</item>
      <item>Lovro Šunić</item>
      <item>Branko Branković</item>
    </izvorni_sadrzaj>
    <derivirana_varijabla naziv="DomainObject.Predmet.OstaliListFormated_1">
      <item>Zdravko Grubeša, Đakovo</item>
      <item>Ivana Ravlić</item>
      <item>Lovro Šunić</item>
      <item>Branko Branković</item>
    </derivirana_varijabla>
  </DomainObject.Predmet.OstaliListFormated>
  <DomainObject.Predmet.OstaliListFormatedOIB>
    <izvorni_sadrzaj>
      <item>Zdravko Grubeša, Đakovo</item>
      <item>Ivana Ravlić</item>
      <item>Lovro Šunić</item>
      <item>Branko Branković</item>
    </izvorni_sadrzaj>
    <derivirana_varijabla naziv="DomainObject.Predmet.OstaliListFormatedOIB_1">
      <item>Zdravko Grubeša, Đakovo</item>
      <item>Ivana Ravlić</item>
      <item>Lovro Šunić</item>
      <item>Branko Branković</item>
    </derivirana_varijabla>
  </DomainObject.Predmet.OstaliListFormatedOIB>
  <DomainObject.Predmet.OstaliListFormatedWithAdress>
    <izvorni_sadrzaj>
      <item>Zdravko Grubeša, Đakovo</item>
      <item>Ivana Ravlić</item>
      <item>Lovro Šunić</item>
      <item>Branko Branković</item>
    </izvorni_sadrzaj>
    <derivirana_varijabla naziv="DomainObject.Predmet.OstaliListFormatedWithAdress_1">
      <item>Zdravko Grubeša, Đakovo</item>
      <item>Ivana Ravlić</item>
      <item>Lovro Šunić</item>
      <item>Branko Branković</item>
    </derivirana_varijabla>
  </DomainObject.Predmet.OstaliListFormatedWithAdress>
  <DomainObject.Predmet.OstaliListFormatedWithAdressOIB>
    <izvorni_sadrzaj>
      <item>Zdravko Grubeša, Đakovo</item>
      <item>Ivana Ravlić</item>
      <item>Lovro Šunić</item>
      <item>Branko Branković</item>
    </izvorni_sadrzaj>
    <derivirana_varijabla naziv="DomainObject.Predmet.OstaliListFormatedWithAdressOIB_1">
      <item>Zdravko Grubeša, Đakovo</item>
      <item>Ivana Ravlić</item>
      <item>Lovro Šunić</item>
      <item>Branko Branković</item>
    </derivirana_varijabla>
  </DomainObject.Predmet.OstaliListFormatedWithAdressOIB>
  <DomainObject.Predmet.OstaliListNazivFormated>
    <izvorni_sadrzaj>
      <item>Zdravko Grubeša, Đakovo</item>
      <item>Ivana Ravlić</item>
      <item>Lovro Šunić</item>
      <item>Branko Branković</item>
    </izvorni_sadrzaj>
    <derivirana_varijabla naziv="DomainObject.Predmet.OstaliListNazivFormated_1">
      <item>Zdravko Grubeša, Đakovo</item>
      <item>Ivana Ravlić</item>
      <item>Lovro Šunić</item>
      <item>Branko Branković</item>
    </derivirana_varijabla>
  </DomainObject.Predmet.OstaliListNazivFormated>
  <DomainObject.Predmet.OstaliListNazivFormatedOIB>
    <izvorni_sadrzaj>
      <item>Zdravko Grubeša, Đakovo</item>
      <item>Ivana Ravlić</item>
      <item>Lovro Šunić</item>
      <item>Branko Branković</item>
    </izvorni_sadrzaj>
    <derivirana_varijabla naziv="DomainObject.Predmet.OstaliListNazivFormatedOIB_1">
      <item>Zdravko Grubeša, Đakovo</item>
      <item>Ivana Ravlić</item>
      <item>Lovro Šunić</item>
      <item>Branko Branković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  <item>Ivana Ravlić</item>
      <item>Lovro Šunić</item>
      <item>Branko Branković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  <item>Ivana Ravlić</item>
      <item>Lovro Šunić</item>
      <item>Branko Branković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374</properties:Words>
  <properties:Characters>2017</properties:Characters>
  <properties:Lines>69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2017-12-29T10:49:00Z</dcterms:created>
  <dc:creator>Korisnik</dc:creator>
  <cp:keywords/>
  <cp:lastModifiedBy>wsadmin</cp:lastModifiedBy>
  <cp:lastPrinted>2017-05-16T07:29:00Z</cp:lastPrinted>
  <dcterms:modified xmlns:xsi="http://www.w3.org/2001/XMLSchema-instance" xsi:type="dcterms:W3CDTF">2017-12-29T11:06:00Z</dcterms:modified>
  <cp:revision>6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