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69afa" w14:paraId="c269afa" w:rsidRDefault="00E81B09" w:rsidP="00E81B09" w:rsidR="00E81B09">
      <w:pPr>
        <w:spacing w:after="0"/>
        <w:jc w:val="both"/>
        <w15:collapsed w:val="false"/>
      </w:pPr>
      <w:bookmarkStart w:name="_GoBack" w:id="0"/>
      <w:bookmarkEnd w:id="0"/>
      <w:r>
        <w:t xml:space="preserve">    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E81B09" w:rsidP="00E81B09" w:rsidR="00E81B09">
      <w:pPr>
        <w:spacing w:after="0"/>
        <w:jc w:val="both"/>
      </w:pPr>
      <w:r>
        <w:t xml:space="preserve">       REPUBLIKA HRVATSKA</w:t>
      </w:r>
    </w:p>
    <w:p w:rsidRDefault="00E81B09" w:rsidP="00E81B09" w:rsidR="00E81B09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E81B09" w:rsidP="00E81B09" w:rsidR="00E81B09">
      <w:pPr>
        <w:spacing w:after="0"/>
        <w:rPr>
          <w:bCs/>
        </w:rPr>
      </w:pPr>
      <w:r>
        <w:t xml:space="preserve">   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E81B09" w:rsidP="00E81B09" w:rsidR="00E81B09">
      <w:pPr>
        <w:spacing w:after="0"/>
        <w:rPr>
          <w:bCs/>
        </w:rPr>
      </w:pPr>
    </w:p>
    <w:p w:rsidRDefault="00E81B09" w:rsidP="00E81B09" w:rsidR="00E81B09">
      <w:pPr>
        <w:spacing w:after="0"/>
        <w:jc w:val="both"/>
      </w:pPr>
      <w:r>
        <w:t xml:space="preserve">                   </w:t>
      </w:r>
      <w:r>
        <w:tab/>
      </w:r>
      <w:r>
        <w:tab/>
      </w:r>
      <w:r>
        <w:tab/>
      </w:r>
      <w:r>
        <w:tab/>
      </w:r>
      <w:r>
        <w:tab/>
        <w:t xml:space="preserve">                          Poslovni broj: 3 St-940/16-3    </w:t>
      </w:r>
    </w:p>
    <w:p w:rsidRDefault="00E81B09" w:rsidP="00E81B09" w:rsidR="00E81B09">
      <w:pPr>
        <w:spacing w:after="0"/>
        <w:jc w:val="both"/>
      </w:pPr>
    </w:p>
    <w:p w:rsidRDefault="00E81B09" w:rsidP="00E81B09" w:rsidR="00E81B09">
      <w:pPr>
        <w:spacing w:after="0"/>
      </w:pPr>
    </w:p>
    <w:p w:rsidRDefault="00E81B09" w:rsidP="00E81B09" w:rsidR="00E81B09">
      <w:pPr>
        <w:spacing w:after="0"/>
      </w:pPr>
    </w:p>
    <w:p w:rsidRDefault="00E81B09" w:rsidP="00E81B09" w:rsidR="00E81B09">
      <w:pPr>
        <w:spacing w:after="0"/>
        <w:jc w:val="both"/>
      </w:pPr>
      <w:r>
        <w:tab/>
        <w:t>Trgovački sud u Varaždinu, u ime Republike Hrvatske, po sucu toga suda Jasni Lekić, u pravnoj stvari dužnika kao predlagatelja BB EXPORT-IMPORT d.o.o. Varaždin, Mihovila P. Miškine 43/A, OIB: 15779226438, radi sklapanja predstečajne nagodbe, dana 29. kolovoza 2016. godine donio je slijedeći</w:t>
      </w:r>
    </w:p>
    <w:p w:rsidRDefault="00E81B09" w:rsidP="00E81B09" w:rsidR="00E81B09">
      <w:pPr>
        <w:spacing w:after="0"/>
        <w:jc w:val="both"/>
      </w:pPr>
    </w:p>
    <w:p w:rsidRDefault="00E81B09" w:rsidP="00E81B09" w:rsidR="00E81B09">
      <w:pPr>
        <w:spacing w:after="0"/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O G L A S </w:t>
      </w:r>
    </w:p>
    <w:p w:rsidRDefault="00E81B09" w:rsidP="00E81B09" w:rsidR="00E81B09">
      <w:pPr>
        <w:spacing w:after="0"/>
        <w:jc w:val="center"/>
      </w:pPr>
    </w:p>
    <w:p w:rsidRDefault="00E81B09" w:rsidP="00E81B09" w:rsidR="00E81B09">
      <w:pPr>
        <w:spacing w:after="0"/>
        <w:jc w:val="both"/>
      </w:pPr>
      <w:r>
        <w:tab/>
      </w:r>
    </w:p>
    <w:p w:rsidRDefault="00E81B09" w:rsidP="00E81B09" w:rsidR="00E81B09">
      <w:pPr>
        <w:spacing w:after="0"/>
        <w:jc w:val="both"/>
      </w:pPr>
      <w:r>
        <w:tab/>
        <w:t>I/ Određuje se ročište radi sklapanja predstečajne nagodbe nad dužnikom BB EXPORT-IMPORT d.o.o. Varaždin, Mihovila P. Miškine 43/A, OIB: 15779226438, kod ovog suda u Varaždinu, Ulica Braće Radića 2, soba 226/II  kat, za dan</w:t>
      </w:r>
    </w:p>
    <w:p w:rsidRDefault="00E81B09" w:rsidP="00E81B09" w:rsidR="00E81B09">
      <w:pPr>
        <w:spacing w:after="0"/>
        <w:jc w:val="both"/>
      </w:pPr>
    </w:p>
    <w:p w:rsidRDefault="00E81B09" w:rsidP="00E81B09" w:rsidR="00E81B09">
      <w:pPr>
        <w:spacing w:after="0"/>
        <w:jc w:val="center"/>
        <w:rPr>
          <w:b/>
          <w:i/>
          <w:u w:val="single"/>
        </w:rPr>
      </w:pPr>
      <w:r>
        <w:rPr>
          <w:b/>
          <w:i/>
          <w:u w:val="single"/>
        </w:rPr>
        <w:t>07. listopada 2016. godine u 13,00 sati</w:t>
      </w:r>
    </w:p>
    <w:p w:rsidRDefault="00E81B09" w:rsidP="00E81B09" w:rsidR="00E81B09">
      <w:pPr>
        <w:spacing w:after="0"/>
        <w:rPr>
          <w:b/>
          <w:i/>
          <w:u w:val="single"/>
        </w:rPr>
      </w:pPr>
    </w:p>
    <w:p w:rsidRDefault="00E81B09" w:rsidP="00E81B09" w:rsidR="00E81B09">
      <w:pPr>
        <w:spacing w:after="0"/>
      </w:pPr>
      <w:r>
        <w:tab/>
        <w:t>II/ Na ročište se pozivaju:</w:t>
      </w:r>
    </w:p>
    <w:p w:rsidRDefault="00E81B09" w:rsidP="00E81B09" w:rsidR="00E81B09">
      <w:pPr>
        <w:spacing w:after="0"/>
      </w:pPr>
    </w:p>
    <w:p w:rsidRDefault="00E81B09" w:rsidP="00E81B09" w:rsidR="00E81B09">
      <w:pPr>
        <w:numPr>
          <w:ilvl w:val="0"/>
          <w:numId w:val="47"/>
        </w:numPr>
        <w:spacing w:after="0"/>
      </w:pPr>
      <w:r>
        <w:t>predlagatelj-dužnik BB EXPORT-IMPORT d.o.o. Varaždin, Mihovila P. Miškine 43/A</w:t>
      </w:r>
    </w:p>
    <w:p w:rsidRDefault="00E81B09" w:rsidP="00E81B09" w:rsidR="00E81B09">
      <w:pPr>
        <w:numPr>
          <w:ilvl w:val="0"/>
          <w:numId w:val="47"/>
        </w:numPr>
        <w:spacing w:after="0"/>
      </w:pPr>
      <w:r>
        <w:t xml:space="preserve">svi vjerovnici koji su prihvatili plan financijskog restrukturiranja   </w:t>
      </w:r>
    </w:p>
    <w:p w:rsidRDefault="00E81B09" w:rsidP="00E81B09" w:rsidR="00E81B09">
      <w:pPr>
        <w:numPr>
          <w:ilvl w:val="0"/>
          <w:numId w:val="48"/>
        </w:numPr>
        <w:spacing w:after="0"/>
        <w:jc w:val="both"/>
      </w:pPr>
      <w:r>
        <w:t>ŽDO Varaždin, građansko-upravni odjel</w:t>
      </w:r>
    </w:p>
    <w:p w:rsidRDefault="00E81B09" w:rsidP="00E81B09" w:rsidR="00E81B09">
      <w:pPr>
        <w:spacing w:after="0"/>
        <w:jc w:val="both"/>
      </w:pPr>
    </w:p>
    <w:p w:rsidRDefault="00E81B09" w:rsidP="00E81B09" w:rsidR="00E81B09">
      <w:pPr>
        <w:spacing w:after="0"/>
        <w:ind w:firstLine="708"/>
        <w:jc w:val="both"/>
      </w:pPr>
      <w:r>
        <w:t>III/ Novčanom kaznom od 10.000,00 kn do 1.000.000,00 kn kazniti će se za prekršaj poduzetnici koji ne pristupe ročištu za sklapanje predstečajne nagodbe pred sudom, a prihvatili su plan financijskog restrukturiranja (čl. 88. st. 1. toč. 6. ZFPPN)</w:t>
      </w:r>
    </w:p>
    <w:p w:rsidRDefault="00E81B09" w:rsidP="00E81B09" w:rsidR="00E81B09">
      <w:pPr>
        <w:spacing w:after="0"/>
        <w:jc w:val="both"/>
      </w:pPr>
    </w:p>
    <w:p w:rsidRDefault="00E81B09" w:rsidP="00E81B09" w:rsidR="00E81B09">
      <w:pPr>
        <w:spacing w:after="0"/>
        <w:jc w:val="both"/>
      </w:pPr>
    </w:p>
    <w:p w:rsidRDefault="00E81B09" w:rsidP="00E81B09" w:rsidR="00E81B09">
      <w:pPr>
        <w:spacing w:after="0"/>
        <w:jc w:val="both"/>
      </w:pPr>
    </w:p>
    <w:p w:rsidRDefault="00E81B09" w:rsidP="00E81B09" w:rsidR="00E81B09">
      <w:pPr>
        <w:spacing w:after="0"/>
        <w:jc w:val="both"/>
      </w:pPr>
      <w:r>
        <w:tab/>
      </w:r>
      <w:r>
        <w:tab/>
      </w:r>
      <w:r>
        <w:tab/>
      </w:r>
      <w:r>
        <w:tab/>
      </w:r>
    </w:p>
    <w:p w:rsidRDefault="00E81B09" w:rsidP="00E81B09" w:rsidR="00E81B09">
      <w:pPr>
        <w:spacing w:after="0"/>
        <w:ind w:firstLine="708"/>
        <w:jc w:val="both"/>
      </w:pPr>
      <w:r>
        <w:tab/>
      </w:r>
      <w:r>
        <w:tab/>
        <w:t>U Varaždinu, 29. kolovoza 2016. godine</w:t>
      </w:r>
    </w:p>
    <w:p w:rsidRDefault="00E81B09" w:rsidP="00E81B09" w:rsidR="00E81B09">
      <w:pPr>
        <w:spacing w:after="0"/>
        <w:ind w:firstLine="708"/>
        <w:jc w:val="both"/>
      </w:pPr>
    </w:p>
    <w:p w:rsidRDefault="00E81B09" w:rsidP="00E81B09" w:rsidR="00E81B09">
      <w:pPr>
        <w:spacing w:after="0"/>
        <w:ind w:firstLine="708"/>
        <w:jc w:val="both"/>
      </w:pPr>
    </w:p>
    <w:p w:rsidRDefault="00E81B09" w:rsidP="00E81B09" w:rsidR="00E81B09">
      <w:pPr>
        <w:spacing w:after="0"/>
        <w:ind w:firstLine="708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SUDAC:</w:t>
      </w:r>
    </w:p>
    <w:p w:rsidRDefault="00E81B09" w:rsidP="00E81B09" w:rsidR="00E81B09">
      <w:pPr>
        <w:spacing w:after="0"/>
        <w:ind w:firstLine="708"/>
        <w:jc w:val="both"/>
      </w:pPr>
    </w:p>
    <w:p w:rsidRDefault="00E81B09" w:rsidP="00E81B09" w:rsidR="00E81B09">
      <w:pPr>
        <w:spacing w:after="0"/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Jasna Lekić</w:t>
      </w:r>
    </w:p>
    <w:p w:rsidRDefault="009D593C" w:rsidP="00E81B09" w:rsidR="00DA0242">
      <w:pPr>
        <w:spacing w:after="0"/>
        <w:jc w:val="both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593C" w:rsidP="00537B78" w:rsidR="009D593C">
      <w:r>
        <w:separator/>
      </w:r>
    </w:p>
  </w:endnote>
  <w:endnote w:id="0" w:type="continuationSeparator">
    <w:p w:rsidRDefault="009D593C" w:rsidP="00537B78" w:rsidR="009D59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593C" w:rsidP="00537B78" w:rsidR="009D593C">
      <w:r>
        <w:separator/>
      </w:r>
    </w:p>
  </w:footnote>
  <w:footnote w:id="0" w:type="continuationSeparator">
    <w:p w:rsidRDefault="009D593C" w:rsidP="00537B78" w:rsidR="009D59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2EF36084"/>
    <w:multiLevelType w:val="hybridMultilevel"/>
    <w:tmpl w:val="90BE47B6"/>
    <w:lvl w:tplc="E7788242" w:ilvl="0">
      <w:start w:val="2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abstractNum w:abstractNumId="44">
    <w:nsid w:val="7F5E7B6D"/>
    <w:multiLevelType w:val="hybridMultilevel"/>
    <w:tmpl w:val="EA98816A"/>
    <w:lvl w:tplc="0D4C82A2" w:ilvl="0">
      <w:start w:val="2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4"/>
  </w:num>
  <w:num w:numId="48">
    <w:abstractNumId w:val="25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AD1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593C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1B09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2881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kolovoza 2016.</izvorni_sadrzaj>
    <derivirana_varijabla naziv="DomainObject.DatumDonosenjaOdluke_1">29.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St-940/2016-3</izvorni_sadrzaj>
    <derivirana_varijabla naziv="DomainObject.Oznaka_1">St-940/2016-3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940</izvorni_sadrzaj>
    <derivirana_varijabla naziv="DomainObject.Predmet.Broj_1">940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sklapanje predstečajne nagodbe</izvorni_sadrzaj>
    <derivirana_varijabla naziv="DomainObject.Predmet.Opis_1">Prijedlog za sklapanje predstečajne nagodbe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St-940/2016</izvorni_sadrzaj>
    <derivirana_varijabla naziv="DomainObject.Predmet.OznakaBroj_1">St-940/2016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povjerenik Tomislav Đuričin</izvorni_sadrzaj>
    <derivirana_varijabla naziv="DomainObject.Predmet.PrimjedbaSuca_1">povjerenik Tomislav Đuričin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BB EXPORT-IMPORT, društvo s ograničenom odgovornošću za uvoz-izvoz, proizvodnju tekstila i drugih proizvoda</izvorni_sadrzaj>
    <derivirana_varijabla naziv="DomainObject.Predmet.StrankaFormated_1">  BB EXPORT-IMPORT, društvo s ograničenom odgovornošću za uvoz-izvoz, proizvodnju tekstila i drugih proizvoda</derivirana_varijabla>
  </DomainObject.Predmet.StrankaFormated>
  <DomainObject.Predmet.StrankaFormatedOIB>
    <izvorni_sadrzaj>  BB EXPORT-IMPORT, društvo s ograničenom odgovornošću za uvoz-izvoz, proizvodnju tekstila i drugih proizvoda, OIB 15779226438</izvorni_sadrzaj>
    <derivirana_varijabla naziv="DomainObject.Predmet.StrankaFormatedOIB_1">  BB EXPORT-IMPORT, društvo s ograničenom odgovornošću za uvoz-izvoz, proizvodnju tekstila i drugih proizvoda, OIB 15779226438</derivirana_varijabla>
  </DomainObject.Predmet.StrankaFormatedOIB>
  <DomainObject.Predmet.StrankaFormatedWithAdress>
    <izvorni_sadrzaj> BB EXPORT-IMPORT, društvo s ograničenom odgovornošću za uvoz-izvoz, proizvodnju tekstila i drugih proizvoda, Mihovila P.Miškine 43/A, 42000 Varaždin</izvorni_sadrzaj>
    <derivirana_varijabla naziv="DomainObject.Predmet.StrankaFormatedWithAdress_1"> BB EXPORT-IMPORT, društvo s ograničenom odgovornošću za uvoz-izvoz, proizvodnju tekstila i drugih proizvoda, Mihovila P.Miškine 43/A, 42000 Varaždin</derivirana_varijabla>
  </DomainObject.Predmet.StrankaFormatedWithAdress>
  <DomainObject.Predmet.StrankaFormatedWithAdressOIB>
    <izvorni_sadrzaj> BB EXPORT-IMPORT, društvo s ograničenom odgovornošću za uvoz-izvoz, proizvodnju tekstila i drugih proizvoda, OIB 15779226438, Mihovila P.Miškine 43/A, 42000 Varaždin</izvorni_sadrzaj>
    <derivirana_varijabla naziv="DomainObject.Predmet.StrankaFormatedWithAdressOIB_1"> BB EXPORT-IMPORT, društvo s ograničenom odgovornošću za uvoz-izvoz, proizvodnju tekstila i drugih proizvoda, OIB 15779226438, Mihovila P.Miškine 43/A, 42000 Varaždin</derivirana_varijabla>
  </DomainObject.Predmet.StrankaFormatedWithAdressOIB>
  <DomainObject.Predmet.StrankaWithAdress>
    <izvorni_sadrzaj>BB EXPORT-IMPORT, društvo s ograničenom odgovornošću za uvoz-izvoz, proizvodnju tekstila i drugih proizvoda Mihovila P.Miškine 43/A,42000 Varaždin</izvorni_sadrzaj>
    <derivirana_varijabla naziv="DomainObject.Predmet.StrankaWithAdress_1">BB EXPORT-IMPORT, društvo s ograničenom odgovornošću za uvoz-izvoz, proizvodnju tekstila i drugih proizvoda Mihovila P.Miškine 43/A,42000 Varaždin</derivirana_varijabla>
  </DomainObject.Predmet.StrankaWithAdress>
  <DomainObject.Predmet.StrankaWithAdressOIB>
    <izvorni_sadrzaj>BB EXPORT-IMPORT, društvo s ograničenom odgovornošću za uvoz-izvoz, proizvodnju tekstila i drugih proizvoda, OIB 15779226438, Mihovila P.Miškine 43/A,42000 Varaždin</izvorni_sadrzaj>
    <derivirana_varijabla naziv="DomainObject.Predmet.StrankaWithAdressOIB_1">BB EXPORT-IMPORT, društvo s ograničenom odgovornošću za uvoz-izvoz, proizvodnju tekstila i drugih proizvoda, OIB 15779226438, Mihovila P.Miškine 43/A,42000 Varaždin</derivirana_varijabla>
  </DomainObject.Predmet.StrankaWithAdressOIB>
  <DomainObject.Predmet.StrankaNazivFormated>
    <izvorni_sadrzaj>BB EXPORT-IMPORT, društvo s ograničenom odgovornošću za uvoz-izvoz, proizvodnju tekstila i drugih proizvoda</izvorni_sadrzaj>
    <derivirana_varijabla naziv="DomainObject.Predmet.StrankaNazivFormated_1">BB EXPORT-IMPORT, društvo s ograničenom odgovornošću za uvoz-izvoz, proizvodnju tekstila i drugih proizvoda</derivirana_varijabla>
  </DomainObject.Predmet.StrankaNazivFormated>
  <DomainObject.Predmet.StrankaNazivFormatedOIB>
    <izvorni_sadrzaj>BB EXPORT-IMPORT, društvo s ograničenom odgovornošću za uvoz-izvoz, proizvodnju tekstila i drugih proizvoda, OIB 15779226438</izvorni_sadrzaj>
    <derivirana_varijabla naziv="DomainObject.Predmet.StrankaNazivFormatedOIB_1">BB EXPORT-IMPORT, društvo s ograničenom odgovornošću za uvoz-izvoz, proizvodnju tekstila i drugih proizvoda, OIB 15779226438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3135360.21</izvorni_sadrzaj>
    <derivirana_varijabla naziv="DomainObject.Predmet.TrenutnaVrijednost_1">3135360.21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BB EXPORT-IMPORT, društvo s ograničenom odgovornošću za uvoz-izvoz, proizvodnju tekstila i drugih proizvoda</item>
    </izvorni_sadrzaj>
    <derivirana_varijabla naziv="DomainObject.Predmet.StrankaListFormated_1">
      <item>BB EXPORT-IMPORT, društvo s ograničenom odgovornošću za uvoz-izvoz, proizvodnju tekstila i drugih proizvoda</item>
    </derivirana_varijabla>
  </DomainObject.Predmet.StrankaListFormated>
  <DomainObject.Predmet.StrankaListFormatedOIB>
    <izvorni_sadrzaj>
      <item>BB EXPORT-IMPORT, društvo s ograničenom odgovornošću za uvoz-izvoz, proizvodnju tekstila i drugih proizvoda, OIB 15779226438</item>
    </izvorni_sadrzaj>
    <derivirana_varijabla naziv="DomainObject.Predmet.StrankaListFormatedOIB_1">
      <item>BB EXPORT-IMPORT, društvo s ograničenom odgovornošću za uvoz-izvoz, proizvodnju tekstila i drugih proizvoda, OIB 15779226438</item>
    </derivirana_varijabla>
  </DomainObject.Predmet.StrankaListFormatedOIB>
  <DomainObject.Predmet.StrankaListFormatedWithAdress>
    <izvorni_sadrzaj>
      <item>BB EXPORT-IMPORT, društvo s ograničenom odgovornošću za uvoz-izvoz, proizvodnju tekstila i drugih proizvoda, Mihovila P.Miškine 43/A, 42000 Varaždin</item>
    </izvorni_sadrzaj>
    <derivirana_varijabla naziv="DomainObject.Predmet.StrankaListFormatedWithAdress_1">
      <item>BB EXPORT-IMPORT, društvo s ograničenom odgovornošću za uvoz-izvoz, proizvodnju tekstila i drugih proizvoda, Mihovila P.Miškine 43/A, 42000 Varaždin</item>
    </derivirana_varijabla>
  </DomainObject.Predmet.StrankaListFormatedWithAdress>
  <DomainObject.Predmet.StrankaListFormatedWithAdressOIB>
    <izvorni_sadrzaj>
      <item>BB EXPORT-IMPORT, društvo s ograničenom odgovornošću za uvoz-izvoz, proizvodnju tekstila i drugih proizvoda, OIB 15779226438, Mihovila P.Miškine 43/A, 42000 Varaždin</item>
    </izvorni_sadrzaj>
    <derivirana_varijabla naziv="DomainObject.Predmet.StrankaListFormatedWithAdressOIB_1">
      <item>BB EXPORT-IMPORT, društvo s ograničenom odgovornošću za uvoz-izvoz, proizvodnju tekstila i drugih proizvoda, OIB 15779226438, Mihovila P.Miškine 43/A, 42000 Varaždin</item>
    </derivirana_varijabla>
  </DomainObject.Predmet.StrankaListFormatedWithAdressOIB>
  <DomainObject.Predmet.StrankaListNazivFormated>
    <izvorni_sadrzaj>
      <item>BB EXPORT-IMPORT, društvo s ograničenom odgovornošću za uvoz-izvoz, proizvodnju tekstila i drugih proizvoda</item>
    </izvorni_sadrzaj>
    <derivirana_varijabla naziv="DomainObject.Predmet.StrankaListNazivFormated_1">
      <item>BB EXPORT-IMPORT, društvo s ograničenom odgovornošću za uvoz-izvoz, proizvodnju tekstila i drugih proizvoda</item>
    </derivirana_varijabla>
  </DomainObject.Predmet.StrankaListNazivFormated>
  <DomainObject.Predmet.StrankaListNazivFormatedOIB>
    <izvorni_sadrzaj>
      <item>BB EXPORT-IMPORT, društvo s ograničenom odgovornošću za uvoz-izvoz, proizvodnju tekstila i drugih proizvoda, OIB 15779226438</item>
    </izvorni_sadrzaj>
    <derivirana_varijabla naziv="DomainObject.Predmet.StrankaListNazivFormatedOIB_1">
      <item>BB EXPORT-IMPORT, društvo s ograničenom odgovornošću za uvoz-izvoz, proizvodnju tekstila i drugih proizvoda, OIB 15779226438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Trgovački sud u Varaždinu - Sudski registar</item>
      <item>Financijska agencija</item>
      <item>Tomislav Đuričin</item>
    </izvorni_sadrzaj>
    <derivirana_varijabla naziv="DomainObject.Predmet.OstaliListFormated_1">
      <item>Trgovački sud u Varaždinu - Sudski registar</item>
      <item>Financijska agencija</item>
      <item>Tomislav Đuričin</item>
    </derivirana_varijabla>
  </DomainObject.Predmet.OstaliListFormated>
  <DomainObject.Predmet.OstaliListFormatedOIB>
    <izvorni_sadrzaj>
      <item>Trgovački sud u Varaždinu - Sudski registar</item>
      <item>Financijska agencija, OIB 85821130368</item>
      <item>Tomislav Đuričin, OIB 01733609458</item>
    </izvorni_sadrzaj>
    <derivirana_varijabla naziv="DomainObject.Predmet.OstaliListFormatedOIB_1">
      <item>Trgovački sud u Varaždinu - Sudski registar</item>
      <item>Financijska agencija, OIB 85821130368</item>
      <item>Tomislav Đuričin, OIB 01733609458</item>
    </derivirana_varijabla>
  </DomainObject.Predmet.OstaliListFormatedOIB>
  <DomainObject.Predmet.OstaliListFormatedWithAdress>
    <izvorni_sadrzaj>
      <item>Trgovački sud u Varaždinu - Sudski registar, B.Radića 2, 42000 Varaždin</item>
      <item>Financijska agencija, Ulica grada Vukovara 70, 10000 Zagreb</item>
      <item>Tomislav Đuričin, Dravska Poljana 1, 42000 Varaždin</item>
    </izvorni_sadrzaj>
    <derivirana_varijabla naziv="DomainObject.Predmet.OstaliListFormatedWithAdress_1">
      <item>Trgovački sud u Varaždinu - Sudski registar, B.Radića 2, 42000 Varaždin</item>
      <item>Financijska agencija, Ulica grada Vukovara 70, 10000 Zagreb</item>
      <item>Tomislav Đuričin, Dravska Poljana 1, 42000 Varaždin</item>
    </derivirana_varijabla>
  </DomainObject.Predmet.OstaliListFormatedWithAdress>
  <DomainObject.Predmet.OstaliListFormatedWithAdressOIB>
    <izvorni_sadrzaj>
      <item>Trgovački sud u Varaždinu - Sudski registar, B.Radića 2, 42000 Varaždin</item>
      <item>Financijska agencija, OIB 85821130368, Ulica grada Vukovara 70, 10000 Zagreb</item>
      <item>Tomislav Đuričin, OIB 01733609458, Dravska Poljana 1, 42000 Varaždin</item>
    </izvorni_sadrzaj>
    <derivirana_varijabla naziv="DomainObject.Predmet.OstaliListFormatedWithAdressOIB_1">
      <item>Trgovački sud u Varaždinu - Sudski registar, B.Radića 2, 42000 Varaždin</item>
      <item>Financijska agencija, OIB 85821130368, Ulica grada Vukovara 70, 10000 Zagreb</item>
      <item>Tomislav Đuričin, OIB 01733609458, Dravska Poljana 1, 42000 Varaždin</item>
    </derivirana_varijabla>
  </DomainObject.Predmet.OstaliListFormatedWithAdressOIB>
  <DomainObject.Predmet.OstaliListNazivFormated>
    <izvorni_sadrzaj>
      <item>Trgovački sud u Varaždinu - Sudski registar</item>
      <item>Financijska agencija</item>
      <item>Tomislav Đuričin</item>
    </izvorni_sadrzaj>
    <derivirana_varijabla naziv="DomainObject.Predmet.OstaliListNazivFormated_1">
      <item>Trgovački sud u Varaždinu - Sudski registar</item>
      <item>Financijska agencija</item>
      <item>Tomislav Đuričin</item>
    </derivirana_varijabla>
  </DomainObject.Predmet.OstaliListNazivFormated>
  <DomainObject.Predmet.OstaliListNazivFormatedOIB>
    <izvorni_sadrzaj>
      <item>Trgovački sud u Varaždinu - Sudski registar</item>
      <item>Financijska agencija, OIB 85821130368</item>
      <item>Tomislav Đuričin, OIB 01733609458</item>
    </izvorni_sadrzaj>
    <derivirana_varijabla naziv="DomainObject.Predmet.OstaliListNazivFormatedOIB_1">
      <item>Trgovački sud u Varaždinu - Sudski registar</item>
      <item>Financijska agencija, OIB 85821130368</item>
      <item>Tomislav Đuričin, OIB 01733609458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2016.</izvorni_sadrzaj>
    <derivirana_varijabla naziv="DomainObject.Datum_1">29. kolovoza 2016.</derivirana_varijabla>
  </DomainObject.Datum>
  <DomainObject.PoslovniBrojDokumenta>
    <izvorni_sadrzaj>St-940/2016-3</izvorni_sadrzaj>
    <derivirana_varijabla naziv="DomainObject.PoslovniBrojDokumenta_1">St-940/2016-3</derivirana_varijabla>
  </DomainObject.PoslovniBrojDokumenta>
  <DomainObject.Predmet.StrankaIDrugi>
    <izvorni_sadrzaj>BB EXPORT-IMPORT, društvo s ograničenom odgovornošću za uvoz-izvoz, proizvodnju tekstila i drugih proizvoda</izvorni_sadrzaj>
    <derivirana_varijabla naziv="DomainObject.Predmet.StrankaIDrugi_1">BB EXPORT-IMPORT, društvo s ograničenom odgovornošću za uvoz-izvoz, proizvodnju tekstila i drugih proizvoda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BB EXPORT-IMPORT, društvo s ograničenom odgovornošću za uvoz-izvoz, proizvodnju tekstila i drugih proizvoda, OIB 15779226438, Mihovila P.Miškine 43/A, 42000 Varaždin</izvorni_sadrzaj>
    <derivirana_varijabla naziv="DomainObject.Predmet.StrankaIDrugiAdressOIB_1">BB EXPORT-IMPORT, društvo s ograničenom odgovornošću za uvoz-izvoz, proizvodnju tekstila i drugih proizvoda, OIB 15779226438, Mihovila P.Miškine 43/A, 42000 Varaždin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BB EXPORT-IMPORT, društvo s ograničenom odgovornošću za uvoz-izvoz, proizvodnju tekstila i drugih proizvoda</item>
      <item>Trgovački sud u Varaždinu - Sudski registar</item>
      <item>Financijska agencija</item>
      <item>Tomislav Đuričin</item>
    </izvorni_sadrzaj>
    <derivirana_varijabla naziv="DomainObject.Predmet.SudioniciListNaziv_1">
      <item>BB EXPORT-IMPORT, društvo s ograničenom odgovornošću za uvoz-izvoz, proizvodnju tekstila i drugih proizvoda</item>
      <item>Trgovački sud u Varaždinu - Sudski registar</item>
      <item>Financijska agencija</item>
      <item>Tomislav Đuričin</item>
    </derivirana_varijabla>
  </DomainObject.Predmet.SudioniciListNaziv>
  <DomainObject.Predmet.SudioniciListAdressOIB>
    <izvorni_sadrzaj>
      <item>BB EXPORT-IMPORT, društvo s ograničenom odgovornošću za uvoz-izvoz, proizvodnju tekstila i drugih proizvoda, OIB 15779226438, Mihovila P.Miškine 43/A,42000 Varaždin</item>
      <item>Trgovački sud u Varaždinu - Sudski registar, B.Radića 2,42000 Varaždin</item>
      <item>Financijska agencija, OIB 85821130368, Ulica grada Vukovara 70,10000 Zagreb</item>
      <item>Tomislav Đuričin, OIB 01733609458, Dravska Poljana 1,42000 Varaždin</item>
    </izvorni_sadrzaj>
    <derivirana_varijabla naziv="DomainObject.Predmet.SudioniciListAdressOIB_1">
      <item>BB EXPORT-IMPORT, društvo s ograničenom odgovornošću za uvoz-izvoz, proizvodnju tekstila i drugih proizvoda, OIB 15779226438, Mihovila P.Miškine 43/A,42000 Varaždin</item>
      <item>Trgovački sud u Varaždinu - Sudski registar, B.Radića 2,42000 Varaždin</item>
      <item>Financijska agencija, OIB 85821130368, Ulica grada Vukovara 70,10000 Zagreb</item>
      <item>Tomislav Đuričin, OIB 01733609458, Dravska Poljana 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19589DD-D765-40B5-9DA2-C4DFEFE394F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177</properties:Words>
  <properties:Characters>998</properties:Characters>
  <properties:Lines>44</properties:Lines>
  <properties:Paragraphs>16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1361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2016-08-29T09:58:00Z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St-940/2016-3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