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d331" w14:paraId="648d33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E46A3F">
        <w:t>4836/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055CA">
        <w:t>1</w:t>
      </w:r>
      <w:r w:rsidR="00EA5DD2">
        <w:t>5</w:t>
      </w:r>
      <w:r w:rsidR="00AC4528">
        <w:t>.</w:t>
      </w:r>
      <w:r w:rsidR="00EA5DD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E46A3F">
        <w:t xml:space="preserve">LUCIS SISTEMI d.o.o., Hrvatskog proljeća 40, Zagreb </w:t>
      </w:r>
      <w:r w:rsidR="008C3477">
        <w:t>(</w:t>
      </w:r>
      <w:r w:rsidR="00E46A3F">
        <w:t>OIB:53236962472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E46A3F">
        <w:t>163.434,43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055CA">
        <w:t>1</w:t>
      </w:r>
      <w:r w:rsidR="00EA5DD2">
        <w:t>5.prosinc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22085"/>
    <w:rsid w:val="00745DB1"/>
    <w:rsid w:val="00790E7D"/>
    <w:rsid w:val="007B5AFD"/>
    <w:rsid w:val="007D5A5D"/>
    <w:rsid w:val="007D7305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6357C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11C0E"/>
    <w:rsid w:val="00B30C38"/>
    <w:rsid w:val="00B42930"/>
    <w:rsid w:val="00B82153"/>
    <w:rsid w:val="00B82F18"/>
    <w:rsid w:val="00B91784"/>
    <w:rsid w:val="00BD2EC6"/>
    <w:rsid w:val="00BE2159"/>
    <w:rsid w:val="00C70B80"/>
    <w:rsid w:val="00C836B9"/>
    <w:rsid w:val="00C91AC9"/>
    <w:rsid w:val="00C92898"/>
    <w:rsid w:val="00C958E9"/>
    <w:rsid w:val="00CB74B3"/>
    <w:rsid w:val="00CC7A9E"/>
    <w:rsid w:val="00CD7753"/>
    <w:rsid w:val="00CE7362"/>
    <w:rsid w:val="00D01B78"/>
    <w:rsid w:val="00D37AE9"/>
    <w:rsid w:val="00D66226"/>
    <w:rsid w:val="00E045D4"/>
    <w:rsid w:val="00E46A3F"/>
    <w:rsid w:val="00E46BE6"/>
    <w:rsid w:val="00EA29F8"/>
    <w:rsid w:val="00EA5DD2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0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0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0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0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0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4836</izvorni_sadrzaj>
    <derivirana_varijabla naziv="DomainObject.Predmet.Broj_1">4836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St-4836/2015</izvorni_sadrzaj>
    <derivirana_varijabla naziv="DomainObject.Predmet.OznakaBroj_1">St-4836/2015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LUCIS SISTEMI d.o.o.</izvorni_sadrzaj>
    <derivirana_varijabla naziv="DomainObject.Predmet.ProtustrankaFormated_1">  LUCIS SISTEMI d.o.o.</derivirana_varijabla>
  </DomainObject.Predmet.ProtustrankaFormated>
  <DomainObject.Predmet.ProtustrankaFormatedOIB>
    <izvorni_sadrzaj>  LUCIS SISTEMI d.o.o., OIB 53236962472</izvorni_sadrzaj>
    <derivirana_varijabla naziv="DomainObject.Predmet.ProtustrankaFormatedOIB_1">  LUCIS SISTEMI d.o.o., OIB 53236962472</derivirana_varijabla>
  </DomainObject.Predmet.ProtustrankaFormatedOIB>
  <DomainObject.Predmet.ProtustrankaFormatedWithAdress>
    <izvorni_sadrzaj> LUCIS SISTEMI d.o.o., Hrvatskog proljeća 40, 10000 Zagreb</izvorni_sadrzaj>
    <derivirana_varijabla naziv="DomainObject.Predmet.ProtustrankaFormatedWithAdress_1"> LUCIS SISTEMI d.o.o., Hrvatskog proljeća 40, 10000 Zagreb</derivirana_varijabla>
  </DomainObject.Predmet.ProtustrankaFormatedWithAdress>
  <DomainObject.Predmet.ProtustrankaFormatedWithAdressOIB>
    <izvorni_sadrzaj> LUCIS SISTEMI d.o.o., OIB 53236962472, Hrvatskog proljeća 40, 10000 Zagreb</izvorni_sadrzaj>
    <derivirana_varijabla naziv="DomainObject.Predmet.ProtustrankaFormatedWithAdressOIB_1"> LUCIS SISTEMI d.o.o., OIB 53236962472, Hrvatskog proljeća 40, 10000 Zagreb</derivirana_varijabla>
  </DomainObject.Predmet.ProtustrankaFormatedWithAdressOIB>
  <DomainObject.Predmet.ProtustrankaWithAdress>
    <izvorni_sadrzaj>LUCIS SISTEMI d.o.o. Hrvatskog proljeća 40, 10000 Zagreb</izvorni_sadrzaj>
    <derivirana_varijabla naziv="DomainObject.Predmet.ProtustrankaWithAdress_1">LUCIS SISTEMI d.o.o. Hrvatskog proljeća 40, 10000 Zagreb</derivirana_varijabla>
  </DomainObject.Predmet.ProtustrankaWithAdress>
  <DomainObject.Predmet.ProtustrankaWithAdressOIB>
    <izvorni_sadrzaj>LUCIS SISTEMI d.o.o., OIB 53236962472, Hrvatskog proljeća 40, 10000 Zagreb</izvorni_sadrzaj>
    <derivirana_varijabla naziv="DomainObject.Predmet.ProtustrankaWithAdressOIB_1">LUCIS SISTEMI d.o.o., OIB 53236962472, Hrvatskog proljeća 40, 10000 Zagreb</derivirana_varijabla>
  </DomainObject.Predmet.ProtustrankaWithAdressOIB>
  <DomainObject.Predmet.ProtustrankaNazivFormated>
    <izvorni_sadrzaj>LUCIS SISTEMI d.o.o.</izvorni_sadrzaj>
    <derivirana_varijabla naziv="DomainObject.Predmet.ProtustrankaNazivFormated_1">LUCIS SISTEMI d.o.o.</derivirana_varijabla>
  </DomainObject.Predmet.ProtustrankaNazivFormated>
  <DomainObject.Predmet.ProtustrankaNazivFormatedOIB>
    <izvorni_sadrzaj>LUCIS SISTEMI d.o.o., OIB 53236962472</izvorni_sadrzaj>
    <derivirana_varijabla naziv="DomainObject.Predmet.ProtustrankaNazivFormatedOIB_1">LUCIS SISTEMI d.o.o., OIB 53236962472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LUCIS SISTEMI d.o.o.</item>
    </izvorni_sadrzaj>
    <derivirana_varijabla naziv="DomainObject.Predmet.ProtuStrankaListFormated_1">
      <item>LUCIS SISTEMI d.o.o.</item>
    </derivirana_varijabla>
  </DomainObject.Predmet.ProtuStrankaListFormated>
  <DomainObject.Predmet.ProtuStrankaListFormatedOIB>
    <izvorni_sadrzaj>
      <item>LUCIS SISTEMI d.o.o., OIB 53236962472</item>
    </izvorni_sadrzaj>
    <derivirana_varijabla naziv="DomainObject.Predmet.ProtuStrankaListFormatedOIB_1">
      <item>LUCIS SISTEMI d.o.o., OIB 53236962472</item>
    </derivirana_varijabla>
  </DomainObject.Predmet.ProtuStrankaListFormatedOIB>
  <DomainObject.Predmet.ProtuStrankaListFormatedWithAdress>
    <izvorni_sadrzaj>
      <item>LUCIS SISTEMI d.o.o., Hrvatskog proljeća 40, 10000 Zagreb</item>
    </izvorni_sadrzaj>
    <derivirana_varijabla naziv="DomainObject.Predmet.ProtuStrankaListFormatedWithAdress_1">
      <item>LUCIS SISTEMI d.o.o., Hrvatskog proljeća 40, 10000 Zagreb</item>
    </derivirana_varijabla>
  </DomainObject.Predmet.ProtuStrankaListFormatedWithAdress>
  <DomainObject.Predmet.ProtuStrankaListFormatedWithAdressOIB>
    <izvorni_sadrzaj>
      <item>LUCIS SISTEMI d.o.o., OIB 53236962472, Hrvatskog proljeća 40, 10000 Zagreb</item>
    </izvorni_sadrzaj>
    <derivirana_varijabla naziv="DomainObject.Predmet.ProtuStrankaListFormatedWithAdressOIB_1">
      <item>LUCIS SISTEMI d.o.o., OIB 53236962472, Hrvatskog proljeća 40, 10000 Zagreb</item>
    </derivirana_varijabla>
  </DomainObject.Predmet.ProtuStrankaListFormatedWithAdressOIB>
  <DomainObject.Predmet.ProtuStrankaListNazivFormated>
    <izvorni_sadrzaj>
      <item>LUCIS SISTEMI d.o.o.</item>
    </izvorni_sadrzaj>
    <derivirana_varijabla naziv="DomainObject.Predmet.ProtuStrankaListNazivFormated_1">
      <item>LUCIS SISTEMI d.o.o.</item>
    </derivirana_varijabla>
  </DomainObject.Predmet.ProtuStrankaListNazivFormated>
  <DomainObject.Predmet.ProtuStrankaListNazivFormatedOIB>
    <izvorni_sadrzaj>
      <item>LUCIS SISTEMI d.o.o., OIB 53236962472</item>
    </izvorni_sadrzaj>
    <derivirana_varijabla naziv="DomainObject.Predmet.ProtuStrankaListNazivFormatedOIB_1">
      <item>LUCIS SISTEMI d.o.o., OIB 53236962472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LUCIS SISTEMI d.o.o.</izvorni_sadrzaj>
    <derivirana_varijabla naziv="DomainObject.Predmet.ProtustrankaIDrugi_1">LUCIS SISTEMI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LUCIS SISTEMI d.o.o., OIB 53236962472, Hrvatskog proljeća 40, 10000 Zagreb</izvorni_sadrzaj>
    <derivirana_varijabla naziv="DomainObject.Predmet.ProtustrankaIDrugiAdressOIB_1">LUCIS SISTEMI d.o.o., OIB 53236962472, Hrvatskog proljeća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LUCIS SISTEMI d.o.o.</item>
    </izvorni_sadrzaj>
    <derivirana_varijabla naziv="DomainObject.Predmet.SudioniciListNaziv_1">
      <item>FINA Regionalni centar Zagreb</item>
      <item>LUCIS SISTEMI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LUCIS SISTEMI d.o.o., OIB 53236962472, Hrvatskog proljeća 40,10000 Zagreb</item>
    </izvorni_sadrzaj>
    <derivirana_varijabla naziv="DomainObject.Predmet.SudioniciListAdressOIB_1">
      <item>FINA Regionalni centar Zagreb, OIB 85821130368, Trg svibanjskih žrtava 1995. 1,10000 Zagreb</item>
      <item>LUCIS SISTEMI d.o.o., OIB 53236962472, Hrvatskog proljeća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53236962472</item>
    </izvorni_sadrzaj>
    <derivirana_varijabla naziv="DomainObject.Predmet.SudioniciListNazivOIB_1">
      <item>, OIB 85821130368</item>
      <item>, OIB 53236962472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1315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2015-12-15T16:07:00Z</dcterms:created>
  <dc:creator>ilukac</dc:creator>
  <cp:lastModifiedBy>Marina Gojić</cp:lastModifiedBy>
  <cp:lastPrinted>2015-12-15T11:01:00Z</cp:lastPrinted>
  <dcterms:modified xmlns:xsi="http://www.w3.org/2001/XMLSchema-instance" xsi:type="dcterms:W3CDTF">2015-12-15T11:01:00Z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