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91c3" w14:paraId="64691c3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5C7C7B">
        <w:t>78</w:t>
      </w:r>
      <w:r w:rsidR="00C43776">
        <w:t>8</w:t>
      </w:r>
      <w:r w:rsidR="00E55186">
        <w:t>/1</w:t>
      </w:r>
      <w:r w:rsidR="005C7C7B">
        <w:t>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="00C43776">
        <w:t xml:space="preserve"> </w:t>
      </w:r>
      <w:r w:rsidR="00C43776" w:rsidRPr="00DE3A79">
        <w:t>POLITUS UGOSTITELJSTVO d.o.o., Zagreb, Draškovićeva 5, OIB 14937374753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414CC0">
        <w:t>1.</w:t>
      </w:r>
      <w:r w:rsidR="00A66442">
        <w:t xml:space="preserve"> </w:t>
      </w:r>
      <w:r w:rsidR="00414CC0">
        <w:t>lipnja</w:t>
      </w:r>
      <w:r>
        <w:t xml:space="preserve"> 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414CC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363475" w:rsidRPr="00DE3A79">
        <w:t>POLITUS UGOSTITELJSTVO d.o.o., Zagreb, Draškovićeva 5, OIB 14937374753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414CC0">
        <w:t>1</w:t>
      </w:r>
      <w:r w:rsidR="004C3C15">
        <w:t xml:space="preserve">. </w:t>
      </w:r>
      <w:r w:rsidR="00414CC0">
        <w:t>lipnja</w:t>
      </w:r>
      <w:r w:rsidR="006360F9">
        <w:t xml:space="preserve"> 2018.</w:t>
      </w:r>
      <w:r w:rsidR="005A56DF">
        <w:t xml:space="preserve"> u </w:t>
      </w:r>
      <w:r w:rsidR="006360F9">
        <w:t>1</w:t>
      </w:r>
      <w:r w:rsidR="00414CC0">
        <w:t>0</w:t>
      </w:r>
      <w:r w:rsidR="006360F9">
        <w:t>,</w:t>
      </w:r>
      <w:r w:rsidR="004C3C15">
        <w:t>30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C43776">
        <w:t>Davor Petera, Zagreb, Srebrnjak 84</w:t>
      </w:r>
      <w:r w:rsidR="00A42F27" w:rsidRPr="00357BEE">
        <w:t>, OIB</w:t>
      </w:r>
      <w:r w:rsidR="004C3C15">
        <w:t xml:space="preserve"> </w:t>
      </w:r>
      <w:r w:rsidR="00C43776">
        <w:t>90695323330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414CC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363475" w:rsidRPr="00DE3A79">
        <w:t>POLITUS UGOSTITELJSTVO d.o.o., Zagreb, Draškovićeva 5, OIB 14937374753</w:t>
      </w:r>
      <w:r w:rsidR="008C5EB2">
        <w:t xml:space="preserve">, s danom </w:t>
      </w:r>
      <w:r w:rsidR="00414CC0">
        <w:t>1</w:t>
      </w:r>
      <w:r w:rsidR="004C3C15">
        <w:t xml:space="preserve">. </w:t>
      </w:r>
      <w:r w:rsidR="00414CC0">
        <w:t>lipnja</w:t>
      </w:r>
      <w:r w:rsidR="001A178B">
        <w:t xml:space="preserve"> 2018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51036" w:rsidR="00751036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363475" w:rsidRPr="00DE3A79">
        <w:t>POLITUS UGOSTITELJSTVO d.o.o., Zagreb, Draškovićeva 5, OIB 14937374753</w:t>
      </w:r>
      <w:r>
        <w:t>, će biti brisan iz sudskog registra ovog suda.</w:t>
      </w:r>
    </w:p>
    <w:p w:rsidRDefault="00751036" w:rsidP="00751036" w:rsidR="00751036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363475" w:rsidP="00363475" w:rsidR="00363475">
      <w:pPr>
        <w:ind w:firstLine="708"/>
        <w:jc w:val="both"/>
      </w:pPr>
      <w:r>
        <w:t xml:space="preserve">FINA-a Regionalni centar Zagreb, podnijela je ovom sudu dana 9. ožujka 2016. prijedlog za otvaranje stečajnog postupka nad dužnikom </w:t>
      </w:r>
      <w:r w:rsidRPr="00DE3A79">
        <w:t>POLITUS UGOSTITELJSTVO d.o.o., Zagreb, Draškovićeva 5, OIB 14937374753</w:t>
      </w:r>
      <w:r>
        <w:t xml:space="preserve">. </w:t>
      </w:r>
    </w:p>
    <w:p w:rsidRDefault="00363475" w:rsidP="00363475" w:rsidR="00363475">
      <w:pPr>
        <w:ind w:firstLine="708"/>
        <w:jc w:val="both"/>
      </w:pPr>
      <w:r>
        <w:t xml:space="preserve"> </w:t>
      </w:r>
    </w:p>
    <w:p w:rsidRDefault="00363475" w:rsidP="00363475" w:rsidR="00363475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3. ožujka 2016. dužnik u Očevidniku redoslijeda osnova za plaćanje ima evidentirane neizvršene osnove za plaćanje u neprekinutom razdoblju od 120 dana u ukupnom iznosu od 25.724,73 kn, te da dužnik ima jednog zaposlenog. </w:t>
      </w:r>
    </w:p>
    <w:p w:rsidRDefault="00363475" w:rsidP="00363475" w:rsidR="00363475">
      <w:pPr>
        <w:ind w:firstLine="708"/>
        <w:jc w:val="both"/>
      </w:pPr>
    </w:p>
    <w:p w:rsidRDefault="00363475" w:rsidP="00363475" w:rsidR="00363475">
      <w:pPr>
        <w:ind w:firstLine="708"/>
        <w:jc w:val="both"/>
      </w:pPr>
      <w:r>
        <w:t xml:space="preserve">Rješenjem ovog suda posl.br. 4 St-788/17 od 28. kolovoza 2017. pokrenut je prethodni postupak radi utvrđivanja pretpostavki za otvaranje stečajnoga postupka nad dužnikom, a </w:t>
      </w:r>
      <w:r>
        <w:lastRenderedPageBreak/>
        <w:t>ujedno je sud zaključkom naredio dužniku da u roku od 8 dana dostavi sudu popis imovine i obveza dužnika sukladno čl. 17. st. 1. SZ-a.</w:t>
      </w:r>
    </w:p>
    <w:p w:rsidRDefault="00363475" w:rsidP="00363475" w:rsidR="00363475" w:rsidRPr="005F7ED3">
      <w:pPr>
        <w:ind w:firstLine="708"/>
        <w:jc w:val="both"/>
      </w:pPr>
    </w:p>
    <w:p w:rsidRDefault="00363475" w:rsidP="00363475" w:rsidR="00363475">
      <w:pPr>
        <w:ind w:firstLine="708"/>
        <w:jc w:val="both"/>
      </w:pPr>
      <w:r>
        <w:t xml:space="preserve">Podnescima od 31. kolovoza 2017. i 11. listopada 2017. FINA je izvijestila sud da ostaje kod prijedloga za otvaranje stečajnog postupka. </w:t>
      </w:r>
    </w:p>
    <w:p w:rsidRDefault="00363475" w:rsidP="00363475" w:rsidR="00363475">
      <w:pPr>
        <w:ind w:firstLine="708"/>
        <w:jc w:val="both"/>
      </w:pPr>
    </w:p>
    <w:p w:rsidRDefault="00363475" w:rsidP="00363475" w:rsidR="00363475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21. prosinca 2017., niti na ročište radi rasprave o pretpostavkama za otvaranje stečajnog postupka od 13. ožujka 2018., nisu pristupili niti predlagatelj, niti dužnik, niti zakonski zastupnik dužnika, a niti je dužnik postupio po zaključku suda od 28. kolovoza 2017. da dostavi sudu popis imovine i obveza dužnika, pa je sud zaključkom od 21. prosinca 2017. zatražio od javnih tijela koja vode evidenciju o određenoj vrsti imovine dostavu podataka iz njihovih službenih evidencija o tome da li je dužnik evidentiran kao vlasnik imovine. </w:t>
      </w:r>
    </w:p>
    <w:p w:rsidRDefault="00363475" w:rsidP="00363475" w:rsidR="00363475">
      <w:pPr>
        <w:ind w:firstLine="708"/>
        <w:jc w:val="both"/>
      </w:pPr>
    </w:p>
    <w:p w:rsidRDefault="00363475" w:rsidP="00363475" w:rsidR="00363475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20 I 21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</w:t>
      </w:r>
      <w:r w:rsidRPr="00A44D76">
        <w:t xml:space="preserve"> obavijest Ministarstva mora, prometa i infrastrukture od </w:t>
      </w:r>
      <w:r>
        <w:t>28. prosinca 2017.</w:t>
      </w:r>
      <w:r w:rsidRPr="00A44D76">
        <w:t xml:space="preserve"> (list </w:t>
      </w:r>
      <w:r>
        <w:t>23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MUP-a, PU Zagrebačka, od 4. siječnja 2018. (list 26 spisa) utvrđeno je da dužnik nije evidentiran kao vlasnik vozila. Uvidom u</w:t>
      </w:r>
      <w:r w:rsidRPr="00A44D76">
        <w:t xml:space="preserve"> obavijest Središnjeg klirinško depozitarnog društva d.d. od </w:t>
      </w:r>
      <w:r>
        <w:t>11. siječnja 2018.</w:t>
      </w:r>
      <w:r w:rsidRPr="00A44D76">
        <w:t xml:space="preserve"> (list </w:t>
      </w:r>
      <w:r>
        <w:t>29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Uvidom u uvjerenje Državne geodetske uprave od 8. siječnja 2018. (list 30 spisa) utvrđeno je da dužnik nije upisan u katastarski operat. </w:t>
      </w:r>
    </w:p>
    <w:p w:rsidRDefault="00363475" w:rsidP="00363475" w:rsidR="00363475">
      <w:pPr>
        <w:ind w:firstLine="708"/>
        <w:jc w:val="both"/>
      </w:pPr>
    </w:p>
    <w:p w:rsidRDefault="00363475" w:rsidP="00363475" w:rsidR="00363475">
      <w:pPr>
        <w:ind w:firstLine="708"/>
        <w:jc w:val="both"/>
      </w:pPr>
      <w:r>
        <w:t>Nadalje, uvidom u potvrdu FINA-e o blokadi računa i novčanih sredstava dužnika od 28. prosinca 2017. (list 28 spisa) sud je utvrdio da na dan izdavanja potvrde u Očevidniku redoslijeda osnova za plaćanje dužnik ima evidentirane neizvršene osnove za plaćanje u neprekinutom razdoblju od 419 dana, time da nepodmirene obveze na dan izdavanja potvrde iznose 26.819,15 kn, kao i da je dužnik na dan 25. siječnja 2017. zatvorio i posljednji račun u banci.</w:t>
      </w:r>
    </w:p>
    <w:p w:rsidRDefault="00414CC0" w:rsidP="00414CC0" w:rsidR="00414CC0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C46A4A" w:rsidP="00C46A4A" w:rsidR="00C46A4A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</w:t>
      </w:r>
      <w:r w:rsidR="00414CC0">
        <w:t>28. prosinca</w:t>
      </w:r>
      <w:r>
        <w:t xml:space="preserve"> 2017.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414CC0">
        <w:t>78</w:t>
      </w:r>
      <w:r w:rsidR="00363475">
        <w:t>8</w:t>
      </w:r>
      <w:r w:rsidR="005555FF">
        <w:t>/1</w:t>
      </w:r>
      <w:r w:rsidR="00414CC0">
        <w:t>7</w:t>
      </w:r>
      <w:r w:rsidRPr="00692A21">
        <w:t xml:space="preserve"> od </w:t>
      </w:r>
      <w:r w:rsidR="001A22F0">
        <w:t>1</w:t>
      </w:r>
      <w:r w:rsidR="00414CC0">
        <w:t>3</w:t>
      </w:r>
      <w:r w:rsidR="001A22F0">
        <w:t xml:space="preserve">. </w:t>
      </w:r>
      <w:r w:rsidR="00414CC0">
        <w:t>ožujka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7A6B02">
        <w:t>21.700</w:t>
      </w:r>
      <w:r w:rsidR="006360F9">
        <w:t>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 xml:space="preserve">predujam ne bude </w:t>
      </w:r>
      <w:r w:rsidR="00BC367B">
        <w:lastRenderedPageBreak/>
        <w:t>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7A6B02" w:rsidP="00374976" w:rsidR="00374976" w:rsidRPr="00435B5D">
      <w:pPr>
        <w:ind w:firstLine="708"/>
        <w:jc w:val="both"/>
      </w:pPr>
      <w:r w:rsidRPr="007A6B02">
        <w:t>Prema tome, iz dostupnih podataka u spisu proizlazi da dužnik nema nikakve imovine koja bi činila stečajnu masu i koja bi bila dostatna za pokriće stečajnoga postupka. Naime, predvidivi troškovi stečajnog postupka za razdoblje šest mjeseci iznose ukupno 21.700,00 kn, a čine ih trošak nagrade stečajnom upravitelju u bruto iznosu od 10.000,00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 te 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7A6B02">
        <w:t>1</w:t>
      </w:r>
      <w:r w:rsidR="00374976">
        <w:t xml:space="preserve">. </w:t>
      </w:r>
      <w:r w:rsidR="007A6B02">
        <w:t>lipnja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374976">
        <w:t>1</w:t>
      </w:r>
      <w:r w:rsidR="007A6B02">
        <w:t>3</w:t>
      </w:r>
      <w:r w:rsidR="00374976">
        <w:t xml:space="preserve">. </w:t>
      </w:r>
      <w:r w:rsidR="007A6B02">
        <w:t>ožujka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30745">
        <w:t xml:space="preserve">istog </w:t>
      </w:r>
      <w:r w:rsidR="004612DC">
        <w:t>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7A6B02">
        <w:t>13</w:t>
      </w:r>
      <w:r w:rsidR="00374976">
        <w:t xml:space="preserve">. </w:t>
      </w:r>
      <w:r w:rsidR="007A6B02">
        <w:t>ožujka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751036" w:rsidP="00C515B4" w:rsidR="00751036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7A6B02">
        <w:t>1. lipnja</w:t>
      </w:r>
      <w:r w:rsidR="006360F9">
        <w:t xml:space="preserve">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lastRenderedPageBreak/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2E361A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AB70AD" w:rsidP="00AB70AD" w:rsidR="00AB70AD" w:rsidRPr="00AB70AD">
      <w:r w:rsidRPr="00AB70AD">
        <w:t>PRAVNA POUKA:</w:t>
      </w:r>
    </w:p>
    <w:p w:rsidRDefault="002E361A" w:rsidP="002E361A" w:rsidR="002E361A">
      <w:pPr>
        <w:jc w:val="both"/>
      </w:pPr>
      <w:r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stavljanja rješenja na mrežnu stranicu e-Oglasna ploča suda. </w:t>
      </w:r>
    </w:p>
    <w:p w:rsidRDefault="002E361A" w:rsidP="002E361A" w:rsidR="006E72DD">
      <w:pPr>
        <w:jc w:val="both"/>
      </w:pPr>
      <w:r>
        <w:t>Žalba se podnosi Visokom trgovačkom sudu RH, putem ovog suda, u 3 primjerka.</w:t>
      </w:r>
    </w:p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sectPr w:rsidSect="001D683D" w:rsidR="001D1E7B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114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5C7C7B">
      <w:t>78</w:t>
    </w:r>
    <w:r w:rsidR="00C43776">
      <w:t>8</w:t>
    </w:r>
    <w:r w:rsidR="00E55186">
      <w:t>/1</w:t>
    </w:r>
    <w:r w:rsidR="005C7C7B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3CEB"/>
    <w:rsid w:val="0006410D"/>
    <w:rsid w:val="000778FF"/>
    <w:rsid w:val="00084935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361A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63475"/>
    <w:rsid w:val="003738B3"/>
    <w:rsid w:val="00374976"/>
    <w:rsid w:val="003905DD"/>
    <w:rsid w:val="003A4AA3"/>
    <w:rsid w:val="003A5067"/>
    <w:rsid w:val="003C2B21"/>
    <w:rsid w:val="00401BEE"/>
    <w:rsid w:val="00405CEA"/>
    <w:rsid w:val="00414CC0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27CDD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C7C7B"/>
    <w:rsid w:val="005D0EB4"/>
    <w:rsid w:val="005D1623"/>
    <w:rsid w:val="005D5F5F"/>
    <w:rsid w:val="005E67DB"/>
    <w:rsid w:val="005F5763"/>
    <w:rsid w:val="005F71CE"/>
    <w:rsid w:val="00602765"/>
    <w:rsid w:val="006360F9"/>
    <w:rsid w:val="00662058"/>
    <w:rsid w:val="00662CB6"/>
    <w:rsid w:val="00667114"/>
    <w:rsid w:val="006804BD"/>
    <w:rsid w:val="006861EF"/>
    <w:rsid w:val="00690C60"/>
    <w:rsid w:val="00692A21"/>
    <w:rsid w:val="006B7EC5"/>
    <w:rsid w:val="006C293B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51036"/>
    <w:rsid w:val="007672DA"/>
    <w:rsid w:val="00770155"/>
    <w:rsid w:val="007741BC"/>
    <w:rsid w:val="00774E68"/>
    <w:rsid w:val="007861DF"/>
    <w:rsid w:val="007A550F"/>
    <w:rsid w:val="007A6B02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66442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3776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1149"/>
    <w:rsid w:val="00CA29F8"/>
    <w:rsid w:val="00CB155B"/>
    <w:rsid w:val="00CB739D"/>
    <w:rsid w:val="00CE03D0"/>
    <w:rsid w:val="00CF05EC"/>
    <w:rsid w:val="00CF3A92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6DAE"/>
    <w:rsid w:val="00E55186"/>
    <w:rsid w:val="00E57778"/>
    <w:rsid w:val="00E6366C"/>
    <w:rsid w:val="00E71F9A"/>
    <w:rsid w:val="00EA75D2"/>
    <w:rsid w:val="00ED1D4E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A1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1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1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1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1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A1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1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1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1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1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St-788/2017</izvorni_sadrzaj>
    <derivirana_varijabla naziv="DomainObject.Predmet.OznakaBroj_1">St-788/2017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POLITUS UGOSTITELJSTVO d.o.o. zastupanog po punomoćniku Oliver Ivanković</izvorni_sadrzaj>
    <derivirana_varijabla naziv="DomainObject.Predmet.ProtustrankaFormated_1">  POLITUS UGOSTITELJSTVO d.o.o. zastupanog po punomoćniku Oliver Ivanković</derivirana_varijabla>
  </DomainObject.Predmet.ProtustrankaFormated>
  <DomainObject.Predmet.ProtustrankaFormatedOIB>
    <izvorni_sadrzaj>  POLITUS UGOSTITELJSTVO d.o.o., OIB 14937374753 zastupanog po punomoćniku Oliver Ivanković</izvorni_sadrzaj>
    <derivirana_varijabla naziv="DomainObject.Predmet.ProtustrankaFormatedOIB_1">  POLITUS UGOSTITELJSTVO d.o.o., OIB 14937374753 zastupanog po punomoćniku Oliver Ivanković</derivirana_varijabla>
  </DomainObject.Predmet.ProtustrankaFormatedOIB>
  <DomainObject.Predmet.ProtustrankaFormatedWithAdress>
    <izvorni_sadrzaj> POLITUS UGOSTITELJSTVO d.o.o., Draškovićeva 5, 10000 Zagreb zastupanog po punomoćniku Oliver Ivanković</izvorni_sadrzaj>
    <derivirana_varijabla naziv="DomainObject.Predmet.ProtustrankaFormatedWithAdress_1"> POLITUS UGOSTITELJSTVO d.o.o., Draškovićeva 5, 10000 Zagreb zastupanog po punomoćniku Oliver Ivanković</derivirana_varijabla>
  </DomainObject.Predmet.ProtustrankaFormatedWithAdress>
  <DomainObject.Predmet.ProtustrankaFormatedWithAdressOIB>
    <izvorni_sadrzaj> POLITUS UGOSTITELJSTVO d.o.o., OIB 14937374753, Draškovićeva 5, 10000 Zagreb zastupanog po punomoćniku Oliver Ivanković</izvorni_sadrzaj>
    <derivirana_varijabla naziv="DomainObject.Predmet.ProtustrankaFormatedWithAdressOIB_1"> POLITUS UGOSTITELJSTVO d.o.o., OIB 14937374753, Draškovićeva 5, 10000 Zagreb zastupanog po punomoćniku Oliver Ivanković</derivirana_varijabla>
  </DomainObject.Predmet.ProtustrankaFormatedWithAdressOIB>
  <DomainObject.Predmet.ProtustrankaWithAdress>
    <izvorni_sadrzaj>POLITUS UGOSTITELJSTVO d.o.o. Draškovićeva 5, 10000 Zagreb</izvorni_sadrzaj>
    <derivirana_varijabla naziv="DomainObject.Predmet.ProtustrankaWithAdress_1">POLITUS UGOSTITELJSTVO d.o.o. Draškovićeva 5, 10000 Zagreb</derivirana_varijabla>
  </DomainObject.Predmet.ProtustrankaWithAdress>
  <DomainObject.Predmet.ProtustrankaWithAdressOIB>
    <izvorni_sadrzaj>POLITUS UGOSTITELJSTVO d.o.o., OIB 14937374753, Draškovićeva 5, 10000 Zagreb</izvorni_sadrzaj>
    <derivirana_varijabla naziv="DomainObject.Predmet.ProtustrankaWithAdressOIB_1">POLITUS UGOSTITELJSTVO d.o.o., OIB 14937374753, Draškovićeva 5, 10000 Zagreb</derivirana_varijabla>
  </DomainObject.Predmet.ProtustrankaWithAdressOIB>
  <DomainObject.Predmet.ProtustrankaNazivFormated>
    <izvorni_sadrzaj>POLITUS UGOSTITELJSTVO d.o.o.</izvorni_sadrzaj>
    <derivirana_varijabla naziv="DomainObject.Predmet.ProtustrankaNazivFormated_1">POLITUS UGOSTITELJSTVO d.o.o.</derivirana_varijabla>
  </DomainObject.Predmet.ProtustrankaNazivFormated>
  <DomainObject.Predmet.ProtustrankaNazivFormatedOIB>
    <izvorni_sadrzaj>POLITUS UGOSTITELJSTVO d.o.o., OIB 14937374753</izvorni_sadrzaj>
    <derivirana_varijabla naziv="DomainObject.Predmet.ProtustrankaNazivFormatedOIB_1">POLITUS UGOSTITELJSTVO d.o.o., OIB 14937374753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POLITUS UGOSTITELJSTVO d.o.o. zastupanog po punomoćniku Oliver Ivanković</item>
    </izvorni_sadrzaj>
    <derivirana_varijabla naziv="DomainObject.Predmet.ProtuStrankaListFormated_1">
      <item>POLITUS UGOSTITELJSTVO d.o.o. zastupanog po punomoćniku Oliver Ivanković</item>
    </derivirana_varijabla>
  </DomainObject.Predmet.ProtuStrankaListFormated>
  <DomainObject.Predmet.ProtuStrankaListFormatedOIB>
    <izvorni_sadrzaj>
      <item>POLITUS UGOSTITELJSTVO d.o.o., OIB 14937374753 zastupanog po punomoćniku Oliver Ivanković</item>
    </izvorni_sadrzaj>
    <derivirana_varijabla naziv="DomainObject.Predmet.ProtuStrankaListFormatedOIB_1">
      <item>POLITUS UGOSTITELJSTVO d.o.o., OIB 14937374753 zastupanog po punomoćniku Oliver Ivanković</item>
    </derivirana_varijabla>
  </DomainObject.Predmet.ProtuStrankaListFormatedOIB>
  <DomainObject.Predmet.ProtuStrankaListFormatedWithAdress>
    <izvorni_sadrzaj>
      <item>POLITUS UGOSTITELJSTVO d.o.o., Draškovićeva 5, 10000 Zagreb zastupanog po punomoćniku Oliver Ivanković</item>
    </izvorni_sadrzaj>
    <derivirana_varijabla naziv="DomainObject.Predmet.ProtuStrankaListFormatedWithAdress_1">
      <item>POLITUS UGOSTITELJSTVO d.o.o., Draškovićeva 5, 10000 Zagreb zastupanog po punomoćniku Oliver Ivanković</item>
    </derivirana_varijabla>
  </DomainObject.Predmet.ProtuStrankaListFormatedWithAdress>
  <DomainObject.Predmet.ProtuStrankaListFormatedWithAdressOIB>
    <izvorni_sadrzaj>
      <item>POLITUS UGOSTITELJSTVO d.o.o., OIB 14937374753, Draškovićeva 5, 10000 Zagreb zastupanog po punomoćniku Oliver Ivanković</item>
    </izvorni_sadrzaj>
    <derivirana_varijabla naziv="DomainObject.Predmet.ProtuStrankaListFormatedWithAdressOIB_1">
      <item>POLITUS UGOSTITELJSTVO d.o.o., OIB 14937374753, Draškovićeva 5, 10000 Zagreb zastupanog po punomoćniku Oliver Ivanković</item>
    </derivirana_varijabla>
  </DomainObject.Predmet.ProtuStrankaListFormatedWithAdressOIB>
  <DomainObject.Predmet.ProtuStrankaListNazivFormated>
    <izvorni_sadrzaj>
      <item>POLITUS UGOSTITELJSTVO d.o.o.</item>
    </izvorni_sadrzaj>
    <derivirana_varijabla naziv="DomainObject.Predmet.ProtuStrankaListNazivFormated_1">
      <item>POLITUS UGOSTITELJSTVO d.o.o.</item>
    </derivirana_varijabla>
  </DomainObject.Predmet.ProtuStrankaListNazivFormated>
  <DomainObject.Predmet.ProtuStrankaListNazivFormatedOIB>
    <izvorni_sadrzaj>
      <item>POLITUS UGOSTITELJSTVO d.o.o., OIB 14937374753</item>
    </izvorni_sadrzaj>
    <derivirana_varijabla naziv="DomainObject.Predmet.ProtuStrankaListNazivFormatedOIB_1">
      <item>POLITUS UGOSTITELJSTVO d.o.o., OIB 14937374753</item>
    </derivirana_varijabla>
  </DomainObject.Predmet.ProtuStrankaListNazivFormatedOIB>
  <DomainObject.Predmet.OstaliListFormated>
    <izvorni_sadrzaj>
      <item>Oliver Ivanković punomoćnik sudionika u postupku POLITUS UGOSTITELJSTVO d.o.o.</item>
    </izvorni_sadrzaj>
    <derivirana_varijabla naziv="DomainObject.Predmet.OstaliListFormated_1">
      <item>Oliver Ivanković punomoćnik sudionika u postupku POLITUS UGOSTITELJSTVO d.o.o.</item>
    </derivirana_varijabla>
  </DomainObject.Predmet.OstaliListFormated>
  <DomainObject.Predmet.OstaliListFormatedOIB>
    <izvorni_sadrzaj>
      <item>Oliver Ivanković, OIB 96605095124 punomoćnik sudionika u postupku POLITUS UGOSTITELJSTVO d.o.o.</item>
    </izvorni_sadrzaj>
    <derivirana_varijabla naziv="DomainObject.Predmet.OstaliListFormatedOIB_1">
      <item>Oliver Ivanković, OIB 96605095124 punomoćnik sudionika u postupku POLITUS UGOSTITELJSTVO d.o.o.</item>
    </derivirana_varijabla>
  </DomainObject.Predmet.OstaliListFormatedOIB>
  <DomainObject.Predmet.OstaliListFormatedWithAdress>
    <izvorni_sadrzaj>
      <item>Oliver Ivanković, Bolnička Cesta 34b, 10000 Zagreb punomoćnik sudionika u postupku POLITUS UGOSTITELJSTVO d.o.o.</item>
    </izvorni_sadrzaj>
    <derivirana_varijabla naziv="DomainObject.Predmet.OstaliListFormatedWithAdress_1">
      <item>Oliver Ivanković, Bolnička Cesta 34b, 10000 Zagreb punomoćnik sudionika u postupku POLITUS UGOSTITELJSTVO d.o.o.</item>
    </derivirana_varijabla>
  </DomainObject.Predmet.OstaliListFormatedWithAdress>
  <DomainObject.Predmet.OstaliListFormatedWithAdressOIB>
    <izvorni_sadrzaj>
      <item>Oliver Ivanković, OIB 96605095124, Bolnička Cesta 34b, 10000 Zagreb punomoćnik sudionika u postupku POLITUS UGOSTITELJSTVO d.o.o.</item>
    </izvorni_sadrzaj>
    <derivirana_varijabla naziv="DomainObject.Predmet.OstaliListFormatedWithAdressOIB_1">
      <item>Oliver Ivanković, OIB 96605095124, Bolnička Cesta 34b, 10000 Zagreb punomoćnik sudionika u postupku POLITUS UGOSTITELJSTVO d.o.o.</item>
    </derivirana_varijabla>
  </DomainObject.Predmet.OstaliListFormatedWithAdressOIB>
  <DomainObject.Predmet.OstaliListNazivFormated>
    <izvorni_sadrzaj>
      <item>Oliver Ivanković</item>
    </izvorni_sadrzaj>
    <derivirana_varijabla naziv="DomainObject.Predmet.OstaliListNazivFormated_1">
      <item>Oliver Ivanković</item>
    </derivirana_varijabla>
  </DomainObject.Predmet.OstaliListNazivFormated>
  <DomainObject.Predmet.OstaliListNazivFormatedOIB>
    <izvorni_sadrzaj>
      <item>Oliver Ivanković, OIB 96605095124</item>
    </izvorni_sadrzaj>
    <derivirana_varijabla naziv="DomainObject.Predmet.OstaliListNazivFormatedOIB_1">
      <item>Oliver Ivanković, OIB 96605095124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POLITUS UGOSTITELJSTVO d.o.o.</izvorni_sadrzaj>
    <derivirana_varijabla naziv="DomainObject.Predmet.ProtustrankaIDrugi_1">POLITUS UGOSTITELJSTVO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POLITUS UGOSTITELJSTVO d.o.o., OIB 14937374753, Draškovićeva 5, 10000 Zagreb</izvorni_sadrzaj>
    <derivirana_varijabla naziv="DomainObject.Predmet.ProtustrankaIDrugiAdressOIB_1">POLITUS UGOSTITELJSTVO d.o.o., OIB 14937374753, Draškovićeva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POLITUS UGOSTITELJSTVO d.o.o.</item>
      <item>Oliver Ivanković</item>
    </izvorni_sadrzaj>
    <derivirana_varijabla naziv="DomainObject.Predmet.SudioniciListNaziv_1">
      <item>FINA Regionalni centar Zagreb</item>
      <item>POLITUS UGOSTITELJSTVO d.o.o.</item>
      <item>Oliver Ivanković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POLITUS UGOSTITELJSTVO d.o.o., OIB 14937374753, Draškovićeva 5,10000 Zagreb</item>
      <item>Oliver Ivanković, OIB 96605095124, Bolnička Cesta 34b,10000 Zagreb</item>
    </izvorni_sadrzaj>
    <derivirana_varijabla naziv="DomainObject.Predmet.SudioniciListAdressOIB_1">
      <item>FINA Regionalni centar Zagreb, OIB 85821130368, Trg svibanjskih žrtava 1995. br. 1,10000 Zagreb</item>
      <item>POLITUS UGOSTITELJSTVO d.o.o., OIB 14937374753, Draškovićeva 5,10000 Zagreb</item>
      <item>Oliver Ivanković, OIB 96605095124, Bolnička Cesta 34b,10000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14937374753</item>
      <item>, OIB 96605095124</item>
    </izvorni_sadrzaj>
    <derivirana_varijabla naziv="DomainObject.Predmet.SudioniciListNazivOIB_1">
      <item>, OIB 85821130368</item>
      <item>, OIB 14937374753</item>
      <item>, OIB 96605095124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1402</properties:Words>
  <properties:Characters>7844</properties:Characters>
  <properties:Lines>182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2018-06-01T08:20:00Z</dcterms:created>
  <dc:creator>Korisnik</dc:creator>
  <cp:lastModifiedBy>Renata Klokočki</cp:lastModifiedBy>
  <cp:lastPrinted>2018-06-01T08:17:00Z</cp:lastPrinted>
  <dcterms:modified xmlns:xsi="http://www.w3.org/2001/XMLSchema-instance" xsi:type="dcterms:W3CDTF">2018-06-01T08:23:00Z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 POLITUS UGOSTITELJSTVO.docx)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