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60341a6" w14:paraId="60341a6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6304/15-7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6304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UJEDINJENI HRVATSKI ZAŠTITARI, Zagreb, Vladimira </w:t>
      </w:r>
      <w:proofErr w:type="spellStart"/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Ruždjaka</w:t>
      </w:r>
      <w:proofErr w:type="spellEnd"/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reg. broj 21009746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24577593256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3.407,72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0F8C"/>
    <w:rsid w:val="00104371"/>
    <w:rsid w:val="001F53E5"/>
    <w:rsid w:val="00251075"/>
    <w:rsid w:val="002B63E9"/>
    <w:rsid w:val="002B65EB"/>
    <w:rsid w:val="002C305A"/>
    <w:rsid w:val="002C46DE"/>
    <w:rsid w:val="003A3787"/>
    <w:rsid w:val="003D0369"/>
    <w:rsid w:val="00593F2F"/>
    <w:rsid w:val="005F7948"/>
    <w:rsid w:val="008C712F"/>
    <w:rsid w:val="00977528"/>
    <w:rsid w:val="00A04FCB"/>
    <w:rsid w:val="00AE0C19"/>
    <w:rsid w:val="00B519FA"/>
    <w:rsid w:val="00B9445A"/>
    <w:rsid w:val="00BD20BD"/>
    <w:rsid w:val="00BD2AAE"/>
    <w:rsid w:val="00D307D7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0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305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30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30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C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30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St-6304/2015</izvorni_sadrzaj>
    <derivirana_varijabla naziv="DomainObject.Predmet.OznakaBroj_1">St-6304/2015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UJEDINJENI HRVATSKI ZAŠTITARI</izvorni_sadrzaj>
    <derivirana_varijabla naziv="DomainObject.Predmet.ProtustrankaFormated_1">  UJEDINJENI HRVATSKI ZAŠTITARI</derivirana_varijabla>
  </DomainObject.Predmet.ProtustrankaFormated>
  <DomainObject.Predmet.ProtustrankaFormatedOIB>
    <izvorni_sadrzaj>  UJEDINJENI HRVATSKI ZAŠTITARI, OIB 24577593256</izvorni_sadrzaj>
    <derivirana_varijabla naziv="DomainObject.Predmet.ProtustrankaFormatedOIB_1">  UJEDINJENI HRVATSKI ZAŠTITARI, OIB 24577593256</derivirana_varijabla>
  </DomainObject.Predmet.ProtustrankaFormatedOIB>
  <DomainObject.Predmet.ProtustrankaFormatedWithAdress>
    <izvorni_sadrzaj> UJEDINJENI HRVATSKI ZAŠTITARI, VLADIMIRA RUŽDJAKA 8, 10000 Zagreb</izvorni_sadrzaj>
    <derivirana_varijabla naziv="DomainObject.Predmet.ProtustrankaFormatedWithAdress_1"> UJEDINJENI HRVATSKI ZAŠTITARI, VLADIMIRA RUŽDJAKA 8, 10000 Zagreb</derivirana_varijabla>
  </DomainObject.Predmet.ProtustrankaFormatedWithAdress>
  <DomainObject.Predmet.ProtustrankaFormatedWithAdressOIB>
    <izvorni_sadrzaj> UJEDINJENI HRVATSKI ZAŠTITARI, OIB 24577593256, VLADIMIRA RUŽDJAKA 8, 10000 Zagreb</izvorni_sadrzaj>
    <derivirana_varijabla naziv="DomainObject.Predmet.ProtustrankaFormatedWithAdressOIB_1"> UJEDINJENI HRVATSKI ZAŠTITARI, OIB 24577593256, VLADIMIRA RUŽDJAKA 8, 10000 Zagreb</derivirana_varijabla>
  </DomainObject.Predmet.ProtustrankaFormatedWithAdressOIB>
  <DomainObject.Predmet.ProtustrankaWithAdress>
    <izvorni_sadrzaj>UJEDINJENI HRVATSKI ZAŠTITARI VLADIMIRA RUŽDJAKA 8, 10000 Zagreb</izvorni_sadrzaj>
    <derivirana_varijabla naziv="DomainObject.Predmet.ProtustrankaWithAdress_1">UJEDINJENI HRVATSKI ZAŠTITARI VLADIMIRA RUŽDJAKA 8, 10000 Zagreb</derivirana_varijabla>
  </DomainObject.Predmet.ProtustrankaWithAdress>
  <DomainObject.Predmet.ProtustrankaWithAdressOIB>
    <izvorni_sadrzaj>UJEDINJENI HRVATSKI ZAŠTITARI, OIB 24577593256, VLADIMIRA RUŽDJAKA 8, 10000 Zagreb</izvorni_sadrzaj>
    <derivirana_varijabla naziv="DomainObject.Predmet.ProtustrankaWithAdressOIB_1">UJEDINJENI HRVATSKI ZAŠTITARI, OIB 24577593256, VLADIMIRA RUŽDJAKA 8, 10000 Zagreb</derivirana_varijabla>
  </DomainObject.Predmet.ProtustrankaWithAdressOIB>
  <DomainObject.Predmet.ProtustrankaNazivFormated>
    <izvorni_sadrzaj>UJEDINJENI HRVATSKI ZAŠTITARI</izvorni_sadrzaj>
    <derivirana_varijabla naziv="DomainObject.Predmet.ProtustrankaNazivFormated_1">UJEDINJENI HRVATSKI ZAŠTITARI</derivirana_varijabla>
  </DomainObject.Predmet.ProtustrankaNazivFormated>
  <DomainObject.Predmet.ProtustrankaNazivFormatedOIB>
    <izvorni_sadrzaj>UJEDINJENI HRVATSKI ZAŠTITARI, OIB 24577593256</izvorni_sadrzaj>
    <derivirana_varijabla naziv="DomainObject.Predmet.ProtustrankaNazivFormatedOIB_1">UJEDINJENI HRVATSKI ZAŠTITARI, OIB 24577593256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UJEDINJENI HRVATSKI ZAŠTITARI</item>
    </izvorni_sadrzaj>
    <derivirana_varijabla naziv="DomainObject.Predmet.ProtuStrankaListFormated_1">
      <item>UJEDINJENI HRVATSKI ZAŠTITARI</item>
    </derivirana_varijabla>
  </DomainObject.Predmet.ProtuStrankaListFormated>
  <DomainObject.Predmet.ProtuStrankaListFormatedOIB>
    <izvorni_sadrzaj>
      <item>UJEDINJENI HRVATSKI ZAŠTITARI, OIB 24577593256</item>
    </izvorni_sadrzaj>
    <derivirana_varijabla naziv="DomainObject.Predmet.ProtuStrankaListFormatedOIB_1">
      <item>UJEDINJENI HRVATSKI ZAŠTITARI, OIB 24577593256</item>
    </derivirana_varijabla>
  </DomainObject.Predmet.ProtuStrankaListFormatedOIB>
  <DomainObject.Predmet.ProtuStrankaListFormatedWithAdress>
    <izvorni_sadrzaj>
      <item>UJEDINJENI HRVATSKI ZAŠTITARI, VLADIMIRA RUŽDJAKA 8, 10000 Zagreb</item>
    </izvorni_sadrzaj>
    <derivirana_varijabla naziv="DomainObject.Predmet.ProtuStrankaListFormatedWithAdress_1">
      <item>UJEDINJENI HRVATSKI ZAŠTITARI, VLADIMIRA RUŽDJAKA 8, 10000 Zagreb</item>
    </derivirana_varijabla>
  </DomainObject.Predmet.ProtuStrankaListFormatedWithAdress>
  <DomainObject.Predmet.ProtuStrankaListFormatedWithAdressOIB>
    <izvorni_sadrzaj>
      <item>UJEDINJENI HRVATSKI ZAŠTITARI, OIB 24577593256, VLADIMIRA RUŽDJAKA 8, 10000 Zagreb</item>
    </izvorni_sadrzaj>
    <derivirana_varijabla naziv="DomainObject.Predmet.ProtuStrankaListFormatedWithAdressOIB_1">
      <item>UJEDINJENI HRVATSKI ZAŠTITARI, OIB 24577593256, VLADIMIRA RUŽDJAKA 8, 10000 Zagreb</item>
    </derivirana_varijabla>
  </DomainObject.Predmet.ProtuStrankaListFormatedWithAdressOIB>
  <DomainObject.Predmet.ProtuStrankaListNazivFormated>
    <izvorni_sadrzaj>
      <item>UJEDINJENI HRVATSKI ZAŠTITARI</item>
    </izvorni_sadrzaj>
    <derivirana_varijabla naziv="DomainObject.Predmet.ProtuStrankaListNazivFormated_1">
      <item>UJEDINJENI HRVATSKI ZAŠTITARI</item>
    </derivirana_varijabla>
  </DomainObject.Predmet.ProtuStrankaListNazivFormated>
  <DomainObject.Predmet.ProtuStrankaListNazivFormatedOIB>
    <izvorni_sadrzaj>
      <item>UJEDINJENI HRVATSKI ZAŠTITARI, OIB 24577593256</item>
    </izvorni_sadrzaj>
    <derivirana_varijabla naziv="DomainObject.Predmet.ProtuStrankaListNazivFormatedOIB_1">
      <item>UJEDINJENI HRVATSKI ZAŠTITARI, OIB 24577593256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UJEDINJENI HRVATSKI ZAŠTITARI</izvorni_sadrzaj>
    <derivirana_varijabla naziv="DomainObject.Predmet.ProtustrankaIDrugi_1">UJEDINJENI HRVATSKI ZAŠTITARI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UJEDINJENI HRVATSKI ZAŠTITARI, OIB 24577593256, VLADIMIRA RUŽDJAKA 8, 10000 Zagreb</izvorni_sadrzaj>
    <derivirana_varijabla naziv="DomainObject.Predmet.ProtustrankaIDrugiAdressOIB_1">UJEDINJENI HRVATSKI ZAŠTITARI, OIB 24577593256,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UJEDINJENI HRVATSKI ZAŠTITARI</item>
    </izvorni_sadrzaj>
    <derivirana_varijabla naziv="DomainObject.Predmet.SudioniciListNaziv_1">
      <item>FINA Regionalni centar Zagreb</item>
      <item>UJEDINJENI HRVATSKI ZAŠTITARI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UJEDINJENI HRVATSKI ZAŠTITARI, OIB 24577593256, VLADIMIRA RUŽDJAKA 8,10000 Zagreb</item>
    </izvorni_sadrzaj>
    <derivirana_varijabla naziv="DomainObject.Predmet.SudioniciListAdressOIB_1">
      <item>FINA Regionalni centar Zagreb, OIB 85821130368, Trg svibanjskih žrtava 1995. 1,10000 Zagreb</item>
      <item>UJEDINJENI HRVATSKI ZAŠTITARI, OIB 24577593256, VLADIMIRA RUŽDJAKA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24577593256</item>
    </izvorni_sadrzaj>
    <derivirana_varijabla naziv="DomainObject.Predmet.SudioniciListNazivOIB_1">
      <item>, OIB 85821130368</item>
      <item>, OIB 24577593256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1396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2016-07-22T08:01:00Z</dcterms:created>
  <dc:creator>Mario Žišković</dc:creator>
  <cp:lastModifiedBy>Sonja Pilić</cp:lastModifiedBy>
  <cp:lastPrinted>2016-07-22T08:01:00Z</cp:lastPrinted>
  <dcterms:modified xmlns:xsi="http://www.w3.org/2001/XMLSchema-instance" xsi:type="dcterms:W3CDTF">2016-07-22T08:02:00Z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