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82bf" w14:paraId="39c82bf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305AC5">
        <w:rPr>
          <w:b/>
        </w:rPr>
        <w:t xml:space="preserve"> 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A84708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10</w:t>
      </w:r>
      <w:r w:rsidR="00305AC5">
        <w:t>. travnja 2019</w:t>
      </w:r>
      <w:r w:rsidR="00EF5005">
        <w:t>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7E4C4C">
        <w:t>30</w:t>
      </w:r>
      <w:r w:rsidR="00A84708">
        <w:t>/2018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7E4C4C">
        <w:t xml:space="preserve">Denis </w:t>
      </w:r>
      <w:proofErr w:type="spellStart"/>
      <w:r w:rsidR="007E4C4C">
        <w:t>Škec</w:t>
      </w:r>
      <w:proofErr w:type="spellEnd"/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</w:t>
      </w:r>
      <w:r w:rsidR="00A56468">
        <w:rPr>
          <w:b/>
        </w:rPr>
        <w:t xml:space="preserve">povjerenika </w:t>
      </w:r>
      <w:r>
        <w:rPr>
          <w:b/>
        </w:rPr>
        <w:t xml:space="preserve">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7E4C4C" w:rsidP="00EF5005" w:rsidR="003511FB">
      <w:pPr>
        <w:ind w:firstLine="708" w:right="-51"/>
        <w:jc w:val="center"/>
        <w:rPr>
          <w:b/>
        </w:rPr>
      </w:pPr>
      <w:r>
        <w:t>BOŽE GUVO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</w:t>
      </w:r>
      <w:r w:rsidR="0030200A">
        <w:t xml:space="preserve">radi davanja izjave </w:t>
      </w:r>
      <w:r>
        <w:t xml:space="preserve">u gornjoj pravnoj stvari na dan </w:t>
      </w:r>
      <w:r w:rsidR="00305AC5">
        <w:rPr>
          <w:b/>
        </w:rPr>
        <w:t>1</w:t>
      </w:r>
      <w:r w:rsidR="00A84708">
        <w:rPr>
          <w:b/>
        </w:rPr>
        <w:t>0</w:t>
      </w:r>
      <w:r w:rsidR="00305AC5">
        <w:rPr>
          <w:b/>
        </w:rPr>
        <w:t>. travnja 2019</w:t>
      </w:r>
      <w:r w:rsidR="009B1D18">
        <w:rPr>
          <w:b/>
        </w:rPr>
        <w:t>. u 10</w:t>
      </w:r>
      <w:r w:rsidR="00EF5005">
        <w:rPr>
          <w:b/>
        </w:rPr>
        <w:t>,</w:t>
      </w:r>
      <w:r w:rsidR="007E4C4C">
        <w:rPr>
          <w:b/>
        </w:rPr>
        <w:t>15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>
      <w:pPr>
        <w:ind w:right="-51"/>
        <w:jc w:val="both"/>
        <w:rPr>
          <w:b/>
        </w:rPr>
      </w:pPr>
      <w:r>
        <w:rPr>
          <w:b/>
        </w:rPr>
        <w:tab/>
      </w:r>
      <w:r w:rsidR="00305AC5">
        <w:rPr>
          <w:b/>
        </w:rPr>
        <w:t>Povjerenik je obve</w:t>
      </w:r>
      <w:r w:rsidR="0030200A">
        <w:rPr>
          <w:b/>
        </w:rPr>
        <w:t>zan prist</w:t>
      </w:r>
      <w:r w:rsidR="00FB392B">
        <w:rPr>
          <w:b/>
        </w:rPr>
        <w:t>u</w:t>
      </w:r>
      <w:r w:rsidR="0030200A">
        <w:rPr>
          <w:b/>
        </w:rPr>
        <w:t xml:space="preserve">piti na ročište dok vjerovnici i potrošač nemaju obvezu pristupa na ovo ročište. </w:t>
      </w:r>
    </w:p>
    <w:p w:rsidRDefault="00305AC5" w:rsidR="00305AC5" w:rsidRPr="00BB1919">
      <w:pPr>
        <w:ind w:right="-51"/>
        <w:jc w:val="both"/>
        <w:rPr>
          <w:b/>
        </w:rPr>
      </w:pP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7E4C4C">
        <w:t>1. travnja</w:t>
      </w:r>
      <w:r w:rsidR="00305AC5">
        <w:t xml:space="preserve"> 2019</w:t>
      </w:r>
      <w:r w:rsidR="009B1D18">
        <w:t>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9B1D18" w:rsidR="009B1D18">
      <w:pPr>
        <w:ind w:firstLine="708" w:right="-51" w:left="6372"/>
        <w:jc w:val="center"/>
      </w:pPr>
      <w:r>
        <w:t xml:space="preserve"> Sudac:  </w:t>
      </w:r>
    </w:p>
    <w:p w:rsidRDefault="009B1D18" w:rsidP="009B1D18" w:rsidR="004D7A3D">
      <w:pPr>
        <w:ind w:firstLine="291" w:right="-51" w:left="6372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9B1D18" w:rsidP="008D687C" w:rsidR="00056D91" w:rsidRPr="008D687C">
      <w:pPr>
        <w:pStyle w:val="Tijeloteksta"/>
        <w:ind w:firstLine="708" w:left="4248"/>
        <w:jc w:val="center"/>
      </w:pPr>
      <w:r>
        <w:t>Ivana Golub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200A"/>
    <w:rsid w:val="00303A35"/>
    <w:rsid w:val="00304E2E"/>
    <w:rsid w:val="00305AC5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C4C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26A09"/>
    <w:rsid w:val="00A47D2C"/>
    <w:rsid w:val="00A56468"/>
    <w:rsid w:val="00A84708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B392B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A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A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566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2019-04-01T08:24:00Z</dcterms:created>
  <dc:creator>Microbase</dc:creator>
  <cp:lastModifiedBy>Ivana Golub</cp:lastModifiedBy>
  <cp:lastPrinted>2018-08-29T07:49:00Z</cp:lastPrinted>
  <dcterms:modified xmlns:xsi="http://www.w3.org/2001/XMLSchema-instance" xsi:type="dcterms:W3CDTF">2019-04-01T08:25:00Z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Bože Guvo - Ročište (Sp-30-18 - poziv stečajnom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