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e8ae1" w14:paraId="30e8ae1" w:rsidRDefault="0032668B" w:rsidP="0032668B" w:rsidR="0032668B" w:rsidRPr="00A0765F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A0765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A0765F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A0765F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FD5BAD" w:rsidP="00FD5BAD" w:rsidR="0032668B" w:rsidRPr="00A0765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96 St-</w:t>
      </w:r>
      <w:r w:rsidR="005F5457">
        <w:rPr>
          <w:rFonts w:cs="Times New Roman" w:eastAsia="Times New Roman" w:hAnsi="Times New Roman" w:ascii="Times New Roman"/>
          <w:sz w:val="24"/>
          <w:szCs w:val="24"/>
          <w:lang w:eastAsia="hr-HR"/>
        </w:rPr>
        <w:t>6880</w:t>
      </w:r>
      <w:r w:rsidR="00A633AA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Teuti Klinžić Zajec </w:t>
      </w:r>
      <w:r w:rsidR="00F01634" w:rsidRPr="00F01634">
        <w:rPr>
          <w:rFonts w:hAnsi="Times New Roman" w:ascii="Times New Roman"/>
          <w:sz w:val="24"/>
          <w:szCs w:val="24"/>
        </w:rPr>
        <w:t>u stečajnom predmetu u povodu zahtjeva FINANCIJSKE AGENCIJE, za provedbu skraćenog stečajnog postupka nad dužnikom</w:t>
      </w:r>
      <w:r w:rsidR="00F01634">
        <w:rPr>
          <w:rFonts w:hAnsi="Times New Roman" w:ascii="Times New Roman"/>
          <w:szCs w:val="24"/>
        </w:rPr>
        <w:t xml:space="preserve"> </w:t>
      </w:r>
      <w:r w:rsidR="00F016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56A4D">
        <w:rPr>
          <w:rFonts w:cs="Times New Roman" w:hAnsi="Times New Roman" w:ascii="Times New Roman"/>
          <w:sz w:val="24"/>
          <w:szCs w:val="24"/>
        </w:rPr>
        <w:t>EKO JADRAN</w:t>
      </w:r>
      <w:r w:rsidR="00A633AA">
        <w:rPr>
          <w:rFonts w:cs="Times New Roman" w:hAnsi="Times New Roman" w:ascii="Times New Roman"/>
          <w:sz w:val="24"/>
          <w:szCs w:val="24"/>
        </w:rPr>
        <w:t xml:space="preserve"> </w:t>
      </w:r>
      <w:r w:rsidR="00756A4D">
        <w:rPr>
          <w:rFonts w:cs="Times New Roman" w:hAnsi="Times New Roman" w:ascii="Times New Roman"/>
          <w:sz w:val="24"/>
          <w:szCs w:val="24"/>
        </w:rPr>
        <w:t>j.</w:t>
      </w:r>
      <w:r w:rsidR="00A633AA">
        <w:rPr>
          <w:rFonts w:cs="Times New Roman" w:hAnsi="Times New Roman" w:ascii="Times New Roman"/>
          <w:sz w:val="24"/>
          <w:szCs w:val="24"/>
        </w:rPr>
        <w:t xml:space="preserve">d.o.o., </w:t>
      </w:r>
      <w:r w:rsidR="00756A4D">
        <w:rPr>
          <w:rFonts w:cs="Times New Roman" w:hAnsi="Times New Roman" w:ascii="Times New Roman"/>
          <w:sz w:val="24"/>
          <w:szCs w:val="24"/>
        </w:rPr>
        <w:t>Strmec, Nova cesta 2</w:t>
      </w:r>
      <w:r w:rsidR="007A6212" w:rsidRPr="00A0765F">
        <w:rPr>
          <w:rFonts w:cs="Times New Roman" w:hAnsi="Times New Roman" w:ascii="Times New Roman"/>
          <w:sz w:val="24"/>
          <w:szCs w:val="24"/>
        </w:rPr>
        <w:t xml:space="preserve">, OIB: </w:t>
      </w:r>
      <w:r w:rsidR="00756A4D">
        <w:rPr>
          <w:rFonts w:cs="Times New Roman" w:hAnsi="Times New Roman" w:ascii="Times New Roman"/>
          <w:sz w:val="24"/>
          <w:szCs w:val="24"/>
        </w:rPr>
        <w:t>38574434175</w:t>
      </w:r>
      <w:r w:rsidR="00FA2B6C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4</w:t>
      </w:r>
      <w:r w:rsidR="00A633AA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FA2B6C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756A4D">
        <w:rPr>
          <w:rFonts w:cs="Times New Roman" w:hAnsi="Times New Roman" w:ascii="Times New Roman"/>
          <w:sz w:val="24"/>
          <w:szCs w:val="24"/>
        </w:rPr>
        <w:t>EKO JADRAN j.d.o.o., Strmec, Nova cesta 2</w:t>
      </w:r>
      <w:r w:rsidR="00756A4D" w:rsidRPr="00A0765F">
        <w:rPr>
          <w:rFonts w:cs="Times New Roman" w:hAnsi="Times New Roman" w:ascii="Times New Roman"/>
          <w:sz w:val="24"/>
          <w:szCs w:val="24"/>
        </w:rPr>
        <w:t xml:space="preserve">, OIB: </w:t>
      </w:r>
      <w:r w:rsidR="00756A4D">
        <w:rPr>
          <w:rFonts w:cs="Times New Roman" w:hAnsi="Times New Roman" w:ascii="Times New Roman"/>
          <w:sz w:val="24"/>
          <w:szCs w:val="24"/>
        </w:rPr>
        <w:t>38574434175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FA2B6C">
        <w:rPr>
          <w:rFonts w:cs="Times New Roman" w:eastAsia="Times New Roman" w:hAnsi="Times New Roman" w:ascii="Times New Roman"/>
          <w:sz w:val="24"/>
          <w:szCs w:val="24"/>
          <w:lang w:eastAsia="hr-HR"/>
        </w:rPr>
        <w:t>na 4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67BA3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="00E45F86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 sati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6A52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106A9">
        <w:rPr>
          <w:rFonts w:cs="Times New Roman" w:eastAsia="Times New Roman" w:hAnsi="Times New Roman" w:ascii="Times New Roman"/>
          <w:sz w:val="24"/>
          <w:szCs w:val="24"/>
          <w:lang w:eastAsia="hr-HR"/>
        </w:rPr>
        <w:t>Tibor Toth</w:t>
      </w:r>
      <w:r w:rsidR="006A52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106A9">
        <w:rPr>
          <w:rFonts w:cs="Times New Roman" w:eastAsia="Times New Roman" w:hAnsi="Times New Roman" w:ascii="Times New Roman"/>
          <w:sz w:val="24"/>
          <w:szCs w:val="24"/>
          <w:lang w:eastAsia="hr-HR"/>
        </w:rPr>
        <w:t>65132060598</w:t>
      </w:r>
      <w:r w:rsidR="006A52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106A9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Hribarov prilaz 10</w:t>
      </w:r>
      <w:r w:rsidR="00367BA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9D675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756A4D">
        <w:rPr>
          <w:rFonts w:cs="Times New Roman" w:hAnsi="Times New Roman" w:ascii="Times New Roman"/>
          <w:sz w:val="24"/>
          <w:szCs w:val="24"/>
        </w:rPr>
        <w:t>EKO JADRAN j.d.o.o., Strmec, Nova cesta 2</w:t>
      </w:r>
      <w:r w:rsidR="00756A4D" w:rsidRPr="00A0765F">
        <w:rPr>
          <w:rFonts w:cs="Times New Roman" w:hAnsi="Times New Roman" w:ascii="Times New Roman"/>
          <w:sz w:val="24"/>
          <w:szCs w:val="24"/>
        </w:rPr>
        <w:t xml:space="preserve">, OIB: </w:t>
      </w:r>
      <w:r w:rsidR="00756A4D">
        <w:rPr>
          <w:rFonts w:cs="Times New Roman" w:hAnsi="Times New Roman" w:ascii="Times New Roman"/>
          <w:sz w:val="24"/>
          <w:szCs w:val="24"/>
        </w:rPr>
        <w:t>38574434175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A0765F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FA2B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1, Zagreb 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(dalje:</w:t>
      </w:r>
      <w:r w:rsidR="00DC0F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444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C0F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71/15, dalje SZ),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093BB1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725F4E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93BB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studenoga 2015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</w:t>
      </w:r>
      <w:r w:rsidR="00A0765F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podnošenja istog.</w:t>
      </w:r>
    </w:p>
    <w:p w:rsidRDefault="0032668B" w:rsidP="0032668B" w:rsidR="0032668B" w:rsidRPr="00A0765F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A0765F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A2B6C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4</w:t>
      </w:r>
      <w:r w:rsidR="0032668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633AA"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="0032668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A0765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A0765F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A0765F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7A6212" w:rsidP="007A6212" w:rsidR="007A6212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A0765F">
      <w:pPr>
        <w:rPr>
          <w:rFonts w:cs="Times New Roman" w:hAnsi="Times New Roman" w:ascii="Times New Roman"/>
          <w:sz w:val="24"/>
          <w:szCs w:val="24"/>
        </w:rPr>
      </w:pPr>
    </w:p>
    <w:sectPr w:rsidSect="0032668B" w:rsidR="00AC26B4" w:rsidRPr="00A076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7002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FA2B6C">
      <w:rPr>
        <w:rFonts w:cs="Times New Roman" w:hAnsi="Times New Roman" w:ascii="Times New Roman"/>
        <w:sz w:val="24"/>
        <w:szCs w:val="24"/>
      </w:rPr>
      <w:t>St-</w:t>
    </w:r>
    <w:r w:rsidR="005F5457">
      <w:rPr>
        <w:rFonts w:cs="Times New Roman" w:hAnsi="Times New Roman" w:ascii="Times New Roman"/>
        <w:sz w:val="24"/>
        <w:szCs w:val="24"/>
      </w:rPr>
      <w:t>6880</w:t>
    </w:r>
    <w:r w:rsidR="00A633AA">
      <w:rPr>
        <w:rFonts w:cs="Times New Roman" w:hAnsi="Times New Roman" w:ascii="Times New Roman"/>
        <w:sz w:val="24"/>
        <w:szCs w:val="24"/>
      </w:rPr>
      <w:t>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93BB1"/>
    <w:rsid w:val="0017002F"/>
    <w:rsid w:val="00207DF2"/>
    <w:rsid w:val="0032668B"/>
    <w:rsid w:val="00367BA3"/>
    <w:rsid w:val="005D1065"/>
    <w:rsid w:val="005F5457"/>
    <w:rsid w:val="006A52C9"/>
    <w:rsid w:val="006A778A"/>
    <w:rsid w:val="00725F4E"/>
    <w:rsid w:val="00756A4D"/>
    <w:rsid w:val="007A6212"/>
    <w:rsid w:val="007B6B18"/>
    <w:rsid w:val="009A18B9"/>
    <w:rsid w:val="009D675B"/>
    <w:rsid w:val="009F05F6"/>
    <w:rsid w:val="00A0765F"/>
    <w:rsid w:val="00A633AA"/>
    <w:rsid w:val="00AC26B4"/>
    <w:rsid w:val="00B5630B"/>
    <w:rsid w:val="00D65FCE"/>
    <w:rsid w:val="00DA3134"/>
    <w:rsid w:val="00DC0FD4"/>
    <w:rsid w:val="00E45F86"/>
    <w:rsid w:val="00F01634"/>
    <w:rsid w:val="00F106A9"/>
    <w:rsid w:val="00F309DC"/>
    <w:rsid w:val="00FA2B6C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00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02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7002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7002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7002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00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02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7002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7002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7002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954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6880</izvorni_sadrzaj>
    <derivirana_varijabla naziv="DomainObject.Predmet.Broj_1">6880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St-6880/2015</izvorni_sadrzaj>
    <derivirana_varijabla naziv="DomainObject.Predmet.OznakaBroj_1">St-6880/2015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JADRAN j.d.o.o. zastupanog po punomoćniku Marijo Radman</izvorni_sadrzaj>
    <derivirana_varijabla naziv="DomainObject.Predmet.ProtustrankaFormated_1">  EKO JADRAN j.d.o.o. zastupanog po punomoćniku Marijo Radman</derivirana_varijabla>
  </DomainObject.Predmet.ProtustrankaFormated>
  <DomainObject.Predmet.ProtustrankaFormatedOIB>
    <izvorni_sadrzaj>  EKO JADRAN j.d.o.o., OIB 38574434175 zastupanog po punomoćniku Marijo Radman</izvorni_sadrzaj>
    <derivirana_varijabla naziv="DomainObject.Predmet.ProtustrankaFormatedOIB_1">  EKO JADRAN j.d.o.o., OIB 38574434175 zastupanog po punomoćniku Marijo Radman</derivirana_varijabla>
  </DomainObject.Predmet.ProtustrankaFormatedOIB>
  <DomainObject.Predmet.ProtustrankaFormatedWithAdress>
    <izvorni_sadrzaj> EKO JADRAN j.d.o.o., Nova cesta 2, 10410 Strmec Bukevski zastupanog po punomoćniku Marijo Radman</izvorni_sadrzaj>
    <derivirana_varijabla naziv="DomainObject.Predmet.ProtustrankaFormatedWithAdress_1"> EKO JADRAN j.d.o.o., Nova cesta 2, 10410 Strmec Bukevski zastupanog po punomoćniku Marijo Radman</derivirana_varijabla>
  </DomainObject.Predmet.ProtustrankaFormatedWithAdress>
  <DomainObject.Predmet.ProtustrankaFormatedWithAdressOIB>
    <izvorni_sadrzaj> EKO JADRAN j.d.o.o., OIB 38574434175, Nova cesta 2, 10410 Strmec Bukevski zastupanog po punomoćniku Marijo Radman</izvorni_sadrzaj>
    <derivirana_varijabla naziv="DomainObject.Predmet.ProtustrankaFormatedWithAdressOIB_1"> EKO JADRAN j.d.o.o., OIB 38574434175, Nova cesta 2, 10410 Strmec Bukevski zastupanog po punomoćniku Marijo Radman</derivirana_varijabla>
  </DomainObject.Predmet.ProtustrankaFormatedWithAdressOIB>
  <DomainObject.Predmet.ProtustrankaWithAdress>
    <izvorni_sadrzaj>EKO JADRAN j.d.o.o. Nova cesta 2, 10410 Strmec Bukevski</izvorni_sadrzaj>
    <derivirana_varijabla naziv="DomainObject.Predmet.ProtustrankaWithAdress_1">EKO JADRAN j.d.o.o. Nova cesta 2, 10410 Strmec Bukevski</derivirana_varijabla>
  </DomainObject.Predmet.ProtustrankaWithAdress>
  <DomainObject.Predmet.ProtustrankaWithAdressOIB>
    <izvorni_sadrzaj>EKO JADRAN j.d.o.o., OIB 38574434175, Nova cesta 2, 10410 Strmec Bukevski</izvorni_sadrzaj>
    <derivirana_varijabla naziv="DomainObject.Predmet.ProtustrankaWithAdressOIB_1">EKO JADRAN j.d.o.o., OIB 38574434175, Nova cesta 2, 10410 Strmec Bukevski</derivirana_varijabla>
  </DomainObject.Predmet.ProtustrankaWithAdressOIB>
  <DomainObject.Predmet.ProtustrankaNazivFormated>
    <izvorni_sadrzaj>EKO JADRAN j.d.o.o.</izvorni_sadrzaj>
    <derivirana_varijabla naziv="DomainObject.Predmet.ProtustrankaNazivFormated_1">EKO JADRAN j.d.o.o.</derivirana_varijabla>
  </DomainObject.Predmet.ProtustrankaNazivFormated>
  <DomainObject.Predmet.ProtustrankaNazivFormatedOIB>
    <izvorni_sadrzaj>EKO JADRAN j.d.o.o., OIB 38574434175</izvorni_sadrzaj>
    <derivirana_varijabla naziv="DomainObject.Predmet.ProtustrankaNazivFormatedOIB_1">EKO JADRAN j.d.o.o., OIB 38574434175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JADRAN j.d.o.o. zastupanog po punomoćniku Marijo Radman</item>
    </izvorni_sadrzaj>
    <derivirana_varijabla naziv="DomainObject.Predmet.ProtuStrankaListFormated_1">
      <item>EKO JADRAN j.d.o.o. zastupanog po punomoćniku Marijo Radman</item>
    </derivirana_varijabla>
  </DomainObject.Predmet.ProtuStrankaListFormated>
  <DomainObject.Predmet.ProtuStrankaListFormatedOIB>
    <izvorni_sadrzaj>
      <item>EKO JADRAN j.d.o.o., OIB 38574434175 zastupanog po punomoćniku Marijo Radman</item>
    </izvorni_sadrzaj>
    <derivirana_varijabla naziv="DomainObject.Predmet.ProtuStrankaListFormatedOIB_1">
      <item>EKO JADRAN j.d.o.o., OIB 38574434175 zastupanog po punomoćniku Marijo Radman</item>
    </derivirana_varijabla>
  </DomainObject.Predmet.ProtuStrankaListFormatedOIB>
  <DomainObject.Predmet.ProtuStrankaListFormatedWithAdress>
    <izvorni_sadrzaj>
      <item>EKO JADRAN j.d.o.o., Nova cesta 2, 10410 Strmec Bukevski zastupanog po punomoćniku Marijo Radman</item>
    </izvorni_sadrzaj>
    <derivirana_varijabla naziv="DomainObject.Predmet.ProtuStrankaListFormatedWithAdress_1">
      <item>EKO JADRAN j.d.o.o., Nova cesta 2, 10410 Strmec Bukevski zastupanog po punomoćniku Marijo Radman</item>
    </derivirana_varijabla>
  </DomainObject.Predmet.ProtuStrankaListFormatedWithAdress>
  <DomainObject.Predmet.ProtuStrankaListFormatedWithAdressOIB>
    <izvorni_sadrzaj>
      <item>EKO JADRAN j.d.o.o., OIB 38574434175, Nova cesta 2, 10410 Strmec Bukevski zastupanog po punomoćniku Marijo Radman</item>
    </izvorni_sadrzaj>
    <derivirana_varijabla naziv="DomainObject.Predmet.ProtuStrankaListFormatedWithAdressOIB_1">
      <item>EKO JADRAN j.d.o.o., OIB 38574434175, Nova cesta 2, 10410 Strmec Bukevski zastupanog po punomoćniku Marijo Radman</item>
    </derivirana_varijabla>
  </DomainObject.Predmet.ProtuStrankaListFormatedWithAdressOIB>
  <DomainObject.Predmet.ProtuStrankaListNazivFormated>
    <izvorni_sadrzaj>
      <item>EKO JADRAN j.d.o.o.</item>
    </izvorni_sadrzaj>
    <derivirana_varijabla naziv="DomainObject.Predmet.ProtuStrankaListNazivFormated_1">
      <item>EKO JADRAN j.d.o.o.</item>
    </derivirana_varijabla>
  </DomainObject.Predmet.ProtuStrankaListNazivFormated>
  <DomainObject.Predmet.ProtuStrankaListNazivFormatedOIB>
    <izvorni_sadrzaj>
      <item>EKO JADRAN j.d.o.o., OIB 38574434175</item>
    </izvorni_sadrzaj>
    <derivirana_varijabla naziv="DomainObject.Predmet.ProtuStrankaListNazivFormatedOIB_1">
      <item>EKO JADRAN j.d.o.o., OIB 38574434175</item>
    </derivirana_varijabla>
  </DomainObject.Predmet.ProtuStrankaListNazivFormatedOIB>
  <DomainObject.Predmet.OstaliListFormated>
    <izvorni_sadrzaj>
      <item>Marijo Radman punomoćnik sudionika u postupku EKO JADRAN j.d.o.o.</item>
    </izvorni_sadrzaj>
    <derivirana_varijabla naziv="DomainObject.Predmet.OstaliListFormated_1">
      <item>Marijo Radman punomoćnik sudionika u postupku EKO JADRAN j.d.o.o.</item>
    </derivirana_varijabla>
  </DomainObject.Predmet.OstaliListFormated>
  <DomainObject.Predmet.OstaliListFormatedOIB>
    <izvorni_sadrzaj>
      <item>Marijo Radman, OIB 72136622047 punomoćnik sudionika u postupku EKO JADRAN j.d.o.o.</item>
    </izvorni_sadrzaj>
    <derivirana_varijabla naziv="DomainObject.Predmet.OstaliListFormatedOIB_1">
      <item>Marijo Radman, OIB 72136622047 punomoćnik sudionika u postupku EKO JADRAN j.d.o.o.</item>
    </derivirana_varijabla>
  </DomainObject.Predmet.OstaliListFormatedOIB>
  <DomainObject.Predmet.OstaliListFormatedWithAdress>
    <izvorni_sadrzaj>
      <item>Marijo Radman, Augusta Harambašića 20, 10020 Strmec punomoćnik sudionika u postupku EKO JADRAN j.d.o.o.</item>
    </izvorni_sadrzaj>
    <derivirana_varijabla naziv="DomainObject.Predmet.OstaliListFormatedWithAdress_1">
      <item>Marijo Radman, Augusta Harambašića 20, 10020 Strmec punomoćnik sudionika u postupku EKO JADRAN j.d.o.o.</item>
    </derivirana_varijabla>
  </DomainObject.Predmet.OstaliListFormatedWithAdress>
  <DomainObject.Predmet.OstaliListFormatedWithAdressOIB>
    <izvorni_sadrzaj>
      <item>Marijo Radman, OIB 72136622047, Augusta Harambašića 20, 10020 Strmec punomoćnik sudionika u postupku EKO JADRAN j.d.o.o.</item>
    </izvorni_sadrzaj>
    <derivirana_varijabla naziv="DomainObject.Predmet.OstaliListFormatedWithAdressOIB_1">
      <item>Marijo Radman, OIB 72136622047, Augusta Harambašića 20, 10020 Strmec punomoćnik sudionika u postupku EKO JADRAN j.d.o.o.</item>
    </derivirana_varijabla>
  </DomainObject.Predmet.OstaliListFormatedWithAdressOIB>
  <DomainObject.Predmet.OstaliListNazivFormated>
    <izvorni_sadrzaj>
      <item>Marijo Radman</item>
    </izvorni_sadrzaj>
    <derivirana_varijabla naziv="DomainObject.Predmet.OstaliListNazivFormated_1">
      <item>Marijo Radman</item>
    </derivirana_varijabla>
  </DomainObject.Predmet.OstaliListNazivFormated>
  <DomainObject.Predmet.OstaliListNazivFormatedOIB>
    <izvorni_sadrzaj>
      <item>Marijo Radman, OIB 72136622047</item>
    </izvorni_sadrzaj>
    <derivirana_varijabla naziv="DomainObject.Predmet.OstaliListNazivFormatedOIB_1">
      <item>Marijo Radman, OIB 72136622047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JADRAN j.d.o.o.</izvorni_sadrzaj>
    <derivirana_varijabla naziv="DomainObject.Predmet.ProtustrankaIDrugi_1">EKO JADRAN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EKO JADRAN j.d.o.o., OIB 38574434175, Nova cesta 2, 10410 Strmec Bukevski</izvorni_sadrzaj>
    <derivirana_varijabla naziv="DomainObject.Predmet.ProtustrankaIDrugiAdressOIB_1">EKO JADRAN j.d.o.o., OIB 38574434175, Nova cesta 2, 10410 Strmec Bukevski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JADRAN j.d.o.o.</item>
      <item>Marijo Radman</item>
    </izvorni_sadrzaj>
    <derivirana_varijabla naziv="DomainObject.Predmet.SudioniciListNaziv_1">
      <item>FINA Regionalni centar Zagreb</item>
      <item>EKO JADRAN j.d.o.o.</item>
      <item>Marijo Radman</item>
    </derivirana_varijabla>
  </DomainObject.Predmet.SudioniciListNaziv>
  <DomainObject.Predmet.SudioniciListAdressOIB>
    <izvorni_sadrzaj>
      <item>FINA Regionalni centar Zagreb, OIB 85821130368, Trg svibanjskih žrtava 1995.1,10000 Zagreb</item>
      <item>EKO JADRAN j.d.o.o., OIB 38574434175, Nova cesta 2,10410 Strmec Bukevski</item>
      <item>Marijo Radman, OIB 72136622047, Augusta Harambašića 20,10020 Strmec</item>
    </izvorni_sadrzaj>
    <derivirana_varijabla naziv="DomainObject.Predmet.SudioniciListAdressOIB_1">
      <item>FINA Regionalni centar Zagreb, OIB 85821130368, Trg svibanjskih žrtava 1995.1,10000 Zagreb</item>
      <item>EKO JADRAN j.d.o.o., OIB 38574434175, Nova cesta 2,10410 Strmec Bukevski</item>
      <item>Marijo Radman, OIB 72136622047, Augusta Harambašića 20,10020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38574434175</item>
      <item>, OIB 72136622047</item>
    </izvorni_sadrzaj>
    <derivirana_varijabla naziv="DomainObject.Predmet.SudioniciListNazivOIB_1">
      <item>, OIB 85821130368</item>
      <item>, OIB 38574434175</item>
      <item>, OIB 72136622047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2463</properties:Characters>
  <properties:Lines>86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2016-10-04T07:52:00Z</dcterms:created>
  <dc:creator>Teuta Klinžić Zajec</dc:creator>
  <cp:lastModifiedBy>Teuta Klinžić Zajec</cp:lastModifiedBy>
  <dcterms:modified xmlns:xsi="http://www.w3.org/2001/XMLSchema-instance" xsi:type="dcterms:W3CDTF">2016-10-04T07:58:00Z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