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69af" w14:paraId="6cb69af" w:rsidRDefault="004D7A3D" w:rsidP="006B2B3A" w:rsidR="006B2B3A">
      <w:pPr>
        <w:pStyle w:val="Naslov1"/>
        <w:ind w:right="-51"/>
        <w15:collapsed w:val="false"/>
      </w:pPr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7B5F63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28.06</w:t>
      </w:r>
      <w:r w:rsidR="00EF5005">
        <w:t xml:space="preserve">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proofErr w:type="spellStart"/>
      <w:r w:rsidR="00EF5005">
        <w:t>Sp</w:t>
      </w:r>
      <w:proofErr w:type="spellEnd"/>
      <w:r w:rsidR="00EF5005">
        <w:t>-</w:t>
      </w:r>
      <w:r w:rsidR="007B5F63">
        <w:t>15/16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7B5F63">
        <w:t>Ernest Cvetko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9C4214" w:rsidP="009C4214" w:rsidR="004D7A3D">
      <w:pPr>
        <w:rPr>
          <w:b/>
        </w:rPr>
      </w:pPr>
      <w:r>
        <w:rPr>
          <w:b/>
        </w:rPr>
        <w:t xml:space="preserve">                     </w:t>
      </w:r>
      <w:r w:rsidR="00EF5005">
        <w:rPr>
          <w:b/>
        </w:rPr>
        <w:t>za davanje izjave o ustupu u smislu čl. 71.  st. 3.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7B5F63" w:rsidP="00EF5005" w:rsidR="003511FB">
      <w:pPr>
        <w:ind w:firstLine="708" w:right="-51"/>
        <w:jc w:val="center"/>
        <w:rPr>
          <w:b/>
        </w:rPr>
      </w:pPr>
      <w:r>
        <w:t>ERNEST CVETKO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7B5F63">
        <w:rPr>
          <w:b/>
        </w:rPr>
        <w:t>28.06</w:t>
      </w:r>
      <w:r w:rsidR="00EF5005">
        <w:rPr>
          <w:b/>
        </w:rPr>
        <w:t>.2017. u 09,00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7B5F63">
        <w:t>02. lipnja</w:t>
      </w:r>
      <w:bookmarkStart w:name="_GoBack" w:id="0"/>
      <w:bookmarkEnd w:id="0"/>
      <w:r w:rsidR="00EF5005">
        <w:t xml:space="preserve">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B5F63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4047E"/>
    <w:rsid w:val="00964792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F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5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F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5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475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2017-02-24T12:26:00Z</dcterms:created>
  <dc:creator>Microbase</dc:creator>
  <cp:lastModifiedBy>Jelena Pavić</cp:lastModifiedBy>
  <cp:lastPrinted>2017-06-02T07:48:00Z</cp:lastPrinted>
  <dcterms:modified xmlns:xsi="http://www.w3.org/2001/XMLSchema-instance" xsi:type="dcterms:W3CDTF">2017-06-02T07:48:00Z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Ernest Cvetko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