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220d" w14:paraId="bf5220d" w:rsidRDefault="009643F8" w:rsidP="00910611" w:rsidR="009643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3F8" w:rsidP="00910611" w:rsidR="009643F8">
      <w:r>
        <w:rPr>
          <w:rFonts w:eastAsia="MS Mincho"/>
        </w:rPr>
        <w:t>REPUBLIKA HRVATSKA</w:t>
      </w:r>
    </w:p>
    <w:p w:rsidRDefault="009643F8" w:rsidP="00910611" w:rsidR="009643F8">
      <w:r>
        <w:rPr>
          <w:rFonts w:eastAsia="MS Mincho"/>
        </w:rPr>
        <w:t>TRGOVAČKI SUD U RIJECI</w:t>
      </w:r>
    </w:p>
    <w:p w:rsidRDefault="009643F8" w:rsidR="009643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4C3D18" w:rsidRPr="004C3D18">
        <w:rPr>
          <w:bCs/>
        </w:rPr>
        <w:t>DOM KAMEN VINOD</w:t>
      </w:r>
      <w:r w:rsidR="004C3D18" w:rsidRPr="004C3D18">
        <w:t>OL društvo s ograničenom odgovornošću za graditeljstvo Tribalj, Tribalj Gornji 15</w:t>
      </w:r>
      <w:r w:rsidR="004C1A0C" w:rsidRPr="004C3D18">
        <w:t xml:space="preserve">, </w:t>
      </w:r>
      <w:r w:rsidR="001C273A" w:rsidRPr="004C3D18">
        <w:t>OIB</w:t>
      </w:r>
      <w:r w:rsidR="004F76E5" w:rsidRPr="004C3D18">
        <w:t xml:space="preserve">: </w:t>
      </w:r>
      <w:r w:rsidR="004C3D18" w:rsidRPr="004C3D18">
        <w:t>02897611952</w:t>
      </w:r>
      <w:r w:rsidR="001C273A" w:rsidRPr="004C3D18">
        <w:t xml:space="preserve">, MBS: </w:t>
      </w:r>
      <w:r w:rsidR="004C3D18" w:rsidRPr="004C3D18">
        <w:t>040285654</w:t>
      </w:r>
      <w:r w:rsidR="00327C9F" w:rsidRPr="0005720C">
        <w:t>,</w:t>
      </w:r>
      <w:r w:rsidRPr="0005720C">
        <w:t xml:space="preserve"> dana </w:t>
      </w:r>
      <w:r w:rsidR="009604AA">
        <w:t>14.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4C3D18" w:rsidRPr="004C3D18">
        <w:rPr>
          <w:bCs/>
        </w:rPr>
        <w:t>DOM KAMEN VINOD</w:t>
      </w:r>
      <w:r w:rsidR="004C3D18" w:rsidRPr="004C3D18">
        <w:t>OL društvo s ograničenom odgovornošću za graditeljstvo Tribalj, Tribalj Gornji 15, OIB: 02897611952, MBS: 040285654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4C3D18">
        <w:t>Naređuje se osobi ovlaštenoj za zastupanje dužnika</w:t>
      </w:r>
      <w:r w:rsidR="00BA649D" w:rsidRPr="004C3D18">
        <w:t xml:space="preserve"> </w:t>
      </w:r>
      <w:r w:rsidR="004C3D18" w:rsidRPr="004C3D18">
        <w:t>Maria Mišić Marijančević, OIB: 79324677219</w:t>
      </w:r>
      <w:hyperlink r:id="rId10" w:history="true">
        <w:r w:rsidR="004C3D18" w:rsidRPr="004C3D18">
          <w:t>,</w:t>
        </w:r>
      </w:hyperlink>
      <w:r w:rsidR="004C3D18" w:rsidRPr="004C3D18">
        <w:t xml:space="preserve"> Tribalj, Tribalj Gornji 15</w:t>
      </w:r>
      <w:r w:rsidRPr="004C3D18">
        <w:t xml:space="preserve">, u roku od osam dana </w:t>
      </w:r>
      <w:r w:rsidR="0004014C" w:rsidRPr="004C3D18">
        <w:t>preda</w:t>
      </w:r>
      <w:r w:rsidRPr="004C3D18">
        <w:t xml:space="preserve"> sudu pisano izviješće </w:t>
      </w:r>
      <w:r w:rsidRPr="00EF25B1">
        <w:t xml:space="preserve">o financijsko – gospodarskom stanju dužnika u kojem će biti naznačeni podaci o 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6C54E3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1.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CD08C5">
        <w:rPr>
          <w:bCs/>
        </w:rPr>
        <w:t>1</w:t>
      </w:r>
      <w:r w:rsidR="004C3D18">
        <w:rPr>
          <w:bCs/>
        </w:rPr>
        <w:t>0</w:t>
      </w:r>
      <w:r w:rsidR="00355325" w:rsidRPr="0005720C">
        <w:rPr>
          <w:bCs/>
        </w:rPr>
        <w:t>:</w:t>
      </w:r>
      <w:r w:rsidR="004C3D18">
        <w:rPr>
          <w:bCs/>
        </w:rPr>
        <w:t>3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4C3D18" w:rsidRPr="004C3D18">
        <w:rPr>
          <w:bCs/>
        </w:rPr>
        <w:t>DOM KAMEN VINOD</w:t>
      </w:r>
      <w:r w:rsidR="004C3D18" w:rsidRPr="004C3D18">
        <w:t>OL društvo s ograničenom odgovornošću za graditeljstvo Tribalj, Tribalj Gornji 15, OIB: 02897611952, MBS: 040285654</w:t>
      </w:r>
      <w:r w:rsidR="004C3D18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345660">
        <w:t>1. rujna</w:t>
      </w:r>
      <w:r w:rsidR="0005720C">
        <w:t xml:space="preserve"> 201</w:t>
      </w:r>
      <w:r w:rsidR="00816E0B">
        <w:t>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A07A33">
        <w:t>120</w:t>
      </w:r>
      <w:r w:rsidR="00577905">
        <w:t xml:space="preserve"> </w:t>
      </w:r>
      <w:r w:rsidRPr="0005720C">
        <w:t xml:space="preserve">dana u ukupnom iznosu od </w:t>
      </w:r>
      <w:r w:rsidR="004C3D18">
        <w:t>76.767,42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816E0B">
        <w:t>14. studenoga</w:t>
      </w:r>
      <w:r w:rsidR="00355325" w:rsidRPr="0005720C">
        <w:t xml:space="preserve"> 2016. godine</w:t>
      </w:r>
    </w:p>
    <w:p w:rsidRDefault="000360A4" w:rsidP="000C6247" w:rsidR="000360A4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0360A4" w:rsidP="00355325" w:rsidR="000360A4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lastRenderedPageBreak/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4C3D18">
        <w:t>Splitska banka</w:t>
      </w:r>
      <w:r w:rsidR="00EF25B1">
        <w:t xml:space="preserve">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816E0B">
        <w:t>14.11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157" w:rsidP="004B4EE9" w:rsidR="00144157">
      <w:r>
        <w:separator/>
      </w:r>
    </w:p>
  </w:endnote>
  <w:endnote w:id="0" w:type="continuationSeparator">
    <w:p w:rsidRDefault="00144157" w:rsidP="004B4EE9" w:rsidR="00144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3F8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157" w:rsidP="004B4EE9" w:rsidR="00144157">
      <w:r>
        <w:separator/>
      </w:r>
    </w:p>
  </w:footnote>
  <w:footnote w:id="0" w:type="continuationSeparator">
    <w:p w:rsidRDefault="00144157" w:rsidP="004B4EE9" w:rsidR="00144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4C3D18">
      <w:t>16</w:t>
    </w:r>
    <w:r>
      <w:t>/2016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360A4"/>
    <w:rsid w:val="0004014C"/>
    <w:rsid w:val="0005720C"/>
    <w:rsid w:val="0006627A"/>
    <w:rsid w:val="00073921"/>
    <w:rsid w:val="00084C43"/>
    <w:rsid w:val="000A4CD3"/>
    <w:rsid w:val="000E6985"/>
    <w:rsid w:val="000F7085"/>
    <w:rsid w:val="00120F39"/>
    <w:rsid w:val="0014301F"/>
    <w:rsid w:val="00144157"/>
    <w:rsid w:val="00152B2D"/>
    <w:rsid w:val="001657CE"/>
    <w:rsid w:val="001C273A"/>
    <w:rsid w:val="00256C85"/>
    <w:rsid w:val="00267BBB"/>
    <w:rsid w:val="002A1421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767E"/>
    <w:rsid w:val="00942A0F"/>
    <w:rsid w:val="009604AA"/>
    <w:rsid w:val="009643F8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30B5D"/>
    <w:rsid w:val="00B41275"/>
    <w:rsid w:val="00B444CB"/>
    <w:rsid w:val="00B4679D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3F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3F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3F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3F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3F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3F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3F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3F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79324677219,1&amp;cs=3882C44AB090EFDBE27F1E0B9D80E64B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KAMEN VINODOL d.o.o.</izvorni_sadrzaj>
    <derivirana_varijabla naziv="DomainObject.Predmet.ProtustrankaFormated_1">  DOM KAMEN VINODOL d.o.o.</derivirana_varijabla>
  </DomainObject.Predmet.ProtustrankaFormated>
  <DomainObject.Predmet.ProtustrankaFormatedOIB>
    <izvorni_sadrzaj>  DOM KAMEN VINODOL d.o.o., OIB 02897611952</izvorni_sadrzaj>
    <derivirana_varijabla naziv="DomainObject.Predmet.ProtustrankaFormatedOIB_1">  DOM KAMEN VINODOL d.o.o., OIB 02897611952</derivirana_varijabla>
  </DomainObject.Predmet.ProtustrankaFormatedOIB>
  <DomainObject.Predmet.ProtustrankaFormatedWithAdress>
    <izvorni_sadrzaj> DOM KAMEN VINODOL d.o.o., Tribalj Gornji 15, 51243 Tribalj</izvorni_sadrzaj>
    <derivirana_varijabla naziv="DomainObject.Predmet.ProtustrankaFormatedWithAdress_1"> DOM KAMEN VINODOL d.o.o., Tribalj Gornji 15, 51243 Tribalj</derivirana_varijabla>
  </DomainObject.Predmet.ProtustrankaFormatedWithAdress>
  <DomainObject.Predmet.ProtustrankaFormatedWithAdressOIB>
    <izvorni_sadrzaj> DOM KAMEN VINODOL d.o.o., OIB 02897611952, Tribalj Gornji 15, 51243 Tribalj</izvorni_sadrzaj>
    <derivirana_varijabla naziv="DomainObject.Predmet.ProtustrankaFormatedWithAdressOIB_1"> DOM KAMEN VINODOL d.o.o., OIB 02897611952, Tribalj Gornji 15, 51243 Tribalj</derivirana_varijabla>
  </DomainObject.Predmet.ProtustrankaFormatedWithAdressOIB>
  <DomainObject.Predmet.ProtustrankaWithAdress>
    <izvorni_sadrzaj>DOM KAMEN VINODOL d.o.o. Tribalj Gornji 15, 51243 Tribalj</izvorni_sadrzaj>
    <derivirana_varijabla naziv="DomainObject.Predmet.ProtustrankaWithAdress_1">DOM KAMEN VINODOL d.o.o. Tribalj Gornji 15, 51243 Tribalj</derivirana_varijabla>
  </DomainObject.Predmet.ProtustrankaWithAdress>
  <DomainObject.Predmet.ProtustrankaWithAdressOIB>
    <izvorni_sadrzaj>DOM KAMEN VINODOL d.o.o., OIB 02897611952, Tribalj Gornji 15, 51243 Tribalj</izvorni_sadrzaj>
    <derivirana_varijabla naziv="DomainObject.Predmet.ProtustrankaWithAdressOIB_1">DOM KAMEN VINODOL d.o.o., OIB 02897611952, Tribalj Gornji 15, 51243 Tribalj</derivirana_varijabla>
  </DomainObject.Predmet.ProtustrankaWithAdressOIB>
  <DomainObject.Predmet.ProtustrankaNazivFormated>
    <izvorni_sadrzaj>DOM KAMEN VINODOL d.o.o.</izvorni_sadrzaj>
    <derivirana_varijabla naziv="DomainObject.Predmet.ProtustrankaNazivFormated_1">DOM KAMEN VINODOL d.o.o.</derivirana_varijabla>
  </DomainObject.Predmet.ProtustrankaNazivFormated>
  <DomainObject.Predmet.ProtustrankaNazivFormatedOIB>
    <izvorni_sadrzaj>DOM KAMEN VINODOL d.o.o., OIB 02897611952</izvorni_sadrzaj>
    <derivirana_varijabla naziv="DomainObject.Predmet.ProtustrankaNazivFormatedOIB_1">DOM KAMEN VINODOL d.o.o., OIB 02897611952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KAMEN VINODOL d.o.o.</item>
    </izvorni_sadrzaj>
    <derivirana_varijabla naziv="DomainObject.Predmet.ProtuStrankaListFormated_1">
      <item>DOM KAMEN VINODOL d.o.o.</item>
    </derivirana_varijabla>
  </DomainObject.Predmet.ProtuStrankaListFormated>
  <DomainObject.Predmet.ProtuStrankaListFormatedOIB>
    <izvorni_sadrzaj>
      <item>DOM KAMEN VINODOL d.o.o., OIB 02897611952</item>
    </izvorni_sadrzaj>
    <derivirana_varijabla naziv="DomainObject.Predmet.ProtuStrankaListFormatedOIB_1">
      <item>DOM KAMEN VINODOL d.o.o., OIB 02897611952</item>
    </derivirana_varijabla>
  </DomainObject.Predmet.ProtuStrankaListFormatedOIB>
  <DomainObject.Predmet.ProtuStrankaListFormatedWithAdress>
    <izvorni_sadrzaj>
      <item>DOM KAMEN VINODOL d.o.o., Tribalj Gornji 15, 51243 Tribalj</item>
    </izvorni_sadrzaj>
    <derivirana_varijabla naziv="DomainObject.Predmet.ProtuStrankaListFormatedWithAdress_1">
      <item>DOM KAMEN VINODOL d.o.o., Tribalj Gornji 15, 51243 Tribalj</item>
    </derivirana_varijabla>
  </DomainObject.Predmet.ProtuStrankaListFormatedWithAdress>
  <DomainObject.Predmet.ProtuStrankaListFormatedWithAdressOIB>
    <izvorni_sadrzaj>
      <item>DOM KAMEN VINODOL d.o.o., OIB 02897611952, Tribalj Gornji 15, 51243 Tribalj</item>
    </izvorni_sadrzaj>
    <derivirana_varijabla naziv="DomainObject.Predmet.ProtuStrankaListFormatedWithAdressOIB_1">
      <item>DOM KAMEN VINODOL d.o.o., OIB 02897611952, Tribalj Gornji 15, 51243 Tribalj</item>
    </derivirana_varijabla>
  </DomainObject.Predmet.ProtuStrankaListFormatedWithAdressOIB>
  <DomainObject.Predmet.ProtuStrankaListNazivFormated>
    <izvorni_sadrzaj>
      <item>DOM KAMEN VINODOL d.o.o.</item>
    </izvorni_sadrzaj>
    <derivirana_varijabla naziv="DomainObject.Predmet.ProtuStrankaListNazivFormated_1">
      <item>DOM KAMEN VINODOL d.o.o.</item>
    </derivirana_varijabla>
  </DomainObject.Predmet.ProtuStrankaListNazivFormated>
  <DomainObject.Predmet.ProtuStrankaListNazivFormatedOIB>
    <izvorni_sadrzaj>
      <item>DOM KAMEN VINODOL d.o.o., OIB 02897611952</item>
    </izvorni_sadrzaj>
    <derivirana_varijabla naziv="DomainObject.Predmet.ProtuStrankaListNazivFormatedOIB_1">
      <item>DOM KAMEN VINODOL d.o.o., OIB 02897611952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KAMEN VINODOL d.o.o.</izvorni_sadrzaj>
    <derivirana_varijabla naziv="DomainObject.Predmet.ProtustrankaIDrugi_1">DOM KAMEN VINODOL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KAMEN VINODOL d.o.o., OIB 02897611952, Tribalj Gornji 15, 51243 Tribalj</izvorni_sadrzaj>
    <derivirana_varijabla naziv="DomainObject.Predmet.ProtustrankaIDrugiAdressOIB_1">DOM KAMEN VINODOL d.o.o., OIB 02897611952, Tribalj Gornji 15, 51243 Tribalj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KAMEN VINODOL d.o.o.</item>
    </izvorni_sadrzaj>
    <derivirana_varijabla naziv="DomainObject.Predmet.SudioniciListNaziv_1">
      <item>FINA  Rijeka</item>
      <item>DOM KAMEN VINODOL d.o.o.</item>
    </derivirana_varijabla>
  </DomainObject.Predmet.SudioniciListNaziv>
  <DomainObject.Predmet.SudioniciListAdressOIB>
    <izvorni_sadrzaj>
      <item>FINA  Rijeka, OIB 85821130368, Frana Kurelca 8,51000 Rijeka</item>
      <item>DOM KAMEN VINODOL d.o.o., OIB 02897611952, Tribalj Gornji 15,51243 Tribalj</item>
    </izvorni_sadrzaj>
    <derivirana_varijabla naziv="DomainObject.Predmet.SudioniciListAdressOIB_1">
      <item>FINA  Rijeka, OIB 85821130368, Frana Kurelca 8,51000 Rijeka</item>
      <item>DOM KAMEN VINODOL d.o.o., OIB 02897611952, Tribalj Gornji 15,51243 Tribalj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02897611952</item>
    </izvorni_sadrzaj>
    <derivirana_varijabla naziv="DomainObject.Predmet.SudioniciListNazivOIB_1">
      <item>, OIB 85821130368</item>
      <item>, OIB 02897611952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4196</properties:Characters>
  <properties:Lines>109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2016-11-14T09:56:00Z</dcterms:created>
  <dc:creator>Vera Jelenović</dc:creator>
  <cp:lastModifiedBy>Danijela Fumić</cp:lastModifiedBy>
  <cp:lastPrinted>2016-11-14T09:56:00Z</cp:lastPrinted>
  <dcterms:modified xmlns:xsi="http://www.w3.org/2001/XMLSchema-instance" xsi:type="dcterms:W3CDTF">2016-11-14T09:58:00Z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