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52cc" w14:paraId="ae952cc" w:rsidRDefault="00574D42" w:rsidP="00E63720" w:rsidR="00574D42" w:rsidRPr="009E5A6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9E5A65">
        <w:rPr>
          <w:rFonts w:hAnsi="Times New Roman" w:ascii="Times New Roman"/>
        </w:rPr>
        <w:t xml:space="preserve">       </w:t>
      </w:r>
      <w:r w:rsidR="001C362F" w:rsidRPr="009E5A6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REPUBLIKA HRVATSKA</w:t>
      </w:r>
    </w:p>
    <w:p w:rsidRDefault="0071033A" w:rsidP="00E63720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TRGOVAČKI SUD U ZAGREBU</w:t>
      </w:r>
    </w:p>
    <w:p w:rsidRDefault="00A55F37" w:rsidP="00E63720" w:rsidR="001A6E0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Zagreb, </w:t>
      </w:r>
      <w:proofErr w:type="spellStart"/>
      <w:r w:rsidR="0087656E" w:rsidRPr="009E5A65">
        <w:rPr>
          <w:rFonts w:hAnsi="Times New Roman" w:ascii="Times New Roman"/>
        </w:rPr>
        <w:t>Amruševa</w:t>
      </w:r>
      <w:proofErr w:type="spellEnd"/>
      <w:r w:rsidR="0087656E" w:rsidRPr="009E5A65">
        <w:rPr>
          <w:rFonts w:hAnsi="Times New Roman" w:ascii="Times New Roman"/>
        </w:rPr>
        <w:t xml:space="preserve"> 2</w:t>
      </w:r>
      <w:r w:rsidR="001C362F" w:rsidRPr="009E5A65">
        <w:rPr>
          <w:rFonts w:hAnsi="Times New Roman" w:ascii="Times New Roman"/>
        </w:rPr>
        <w:t>/II</w:t>
      </w:r>
    </w:p>
    <w:p w:rsidRDefault="001A6E03" w:rsidP="00E63720" w:rsidR="001A6E03" w:rsidRPr="009E5A65">
      <w:pPr>
        <w:jc w:val="both"/>
        <w:rPr>
          <w:rFonts w:hAnsi="Times New Roman" w:ascii="Times New Roman"/>
        </w:rPr>
      </w:pPr>
    </w:p>
    <w:p w:rsidRDefault="002518A5" w:rsidP="001A6E03" w:rsidR="001C362F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</w:t>
      </w:r>
      <w:r w:rsidR="00352283"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E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P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U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B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L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I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 xml:space="preserve"> H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V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T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S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</w:p>
    <w:p w:rsidRDefault="0014489C" w:rsidP="001A6E03" w:rsidR="0014489C" w:rsidRPr="009E5A6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 A K L</w:t>
      </w:r>
      <w:r w:rsidR="007609C9" w:rsidRPr="009E5A65">
        <w:rPr>
          <w:rFonts w:hAnsi="Times New Roman" w:ascii="Times New Roman"/>
        </w:rPr>
        <w:t>J U Č A K</w:t>
      </w:r>
    </w:p>
    <w:p w:rsidRDefault="001A6E03" w:rsidP="001A6E03" w:rsidR="001A6E03" w:rsidRPr="009E5A65">
      <w:pPr>
        <w:ind w:firstLine="567"/>
        <w:jc w:val="both"/>
        <w:rPr>
          <w:rFonts w:hAnsi="Times New Roman" w:ascii="Times New Roman"/>
        </w:rPr>
      </w:pPr>
    </w:p>
    <w:p w:rsidRDefault="00585EB5" w:rsidP="00585EB5" w:rsidR="00585EB5" w:rsidRPr="007C2208">
      <w:pPr>
        <w:ind w:firstLine="720"/>
        <w:jc w:val="both"/>
        <w:rPr>
          <w:rFonts w:hAnsi="Times New Roman" w:ascii="Times New Roman"/>
        </w:rPr>
      </w:pPr>
      <w:r w:rsidRPr="007C2208">
        <w:rPr>
          <w:rFonts w:hAnsi="Times New Roman" w:ascii="Times New Roman"/>
        </w:rPr>
        <w:t xml:space="preserve">TRGOVAČKI SUD U ZAGREBU, po stečajnom sucu Vesni Sremac Šoštar, u stečajnom postupku nad stečajnim dužnikom </w:t>
      </w:r>
      <w:r w:rsidRPr="007C2208">
        <w:rPr>
          <w:rFonts w:hAnsi="Times New Roman" w:ascii="Times New Roman"/>
          <w:lang w:val="pt-BR"/>
        </w:rPr>
        <w:t>DELTA BLATO d.o.o. u stečaju, Karlovačka cesta 24, Zagreb, OIB: 02734240858, MBS: 080721146</w:t>
      </w:r>
      <w:r w:rsidRPr="007C2208">
        <w:rPr>
          <w:rFonts w:hAnsi="Times New Roman" w:ascii="Times New Roman"/>
        </w:rPr>
        <w:t>, dana 29. siječnja 2019. godine</w:t>
      </w:r>
    </w:p>
    <w:p w:rsidRDefault="000C19C0" w:rsidP="003835EA" w:rsidR="000C19C0" w:rsidRPr="009E5A65">
      <w:pPr>
        <w:rPr>
          <w:rFonts w:hAnsi="Times New Roman" w:ascii="Times New Roman"/>
          <w:lang w:val="pl-PL"/>
        </w:rPr>
      </w:pPr>
    </w:p>
    <w:p w:rsidRDefault="00273736" w:rsidP="009E4C6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</w:t>
      </w:r>
      <w:r w:rsidR="001C362F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 xml:space="preserve">a k </w:t>
      </w:r>
      <w:proofErr w:type="spellStart"/>
      <w:r w:rsidRPr="009E5A65">
        <w:rPr>
          <w:rFonts w:hAnsi="Times New Roman" w:ascii="Times New Roman"/>
        </w:rPr>
        <w:t>lj</w:t>
      </w:r>
      <w:proofErr w:type="spellEnd"/>
      <w:r w:rsidRPr="009E5A65">
        <w:rPr>
          <w:rFonts w:hAnsi="Times New Roman" w:ascii="Times New Roman"/>
        </w:rPr>
        <w:t xml:space="preserve"> u</w:t>
      </w:r>
      <w:r w:rsidR="007609C9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 xml:space="preserve">č i </w:t>
      </w:r>
      <w:r w:rsidR="007609C9" w:rsidRPr="009E5A65">
        <w:rPr>
          <w:rFonts w:hAnsi="Times New Roman" w:ascii="Times New Roman"/>
        </w:rPr>
        <w:t>o</w:t>
      </w:r>
      <w:r w:rsidR="001A6E03" w:rsidRPr="009E5A65">
        <w:rPr>
          <w:rFonts w:hAnsi="Times New Roman" w:ascii="Times New Roman"/>
        </w:rPr>
        <w:t xml:space="preserve">    j e</w:t>
      </w:r>
    </w:p>
    <w:p w:rsidRDefault="00273736" w:rsidP="009E4C63" w:rsidR="00273736" w:rsidRPr="009E5A65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Zakazuje se ročište radi utvrđivanja vrijednosti nekretnina stečajnog dužnika </w:t>
      </w:r>
      <w:r w:rsidR="00585EB5" w:rsidRPr="007C2208">
        <w:rPr>
          <w:rFonts w:hAnsi="Times New Roman" w:ascii="Times New Roman"/>
          <w:lang w:val="pt-BR"/>
        </w:rPr>
        <w:t>DELTA BLATO d.o.o. u stečaju, Karlovačka cesta 24, Zagreb, OIB: 02734240858, MBS: 080721146</w:t>
      </w:r>
      <w:r w:rsidR="002D5C80" w:rsidRPr="009E5A65">
        <w:rPr>
          <w:rFonts w:hAnsi="Times New Roman" w:ascii="Times New Roman"/>
        </w:rPr>
        <w:t xml:space="preserve">, </w:t>
      </w:r>
      <w:r w:rsidR="0014489C" w:rsidRPr="009E5A65">
        <w:rPr>
          <w:rFonts w:hAnsi="Times New Roman" w:ascii="Times New Roman"/>
        </w:rPr>
        <w:t xml:space="preserve">za dan  </w:t>
      </w:r>
      <w:r w:rsidR="00585EB5">
        <w:rPr>
          <w:rFonts w:hAnsi="Times New Roman" w:ascii="Times New Roman"/>
          <w:b/>
        </w:rPr>
        <w:t>14. veljače 2019</w:t>
      </w:r>
      <w:r w:rsidRPr="009E5A65">
        <w:rPr>
          <w:rFonts w:hAnsi="Times New Roman" w:ascii="Times New Roman"/>
          <w:b/>
        </w:rPr>
        <w:t xml:space="preserve">. u </w:t>
      </w:r>
      <w:r w:rsidR="008541BC" w:rsidRPr="009E5A65">
        <w:rPr>
          <w:rFonts w:hAnsi="Times New Roman" w:ascii="Times New Roman"/>
          <w:b/>
        </w:rPr>
        <w:t>11</w:t>
      </w:r>
      <w:r w:rsidR="002D5C80" w:rsidRPr="009E5A65">
        <w:rPr>
          <w:rFonts w:hAnsi="Times New Roman" w:ascii="Times New Roman"/>
          <w:b/>
        </w:rPr>
        <w:t>,</w:t>
      </w:r>
      <w:r w:rsidR="00585EB5">
        <w:rPr>
          <w:rFonts w:hAnsi="Times New Roman" w:ascii="Times New Roman"/>
          <w:b/>
        </w:rPr>
        <w:t>3</w:t>
      </w:r>
      <w:r w:rsidR="008541BC" w:rsidRPr="009E5A65">
        <w:rPr>
          <w:rFonts w:hAnsi="Times New Roman" w:ascii="Times New Roman"/>
          <w:b/>
        </w:rPr>
        <w:t>0</w:t>
      </w:r>
      <w:r w:rsidRPr="009E5A65">
        <w:rPr>
          <w:rFonts w:hAnsi="Times New Roman" w:ascii="Times New Roman"/>
        </w:rPr>
        <w:t xml:space="preserve"> sati, u zgradi Trgovač</w:t>
      </w:r>
      <w:r w:rsidR="00585EB5">
        <w:rPr>
          <w:rFonts w:hAnsi="Times New Roman" w:ascii="Times New Roman"/>
        </w:rPr>
        <w:t>kog suda u Zagrebu, soba broj 93/II (ulična</w:t>
      </w:r>
      <w:r w:rsidRPr="009E5A6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73419C" w:rsidR="00273736" w:rsidRPr="009E5A65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stečajni upravitelj </w:t>
      </w:r>
    </w:p>
    <w:p w:rsidRDefault="005F290E" w:rsidP="00585EB5" w:rsid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9E5A65">
        <w:rPr>
          <w:rFonts w:hAnsi="Times New Roman" w:ascii="Times New Roman"/>
        </w:rPr>
        <w:t>razlučni</w:t>
      </w:r>
      <w:proofErr w:type="spellEnd"/>
      <w:r w:rsidRPr="009E5A65">
        <w:rPr>
          <w:rFonts w:hAnsi="Times New Roman" w:ascii="Times New Roman"/>
        </w:rPr>
        <w:t xml:space="preserve"> vjerovnici:</w:t>
      </w:r>
    </w:p>
    <w:p w:rsidRDefault="00585EB5" w:rsidP="00585EB5" w:rsid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585EB5">
        <w:rPr>
          <w:rFonts w:hAnsi="Times New Roman" w:ascii="Times New Roman"/>
        </w:rPr>
        <w:t xml:space="preserve">ALPHACHROM d.o.o., Karlovačka cesta 24, Zagreb, OIB: 18966227376 </w:t>
      </w:r>
    </w:p>
    <w:p w:rsidRDefault="00585EB5" w:rsidP="00585EB5" w:rsid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585EB5">
        <w:rPr>
          <w:rFonts w:hAnsi="Times New Roman" w:ascii="Times New Roman"/>
        </w:rPr>
        <w:t xml:space="preserve">FACIES d.o.o., </w:t>
      </w:r>
      <w:proofErr w:type="spellStart"/>
      <w:r w:rsidRPr="00585EB5">
        <w:rPr>
          <w:rFonts w:hAnsi="Times New Roman" w:ascii="Times New Roman"/>
        </w:rPr>
        <w:t>Strmec</w:t>
      </w:r>
      <w:proofErr w:type="spellEnd"/>
      <w:r w:rsidRPr="00585EB5">
        <w:rPr>
          <w:rFonts w:hAnsi="Times New Roman" w:ascii="Times New Roman"/>
        </w:rPr>
        <w:t xml:space="preserve"> Samoborski, Samoborska 26, OIB: 52726969996</w:t>
      </w:r>
    </w:p>
    <w:p w:rsidRDefault="00585EB5" w:rsidP="00585EB5" w:rsidR="00585EB5" w:rsidRP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585EB5">
        <w:rPr>
          <w:rFonts w:hAnsi="Times New Roman" w:ascii="Times New Roman"/>
        </w:rPr>
        <w:t xml:space="preserve">Jurjević Jelena, </w:t>
      </w:r>
      <w:proofErr w:type="spellStart"/>
      <w:r w:rsidRPr="00585EB5">
        <w:rPr>
          <w:rFonts w:hAnsi="Times New Roman" w:ascii="Times New Roman"/>
        </w:rPr>
        <w:t>Rudeška</w:t>
      </w:r>
      <w:proofErr w:type="spellEnd"/>
      <w:r w:rsidRPr="00585EB5">
        <w:rPr>
          <w:rFonts w:hAnsi="Times New Roman" w:ascii="Times New Roman"/>
        </w:rPr>
        <w:t xml:space="preserve"> cesta 246, Zagreb</w:t>
      </w:r>
    </w:p>
    <w:p w:rsidRDefault="00585EB5" w:rsidP="00585EB5" w:rsidR="001F1DB1" w:rsidRP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252D86">
        <w:rPr>
          <w:rFonts w:hAnsi="Times New Roman" w:ascii="Times New Roman"/>
        </w:rPr>
        <w:t xml:space="preserve">ELEKTRO TERMIČKI SUSTAVI d.o.o., Baruna </w:t>
      </w:r>
      <w:proofErr w:type="spellStart"/>
      <w:r w:rsidRPr="00252D86">
        <w:rPr>
          <w:rFonts w:hAnsi="Times New Roman" w:ascii="Times New Roman"/>
        </w:rPr>
        <w:t>Trenka</w:t>
      </w:r>
      <w:proofErr w:type="spellEnd"/>
      <w:r w:rsidRPr="00252D86">
        <w:rPr>
          <w:rFonts w:hAnsi="Times New Roman" w:ascii="Times New Roman"/>
        </w:rPr>
        <w:t xml:space="preserve"> 221, Nova Gradiška, OIB: 66950824428 </w:t>
      </w:r>
    </w:p>
    <w:p w:rsidRDefault="00273736" w:rsidP="00273736" w:rsidR="00273736" w:rsidRPr="009E5A65">
      <w:pPr>
        <w:pStyle w:val="Tijeloteksta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Obrazloženje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273736" w:rsidR="00273736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>Rješenjem ovog suda poslovni broj St-</w:t>
      </w:r>
      <w:r w:rsidR="00585EB5">
        <w:rPr>
          <w:rFonts w:hAnsi="Times New Roman" w:ascii="Times New Roman"/>
        </w:rPr>
        <w:t>5877/16-81 te rješenjem St-5877/16-82</w:t>
      </w:r>
      <w:r w:rsidRPr="009E5A65">
        <w:rPr>
          <w:rFonts w:hAnsi="Times New Roman" w:ascii="Times New Roman"/>
        </w:rPr>
        <w:t xml:space="preserve"> od</w:t>
      </w:r>
      <w:r w:rsidR="001064CE" w:rsidRPr="009E5A65">
        <w:rPr>
          <w:rFonts w:hAnsi="Times New Roman" w:ascii="Times New Roman"/>
        </w:rPr>
        <w:t xml:space="preserve"> </w:t>
      </w:r>
      <w:r w:rsidR="00585EB5">
        <w:rPr>
          <w:rFonts w:hAnsi="Times New Roman" w:ascii="Times New Roman"/>
        </w:rPr>
        <w:t>29. siječnja 2019</w:t>
      </w:r>
      <w:r w:rsidRPr="009E5A6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>,</w:t>
      </w:r>
      <w:r w:rsidRPr="009E5A65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D3048B" w:rsidR="001A6E03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Sukladno odredbi čl. </w:t>
      </w:r>
      <w:r w:rsidR="00186B78" w:rsidRPr="009E5A65">
        <w:rPr>
          <w:rFonts w:hAnsi="Times New Roman" w:ascii="Times New Roman"/>
        </w:rPr>
        <w:t>92</w:t>
      </w:r>
      <w:r w:rsidRPr="009E5A65">
        <w:rPr>
          <w:rFonts w:hAnsi="Times New Roman" w:ascii="Times New Roman"/>
        </w:rPr>
        <w:t>. Ovršnog zakona</w:t>
      </w:r>
      <w:r w:rsidR="007B55A7" w:rsidRPr="009E5A65">
        <w:rPr>
          <w:rFonts w:hAnsi="Times New Roman" w:ascii="Times New Roman"/>
        </w:rPr>
        <w:t xml:space="preserve"> (</w:t>
      </w:r>
      <w:r w:rsidR="00186B78" w:rsidRPr="009E5A65">
        <w:rPr>
          <w:rFonts w:hAnsi="Times New Roman" w:ascii="Times New Roman"/>
        </w:rPr>
        <w:t>NN 112/12, 25/13, 93/14, 55/16, 73/17</w:t>
      </w:r>
      <w:r w:rsidR="007B55A7" w:rsidRPr="009E5A65">
        <w:rPr>
          <w:rFonts w:hAnsi="Times New Roman" w:ascii="Times New Roman"/>
        </w:rPr>
        <w:t>)</w:t>
      </w:r>
      <w:r w:rsidRPr="009E5A6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 </w:t>
      </w:r>
    </w:p>
    <w:p w:rsidRDefault="00CA3FD3" w:rsidP="00CA3FD3" w:rsidR="00CA3FD3" w:rsidRPr="009E5A65">
      <w:pPr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U </w:t>
      </w:r>
      <w:r w:rsidR="000C19C0" w:rsidRPr="009E5A65">
        <w:rPr>
          <w:rFonts w:hAnsi="Times New Roman" w:ascii="Times New Roman"/>
        </w:rPr>
        <w:t xml:space="preserve">Zagrebu, </w:t>
      </w:r>
      <w:r w:rsidR="00585EB5">
        <w:rPr>
          <w:rFonts w:hAnsi="Times New Roman" w:ascii="Times New Roman"/>
        </w:rPr>
        <w:t>29. siječnja 2019</w:t>
      </w:r>
      <w:r w:rsidR="00E632F3" w:rsidRPr="009E5A6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 xml:space="preserve"> </w:t>
      </w:r>
      <w:r w:rsidR="00E632F3" w:rsidRPr="009E5A65">
        <w:rPr>
          <w:rFonts w:hAnsi="Times New Roman" w:ascii="Times New Roman"/>
        </w:rPr>
        <w:t>godine</w:t>
      </w:r>
    </w:p>
    <w:p w:rsidRDefault="00CA3FD3" w:rsidP="00CA3FD3" w:rsidR="00CA3FD3" w:rsidRPr="009E5A65">
      <w:pPr>
        <w:rPr>
          <w:rFonts w:hAnsi="Times New Roman" w:ascii="Times New Roman"/>
        </w:rPr>
      </w:pPr>
    </w:p>
    <w:p w:rsidRDefault="00CA3FD3" w:rsidP="00CA3FD3" w:rsidR="00CA3FD3" w:rsidRPr="009E5A65">
      <w:pPr>
        <w:jc w:val="right"/>
        <w:rPr>
          <w:rFonts w:hAnsi="Times New Roman" w:ascii="Times New Roman"/>
        </w:rPr>
      </w:pPr>
      <w:r w:rsidRPr="009E5A65">
        <w:rPr>
          <w:rFonts w:hAnsi="Times New Roman" w:ascii="Times New Roman"/>
        </w:rPr>
        <w:t>SUDAC:</w:t>
      </w:r>
    </w:p>
    <w:p w:rsidRDefault="00CA3FD3" w:rsidP="00E53D3D" w:rsidR="009C45AA">
      <w:pPr>
        <w:pStyle w:val="Uvuenotijeloteksta"/>
        <w:ind w:firstLine="141" w:left="1983"/>
        <w:jc w:val="right"/>
      </w:pPr>
      <w:r w:rsidRPr="009E5A65">
        <w:t xml:space="preserve">Vesna </w:t>
      </w:r>
      <w:r w:rsidR="00F97CB6" w:rsidRPr="009E5A65">
        <w:t>Sremac Šoštar</w:t>
      </w:r>
      <w:r w:rsidR="009C45AA">
        <w:t>,v.r.</w:t>
      </w:r>
    </w:p>
    <w:p w:rsidRDefault="009C45AA" w:rsidP="00D338FD" w:rsidR="009C45A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C45AA" w:rsidP="00CA3FD3" w:rsidR="00CA3FD3" w:rsidRPr="009C45AA">
      <w:pPr>
        <w:jc w:val="right"/>
        <w:rPr>
          <w:rFonts w:hAnsi="Times New Roman" w:ascii="Times New Roman"/>
        </w:rPr>
      </w:pPr>
      <w:r w:rsidRPr="009C45AA">
        <w:rPr>
          <w:rFonts w:hAnsi="Times New Roman" w:ascii="Times New Roman"/>
        </w:rPr>
        <w:t>Matea Bizjak</w:t>
      </w:r>
    </w:p>
    <w:p w:rsidRDefault="00CA3FD3" w:rsidP="00CA3FD3" w:rsidR="00CA3FD3" w:rsidRPr="009E5A65">
      <w:pPr>
        <w:rPr>
          <w:rFonts w:hAnsi="Times New Roman" w:ascii="Times New Roman"/>
        </w:rPr>
      </w:pPr>
    </w:p>
    <w:p w:rsidRDefault="00D3048B" w:rsidP="00CA3FD3" w:rsidR="00D3048B" w:rsidRPr="009E5A65">
      <w:pPr>
        <w:rPr>
          <w:rFonts w:hAnsi="Times New Roman" w:ascii="Times New Roman"/>
        </w:rPr>
      </w:pPr>
    </w:p>
    <w:p w:rsidRDefault="00815D35" w:rsidP="00E632F3" w:rsidR="00815D35" w:rsidRPr="009E5A65">
      <w:pPr>
        <w:tabs>
          <w:tab w:pos="5325" w:val="left"/>
        </w:tabs>
        <w:rPr>
          <w:rFonts w:hAnsi="Times New Roman" w:ascii="Times New Roman"/>
        </w:rPr>
      </w:pPr>
    </w:p>
    <w:p w:rsidRDefault="00E632F3" w:rsidP="00E632F3" w:rsidR="00E632F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POUKA O PRAVNOM LIJEKU: </w:t>
      </w:r>
    </w:p>
    <w:p w:rsidRDefault="00E632F3" w:rsidP="009C45AA" w:rsidR="00E632F3" w:rsidRPr="009C45AA">
      <w:pPr>
        <w:jc w:val="both"/>
        <w:rPr>
          <w:rFonts w:hAnsi="Times New Roman" w:ascii="Times New Roman"/>
        </w:rPr>
      </w:pPr>
      <w:r w:rsidRPr="009E5A65">
        <w:rPr>
          <w:rFonts w:hAnsi="Times New Roman" w:ascii="Times New Roman"/>
        </w:rPr>
        <w:t>Protiv zaključka nije dopuštena žalba.</w:t>
      </w:r>
    </w:p>
    <w:sectPr w:rsidSect="009C45AA" w:rsidR="00E632F3" w:rsidRPr="009C45AA">
      <w:headerReference w:type="default" r:id="rId11"/>
      <w:headerReference w:type="first" r:id="rId12"/>
      <w:pgSz w:code="9" w:h="16838" w:w="11906"/>
      <w:pgMar w:gutter="0" w:footer="709" w:header="709" w:left="1418" w:bottom="851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5AA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585EB5">
      <w:rPr>
        <w:rFonts w:hAnsi="Times New Roman" w:ascii="Times New Roman"/>
      </w:rPr>
      <w:t>5877/16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585EB5">
          <w:rPr>
            <w:rFonts w:hAnsi="Times New Roman" w:ascii="Times New Roman"/>
          </w:rPr>
          <w:t>5877/16-83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1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45AA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865BA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C45AA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C45AA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C45AA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C45A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E1FA6-07B6-42F9-A09F-1BBBE94AD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257</properties:Words>
  <properties:Characters>1365</properties:Characters>
  <properties:Lines>48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2019-01-29T08:20:00Z</dcterms:created>
  <dc:creator>stecaj</dc:creator>
  <cp:lastModifiedBy>Matea Bizjak</cp:lastModifiedBy>
  <cp:lastPrinted>2019-01-29T08:25:00Z</cp:lastPrinted>
  <dcterms:modified xmlns:xsi="http://www.w3.org/2001/XMLSchema-instance" xsi:type="dcterms:W3CDTF">2019-01-29T08:25:00Z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(St-5877-16-zaključak-ročište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