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4211" w14:paraId="ae84211" w:rsidRDefault="00F51C87" w:rsidP="00F51C87" w:rsidR="00F51C87" w:rsidRPr="00F51C87">
      <w:pPr>
        <w:jc w:val="both"/>
        <w15:collapsed w:val="false"/>
      </w:pPr>
      <w:bookmarkStart w:name="_GoBack" w:id="0"/>
      <w:bookmarkEnd w:id="0"/>
    </w:p>
    <w:p w:rsidRDefault="005952A0" w:rsidP="00AD01D4" w:rsidR="00AD01D4">
      <w:pPr>
        <w:ind w:firstLine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C87" w:rsidRPr="00F51C87">
        <w:t xml:space="preserve">             </w:t>
      </w:r>
      <w:r w:rsidR="00F51C87">
        <w:tab/>
      </w:r>
    </w:p>
    <w:p w:rsidRDefault="00AD01D4" w:rsidP="00AD01D4" w:rsidR="00AD01D4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D01D4" w:rsidP="00AD01D4" w:rsidR="00AD01D4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AD01D4" w:rsidP="00AD01D4" w:rsidR="00AD01D4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D01D4" w:rsidP="00AD01D4" w:rsidR="00AD01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  <w:r w:rsidR="005952A0">
        <w:rPr>
          <w:color w:val="222222"/>
        </w:rPr>
        <w:t xml:space="preserve">           </w:t>
      </w:r>
      <w:r>
        <w:rPr>
          <w:color w:val="222222"/>
        </w:rPr>
        <w:t xml:space="preserve">    Broj:  3 St-1021/13-124</w:t>
      </w:r>
    </w:p>
    <w:p w:rsidRDefault="00AD01D4" w:rsidP="00AD01D4" w:rsidR="00AD01D4">
      <w:pPr>
        <w:spacing w:beforeAutospacing="true" w:before="100"/>
        <w:rPr>
          <w:color w:val="222222"/>
        </w:rPr>
      </w:pPr>
    </w:p>
    <w:p w:rsidRDefault="00AD01D4" w:rsidP="00AD01D4" w:rsidR="00AD01D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AD01D4" w:rsidP="005952A0" w:rsidR="00AD01D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 xml:space="preserve">PZ SIKIREVCI, </w:t>
      </w:r>
      <w:proofErr w:type="spellStart"/>
      <w:r>
        <w:rPr>
          <w:b/>
          <w:color w:val="222222"/>
        </w:rPr>
        <w:t>Sikirevci</w:t>
      </w:r>
      <w:proofErr w:type="spellEnd"/>
      <w:r>
        <w:rPr>
          <w:b/>
          <w:color w:val="222222"/>
        </w:rPr>
        <w:t xml:space="preserve"> u stečaju, Ljudevita Gaja 12, </w:t>
      </w:r>
      <w:proofErr w:type="spellStart"/>
      <w:r>
        <w:rPr>
          <w:b/>
          <w:color w:val="222222"/>
        </w:rPr>
        <w:t>Sikirevci</w:t>
      </w:r>
      <w:proofErr w:type="spellEnd"/>
      <w:r>
        <w:rPr>
          <w:b/>
          <w:color w:val="222222"/>
        </w:rPr>
        <w:t>, OIB: 86208531685</w:t>
      </w:r>
      <w:r>
        <w:rPr>
          <w:color w:val="222222"/>
        </w:rPr>
        <w:t>, zastupano po stečajnom upravitelju Branku Peniću, 9. kolovoza 2016.</w:t>
      </w:r>
    </w:p>
    <w:p w:rsidRDefault="00AD01D4" w:rsidP="005952A0" w:rsidR="005952A0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5952A0" w:rsidP="005952A0" w:rsidR="00AD01D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Nalaže se računovodstvu ovog Suda da s konta ovog predmeta prebaci na račun stečajnog dužnika kod </w:t>
      </w:r>
      <w:r w:rsidR="007A1275">
        <w:rPr>
          <w:color w:val="222222"/>
        </w:rPr>
        <w:t>Croatia banke HR8324850031100288030 iznos od 93.204,80 kn.</w:t>
      </w:r>
    </w:p>
    <w:p w:rsidRDefault="007A1275" w:rsidP="007A1275" w:rsidR="00AD01D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Nalaže se stečajnom upravitelju da iz iznosa od 93.204,80 kn izvrši djelomičnu diobu vjerovnika I. višeg isplatnog reda prema prijedlogu prve djelomične diobe dostavljenog ovog Sudu dana 8.8.2016.</w:t>
      </w:r>
    </w:p>
    <w:p w:rsidRDefault="005952A0" w:rsidP="00AD01D4" w:rsidR="00AD01D4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9</w:t>
      </w:r>
      <w:r w:rsidR="00AD01D4">
        <w:rPr>
          <w:color w:val="222222"/>
        </w:rPr>
        <w:t>. kolovoza 2016.</w:t>
      </w:r>
    </w:p>
    <w:p w:rsidRDefault="00AD01D4" w:rsidP="00AD01D4" w:rsidR="00AD01D4">
      <w:pPr>
        <w:spacing w:beforeAutospacing="true" w:before="100"/>
        <w:rPr>
          <w:color w:val="222222"/>
        </w:rPr>
      </w:pPr>
    </w:p>
    <w:p w:rsidRDefault="00AD01D4" w:rsidP="00AD01D4" w:rsidR="00AD01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AD01D4" w:rsidP="00AD01D4" w:rsidR="00AD01D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AD01D4" w:rsidP="00AD01D4" w:rsidR="00AD01D4">
      <w:pPr>
        <w:spacing w:beforeAutospacing="true" w:before="100"/>
        <w:rPr>
          <w:color w:val="222222"/>
        </w:rPr>
      </w:pPr>
    </w:p>
    <w:p w:rsidRDefault="007A1275" w:rsidP="00AD01D4" w:rsidR="00AD01D4">
      <w:pPr>
        <w:spacing w:beforeAutospacing="true" w:before="100"/>
        <w:rPr>
          <w:color w:val="222222"/>
        </w:rPr>
      </w:pPr>
      <w:r>
        <w:rPr>
          <w:color w:val="222222"/>
        </w:rPr>
        <w:t>Dostaviti:</w:t>
      </w:r>
    </w:p>
    <w:p w:rsidRDefault="007A1275" w:rsidP="007A1275" w:rsidR="007A1275">
      <w:pPr>
        <w:pStyle w:val="Odlomakpopisa"/>
        <w:numPr>
          <w:ilvl w:val="0"/>
          <w:numId w:val="2"/>
        </w:num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7A1275">
        <w:rPr>
          <w:rFonts w:cs="Times New Roman" w:hAnsi="Times New Roman" w:ascii="Times New Roman"/>
          <w:color w:val="222222"/>
          <w:sz w:val="24"/>
          <w:szCs w:val="24"/>
        </w:rPr>
        <w:t>računovodstvu ovog suda</w:t>
      </w:r>
    </w:p>
    <w:p w:rsidRDefault="007A1275" w:rsidP="007A1275" w:rsidR="007A1275" w:rsidRPr="007A1275">
      <w:pPr>
        <w:pStyle w:val="Odlomakpopisa"/>
        <w:numPr>
          <w:ilvl w:val="0"/>
          <w:numId w:val="2"/>
        </w:num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objaviti na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eOglasnoj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ploči suda</w:t>
      </w:r>
    </w:p>
    <w:p w:rsidRDefault="00AD01D4" w:rsidP="00AD01D4" w:rsidR="00AD01D4">
      <w:pPr>
        <w:spacing w:beforeAutospacing="true" w:before="100"/>
      </w:pPr>
    </w:p>
    <w:p w:rsidRDefault="00357211" w:rsidP="00AD01D4" w:rsidR="00357211" w:rsidRPr="00F51C87">
      <w:pPr>
        <w:jc w:val="both"/>
      </w:pPr>
    </w:p>
    <w:sectPr w:rsidR="00357211" w:rsidRPr="00F51C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966F5C"/>
    <w:multiLevelType w:val="hybridMultilevel"/>
    <w:tmpl w:val="6B726526"/>
    <w:lvl w:tplc="522CF10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6EE5592"/>
    <w:multiLevelType w:val="hybridMultilevel"/>
    <w:tmpl w:val="89449B3C"/>
    <w:lvl w:tplc="0BA2B45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1C87"/>
    <w:rsid w:val="003100E1"/>
    <w:rsid w:val="00357211"/>
    <w:rsid w:val="005952A0"/>
    <w:rsid w:val="006A00BD"/>
    <w:rsid w:val="007A1275"/>
    <w:rsid w:val="00982D62"/>
    <w:rsid w:val="00AD01D4"/>
    <w:rsid w:val="00CC0EA4"/>
    <w:rsid w:val="00F40C84"/>
    <w:rsid w:val="00F5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01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1C87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1C87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1C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01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1C87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1C87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1C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4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AA5A9-7697-4492-AE5D-3EADE000B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148</properties:Words>
  <properties:Characters>807</properties:Characters>
  <properties:Lines>27</properties:Lines>
  <properties:Paragraphs>15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2016-08-09T09:43:00Z</dcterms:created>
  <dc:creator>wsadmin</dc:creator>
  <cp:lastModifiedBy>wsadmin</cp:lastModifiedBy>
  <cp:lastPrinted>2016-08-09T10:58:00Z</cp:lastPrinted>
  <dcterms:modified xmlns:xsi="http://www.w3.org/2001/XMLSchema-instance" xsi:type="dcterms:W3CDTF">2016-08-09T10:59:00Z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