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735E7" w:rsidR="001735E7">
        <w:tc>
          <w:tcPr>
            <w:tcW w:type="dxa" w:w="2985"/>
            <w:hideMark/>
          </w:tcPr>
          <w:p w:rsidRDefault="001735E7" w:rsidR="001735E7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735E7" w:rsidR="001735E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735E7" w:rsidR="001735E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735E7" w:rsidR="001735E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4111cf" w14:paraId="94111cf" w:rsidRDefault="001735E7" w:rsidP="001735E7" w:rsidR="001735E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735E7" w:rsidR="001735E7">
        <w:trPr>
          <w:jc w:val="right"/>
        </w:trPr>
        <w:tc>
          <w:tcPr>
            <w:tcW w:type="dxa" w:w="4320"/>
            <w:hideMark/>
          </w:tcPr>
          <w:p w:rsidRDefault="001735E7" w:rsidP="001735E7" w:rsidR="001735E7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St-400/2016-44</w:t>
            </w:r>
          </w:p>
        </w:tc>
      </w:tr>
    </w:tbl>
    <w:p w:rsidRDefault="001735E7" w:rsidP="001735E7" w:rsidR="001735E7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35E7" w:rsidP="001735E7" w:rsidR="001735E7">
      <w:pPr>
        <w:pStyle w:val="NormaleSPIS"/>
        <w:ind w:firstLine="0"/>
      </w:pPr>
    </w:p>
    <w:p w:rsidRDefault="001735E7" w:rsidP="001735E7" w:rsidR="001735E7">
      <w:pPr>
        <w:spacing w:after="0"/>
        <w:jc w:val="center"/>
      </w:pPr>
      <w:r>
        <w:t>R E P U B L I K A      H R V A T S K A</w:t>
      </w: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  <w:jc w:val="center"/>
      </w:pPr>
      <w:r>
        <w:t xml:space="preserve">R J E Š E N J E </w:t>
      </w:r>
    </w:p>
    <w:p w:rsidRDefault="001735E7" w:rsidP="001735E7" w:rsidR="001735E7">
      <w:pPr>
        <w:spacing w:after="0"/>
        <w:jc w:val="center"/>
      </w:pPr>
    </w:p>
    <w:p w:rsidRDefault="001735E7" w:rsidP="001735E7" w:rsidR="001735E7">
      <w:pPr>
        <w:spacing w:after="0"/>
        <w:jc w:val="center"/>
      </w:pPr>
    </w:p>
    <w:p w:rsidRDefault="001735E7" w:rsidP="001735E7" w:rsidR="001735E7">
      <w:pPr>
        <w:spacing w:after="0"/>
        <w:ind w:firstLine="720"/>
        <w:jc w:val="both"/>
      </w:pPr>
      <w:r>
        <w:t>Trgovački sud u Varaždinu, po sucu toga suda Hugu Wedemeyer, u stečajnom postupku koji se vodi nad stečajnim dužnikom</w:t>
      </w:r>
      <w:r>
        <w:rPr>
          <w:bCs/>
        </w:rPr>
        <w:t xml:space="preserve"> IZI PROM d.o.o., u stečaju, OIB: 18080695014, iz Murskog Središća, Josipa Broza Tita br. 10</w:t>
      </w:r>
      <w:r>
        <w:t>, kojeg zastupa stečajni upravitelj Antun Mišanović, iz Varaždina, Braće Radić br. 24, izvan ročišta 15. svibnja 2018.,</w:t>
      </w:r>
    </w:p>
    <w:p w:rsidRDefault="001735E7" w:rsidP="001735E7" w:rsidR="001735E7">
      <w:pPr>
        <w:spacing w:after="0"/>
        <w:jc w:val="center"/>
      </w:pPr>
    </w:p>
    <w:p w:rsidRDefault="001735E7" w:rsidP="001735E7" w:rsidR="001735E7">
      <w:pPr>
        <w:spacing w:after="0"/>
        <w:jc w:val="center"/>
      </w:pPr>
    </w:p>
    <w:p w:rsidRDefault="001735E7" w:rsidP="001735E7" w:rsidR="001735E7">
      <w:pPr>
        <w:spacing w:after="0"/>
        <w:jc w:val="center"/>
      </w:pPr>
      <w:r>
        <w:t>r i j e š i o     j e</w:t>
      </w:r>
    </w:p>
    <w:p w:rsidRDefault="001735E7" w:rsidP="001735E7" w:rsidR="001735E7">
      <w:pPr>
        <w:spacing w:after="0"/>
        <w:jc w:val="center"/>
      </w:pPr>
    </w:p>
    <w:p w:rsidRDefault="001735E7" w:rsidP="001735E7" w:rsidR="001735E7">
      <w:pPr>
        <w:spacing w:after="0"/>
        <w:ind w:left="720"/>
        <w:jc w:val="both"/>
        <w:rPr>
          <w:b/>
        </w:rPr>
      </w:pPr>
    </w:p>
    <w:p w:rsidRDefault="001735E7" w:rsidP="00E315C3" w:rsidR="001735E7">
      <w:pPr>
        <w:spacing w:after="0"/>
        <w:ind w:firstLine="360"/>
        <w:jc w:val="both"/>
      </w:pPr>
      <w:r>
        <w:t xml:space="preserve">1)Određuje se u stečajnom postupku prodaja nekretnina stečajnog dužnika na kojima postoji </w:t>
      </w:r>
      <w:proofErr w:type="spellStart"/>
      <w:r>
        <w:t>razlučno</w:t>
      </w:r>
      <w:proofErr w:type="spellEnd"/>
      <w:r>
        <w:t xml:space="preserve"> pravo</w:t>
      </w:r>
      <w:r w:rsidR="00E22114">
        <w:t>,</w:t>
      </w:r>
      <w:r>
        <w:t xml:space="preserve"> i to</w:t>
      </w:r>
      <w:r w:rsidR="00E22114">
        <w:t>,</w:t>
      </w:r>
      <w:r>
        <w:t xml:space="preserve"> nekretnina upisanih :</w:t>
      </w:r>
    </w:p>
    <w:p w:rsidRDefault="00E315C3" w:rsidP="00E315C3" w:rsidR="00E315C3">
      <w:pPr>
        <w:spacing w:after="0"/>
        <w:ind w:firstLine="360"/>
        <w:jc w:val="both"/>
      </w:pPr>
    </w:p>
    <w:p w:rsidRDefault="001735E7" w:rsidP="00E315C3" w:rsidR="001735E7">
      <w:pPr>
        <w:pStyle w:val="ListaeSPIS"/>
        <w:numPr>
          <w:ilvl w:val="0"/>
          <w:numId w:val="48"/>
        </w:numPr>
        <w:tabs>
          <w:tab w:pos="708" w:val="left"/>
        </w:tabs>
      </w:pPr>
      <w:r>
        <w:t>kod Općinskog suda u Čakovcu, Zemljišnoknjižni odjel Čakovec, ka</w:t>
      </w:r>
      <w:r w:rsidR="00E315C3">
        <w:t>tastarska općina Čakovec</w:t>
      </w:r>
      <w:r>
        <w:t>, z. k. ul. broj 7052E, broj kat. čestice 228/1/2/A/1/458/4, poslovna zgrada sa 4871 m2 i dvorišt</w:t>
      </w:r>
      <w:r w:rsidR="00E315C3">
        <w:t>e sa 4499 m2, suvlasnički dio 27/10000, Etažno vlasništvo (E-7</w:t>
      </w:r>
      <w:r>
        <w:t>), etažna jedinica</w:t>
      </w:r>
      <w:r w:rsidR="00E315C3">
        <w:t xml:space="preserve"> 1.G – cvjećara u prizemlju u ukupnoj površini od 21,70</w:t>
      </w:r>
      <w:r>
        <w:t xml:space="preserve"> m2, </w:t>
      </w:r>
    </w:p>
    <w:p w:rsidRDefault="001735E7" w:rsidP="001735E7" w:rsidR="001735E7">
      <w:pPr>
        <w:pStyle w:val="ListaeSPIS"/>
        <w:numPr>
          <w:ilvl w:val="0"/>
          <w:numId w:val="48"/>
        </w:numPr>
        <w:tabs>
          <w:tab w:pos="708" w:val="left"/>
        </w:tabs>
      </w:pPr>
      <w:r>
        <w:t>kod Općinskog suda u Čakovcu, Zemljišnoknjižni odjel Čakovec, ka</w:t>
      </w:r>
      <w:r w:rsidR="00FE54C0">
        <w:t>tastarska općina Čakovec</w:t>
      </w:r>
      <w:r>
        <w:t>, z. k. ul. broj 7052E, broj kat. čestice 228/1/2/A/1/458/4, poslovna zgrada sa 4871 m2 i dvoriš</w:t>
      </w:r>
      <w:r w:rsidR="00FE54C0">
        <w:t>te sa 4499 m2, suvlasnički dio 61/10000, Etažno vlasništvo (E-12), etažna jedinica 2.A</w:t>
      </w:r>
      <w:r>
        <w:t xml:space="preserve"> </w:t>
      </w:r>
      <w:r w:rsidR="00FE54C0">
        <w:t>–</w:t>
      </w:r>
      <w:r>
        <w:t xml:space="preserve"> </w:t>
      </w:r>
      <w:r w:rsidR="00FE54C0">
        <w:t xml:space="preserve">prodajni prostor na prvom katu ukupne površine od 49,15 m2, </w:t>
      </w:r>
      <w:r>
        <w:t xml:space="preserve"> </w:t>
      </w:r>
    </w:p>
    <w:p w:rsidRDefault="001735E7" w:rsidP="001735E7" w:rsidR="001735E7">
      <w:pPr>
        <w:pStyle w:val="ListaeSPIS"/>
        <w:numPr>
          <w:ilvl w:val="0"/>
          <w:numId w:val="48"/>
        </w:numPr>
        <w:tabs>
          <w:tab w:pos="708" w:val="left"/>
        </w:tabs>
        <w:spacing w:after="0"/>
      </w:pPr>
      <w:r>
        <w:t>kod Općinskog suda u Čakovcu, Zemljišnoknjižni odjel Čakovec, kat</w:t>
      </w:r>
      <w:r w:rsidR="00FE54C0">
        <w:t>astarska općina Čakovec, z. k. ul. broj 7052E</w:t>
      </w:r>
      <w:r>
        <w:t xml:space="preserve">, broj kat. čestice </w:t>
      </w:r>
      <w:r w:rsidR="00FE54C0">
        <w:t>228/1/2/A/1/458/4, poslovna zgrada sa 4871 m2 i dvorište sa 4499 m2, suvlasnički dio 228/10000, Etažno vlasništvo (E-29), etažna jedinica 4. P 2 – natkriveno parkiralište na drugom katu u ukupnoj površini od 182,25 m2.</w:t>
      </w:r>
    </w:p>
    <w:p w:rsidRDefault="00A57A14" w:rsidP="00A57A14" w:rsidR="00A57A1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720"/>
      </w:pPr>
    </w:p>
    <w:p w:rsidRDefault="001735E7" w:rsidP="001735E7" w:rsidR="001735E7">
      <w:pPr>
        <w:spacing w:after="0"/>
        <w:ind w:firstLine="360"/>
        <w:jc w:val="both"/>
      </w:pPr>
      <w:r>
        <w:t xml:space="preserve">2)Ovo rješenje dostaviti će se Općinskom sudu u Čakovcu, Zemljišno-knjižnom odjelu u Čakovcu radi upisa zabilježbe rješenja o prodaji nekretnina u stečajnom postupku. </w:t>
      </w:r>
    </w:p>
    <w:p w:rsidRDefault="001735E7" w:rsidP="001735E7" w:rsidR="001735E7">
      <w:pPr>
        <w:spacing w:after="0"/>
        <w:jc w:val="both"/>
      </w:pPr>
    </w:p>
    <w:p w:rsidRDefault="001735E7" w:rsidP="001735E7" w:rsidR="001735E7">
      <w:pPr>
        <w:spacing w:after="0"/>
        <w:ind w:firstLine="360"/>
        <w:jc w:val="both"/>
      </w:pPr>
      <w:r>
        <w:lastRenderedPageBreak/>
        <w:t>3)Nalaže se Općinskom sudu u Čakovcu, Zemljišno-knjižnom odjelu u Čakovcu, da upiše zabilježbu rješenja o prodaji u stečajnom postupku nekretnina navedeni</w:t>
      </w:r>
      <w:r w:rsidR="00056804">
        <w:t>h pod točkama 1.a), 1.b) i 1.c)</w:t>
      </w:r>
      <w:r w:rsidR="006648A3">
        <w:t xml:space="preserve"> </w:t>
      </w:r>
      <w:r>
        <w:t>izreke ovog rješenja.</w:t>
      </w:r>
    </w:p>
    <w:p w:rsidRDefault="001735E7" w:rsidP="001735E7" w:rsidR="001735E7">
      <w:pPr>
        <w:spacing w:after="0"/>
        <w:jc w:val="both"/>
      </w:pPr>
    </w:p>
    <w:p w:rsidRDefault="001735E7" w:rsidP="001735E7" w:rsidR="001735E7">
      <w:pPr>
        <w:spacing w:after="0"/>
        <w:ind w:firstLine="360"/>
        <w:jc w:val="both"/>
      </w:pPr>
      <w:r>
        <w:t>4)Sud će zaključkom o prodaji utvrditi vrijednost nekretnine, način prodaje i uvjete prodaje.</w:t>
      </w:r>
    </w:p>
    <w:p w:rsidRDefault="001735E7" w:rsidP="001735E7" w:rsidR="001735E7">
      <w:pPr>
        <w:spacing w:after="0"/>
        <w:jc w:val="both"/>
      </w:pP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  <w:jc w:val="center"/>
      </w:pPr>
      <w:r>
        <w:t>Obrazloženje</w:t>
      </w:r>
    </w:p>
    <w:p w:rsidRDefault="001735E7" w:rsidP="001735E7" w:rsidR="001735E7">
      <w:pPr>
        <w:spacing w:after="0"/>
        <w:jc w:val="center"/>
      </w:pPr>
    </w:p>
    <w:p w:rsidRDefault="001735E7" w:rsidP="001735E7" w:rsidR="001735E7">
      <w:pPr>
        <w:spacing w:after="0"/>
        <w:jc w:val="center"/>
      </w:pPr>
    </w:p>
    <w:p w:rsidRDefault="001735E7" w:rsidP="001735E7" w:rsidR="001735E7">
      <w:pPr>
        <w:spacing w:after="0"/>
        <w:jc w:val="both"/>
      </w:pPr>
      <w:r>
        <w:tab/>
        <w:t xml:space="preserve">Stečajni je upravitelj podneskom od </w:t>
      </w:r>
      <w:r w:rsidR="00FD5A75">
        <w:t>10. svibnja</w:t>
      </w:r>
      <w:r>
        <w:t xml:space="preserve"> 201</w:t>
      </w:r>
      <w:r w:rsidR="00FD5A75">
        <w:t>8</w:t>
      </w:r>
      <w:r>
        <w:t>. predložio prodaju nekretnina u stečajnom postupku. Uvidom u zemljišno knjižni izvadak za nekretni</w:t>
      </w:r>
      <w:r w:rsidR="00FD5A75">
        <w:t>ne pod točkama 1.a). 1.b) i 1.c)</w:t>
      </w:r>
      <w:r>
        <w:t xml:space="preserve"> izreke rješenja utvrđeno je da </w:t>
      </w:r>
      <w:r w:rsidR="00FD5A75">
        <w:t>je</w:t>
      </w:r>
      <w:r>
        <w:t xml:space="preserve"> Republika Hrvatska, Ministarstvo financija</w:t>
      </w:r>
      <w:r w:rsidR="00FD5A75">
        <w:t xml:space="preserve"> </w:t>
      </w:r>
      <w:proofErr w:type="spellStart"/>
      <w:r w:rsidR="00FD5A75">
        <w:t>razlučni</w:t>
      </w:r>
      <w:proofErr w:type="spellEnd"/>
      <w:r w:rsidR="00FD5A75">
        <w:t xml:space="preserve"> vjerovnik</w:t>
      </w:r>
      <w:r>
        <w:t xml:space="preserve"> na navedenim nekretninama. </w:t>
      </w:r>
    </w:p>
    <w:p w:rsidRDefault="001735E7" w:rsidP="001735E7" w:rsidR="001735E7">
      <w:pPr>
        <w:spacing w:after="0"/>
        <w:jc w:val="both"/>
      </w:pPr>
      <w:r>
        <w:t xml:space="preserve"> </w:t>
      </w:r>
      <w:r>
        <w:tab/>
        <w:t>Slijedom iznijetog temeljem odredbe čl. 247. st. 1.</w:t>
      </w:r>
      <w:r w:rsidR="00A67A92">
        <w:t>, st.</w:t>
      </w:r>
      <w:r>
        <w:t xml:space="preserve"> 2. i </w:t>
      </w:r>
      <w:r w:rsidR="00A67A92">
        <w:t xml:space="preserve">st. </w:t>
      </w:r>
      <w:r>
        <w:t xml:space="preserve">3. Stečajnog zakona (Narodne novine br. 71/15. i 104/17., dalje : SZ-a), odlučeno je kao u izreci ovog rješenja. </w:t>
      </w:r>
    </w:p>
    <w:p w:rsidRDefault="001735E7" w:rsidP="001735E7" w:rsidR="001735E7">
      <w:pPr>
        <w:spacing w:after="0"/>
        <w:jc w:val="both"/>
      </w:pPr>
      <w:r>
        <w:t xml:space="preserve"> </w:t>
      </w:r>
    </w:p>
    <w:p w:rsidRDefault="001735E7" w:rsidP="001735E7" w:rsidR="001735E7">
      <w:pPr>
        <w:spacing w:after="0"/>
        <w:jc w:val="both"/>
      </w:pPr>
      <w:r>
        <w:t xml:space="preserve"> </w:t>
      </w:r>
    </w:p>
    <w:p w:rsidRDefault="001735E7" w:rsidP="001735E7" w:rsidR="001735E7">
      <w:pPr>
        <w:spacing w:after="0"/>
        <w:jc w:val="center"/>
      </w:pPr>
      <w:r>
        <w:t>U Varaždinu 15. svibnja 2018.</w:t>
      </w: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Sudac:</w:t>
      </w:r>
    </w:p>
    <w:p w:rsidRDefault="001735E7" w:rsidP="001735E7" w:rsidR="001735E7">
      <w:pPr>
        <w:spacing w:after="0"/>
      </w:pPr>
      <w:r>
        <w:t xml:space="preserve"> </w:t>
      </w:r>
    </w:p>
    <w:p w:rsidRDefault="001735E7" w:rsidP="001735E7" w:rsidR="001735E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Wedemeyer, v. r.</w:t>
      </w: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</w:t>
      </w:r>
    </w:p>
    <w:p w:rsidRDefault="001735E7" w:rsidP="001735E7" w:rsidR="001735E7">
      <w:pPr>
        <w:spacing w:after="0"/>
      </w:pPr>
      <w:r>
        <w:t xml:space="preserve">Uputa  o  pravnom  lijeku : </w:t>
      </w:r>
    </w:p>
    <w:p w:rsidRDefault="001735E7" w:rsidP="001735E7" w:rsidR="001735E7">
      <w:pPr>
        <w:spacing w:after="0"/>
        <w:jc w:val="both"/>
      </w:pPr>
      <w:r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1735E7" w:rsidP="001735E7" w:rsidR="001735E7">
      <w:pPr>
        <w:spacing w:after="0"/>
        <w:jc w:val="both"/>
      </w:pPr>
    </w:p>
    <w:p w:rsidRDefault="001735E7" w:rsidP="001735E7" w:rsidR="001735E7">
      <w:pPr>
        <w:spacing w:after="0"/>
        <w:jc w:val="both"/>
      </w:pPr>
    </w:p>
    <w:p w:rsidRDefault="001735E7" w:rsidP="001735E7" w:rsidR="001735E7">
      <w:pPr>
        <w:spacing w:after="0"/>
      </w:pPr>
      <w:r>
        <w:t xml:space="preserve">DNA: </w:t>
      </w:r>
    </w:p>
    <w:p w:rsidRDefault="001735E7" w:rsidP="001735E7" w:rsidR="001735E7">
      <w:pPr>
        <w:spacing w:after="0"/>
      </w:pPr>
    </w:p>
    <w:p w:rsidRDefault="001735E7" w:rsidP="001735E7" w:rsidR="001735E7">
      <w:pPr>
        <w:spacing w:after="0"/>
      </w:pPr>
      <w:r>
        <w:t>Stečajni upravitelj Antun Mišanović, iz Varaždina, Braće Radić br. 24,</w:t>
      </w:r>
    </w:p>
    <w:p w:rsidRDefault="001735E7" w:rsidP="001735E7" w:rsidR="001735E7">
      <w:pPr>
        <w:spacing w:after="0"/>
      </w:pPr>
    </w:p>
    <w:p w:rsidRDefault="001735E7" w:rsidP="001735E7" w:rsidR="001735E7">
      <w:pPr>
        <w:tabs>
          <w:tab w:pos="720" w:val="left"/>
        </w:tabs>
        <w:spacing w:after="0"/>
        <w:jc w:val="both"/>
        <w:rPr>
          <w:lang w:val="en-US"/>
        </w:rPr>
      </w:pP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:</w:t>
      </w:r>
      <w:proofErr w:type="gramEnd"/>
    </w:p>
    <w:p w:rsidRDefault="001735E7" w:rsidP="001735E7" w:rsidR="001735E7">
      <w:pPr>
        <w:tabs>
          <w:tab w:pos="720" w:val="left"/>
        </w:tabs>
        <w:spacing w:after="0"/>
        <w:jc w:val="both"/>
      </w:pPr>
    </w:p>
    <w:p w:rsidRDefault="001735E7" w:rsidP="001735E7" w:rsidR="001735E7">
      <w:pPr>
        <w:tabs>
          <w:tab w:pos="720" w:val="left"/>
        </w:tabs>
        <w:spacing w:after="0"/>
        <w:jc w:val="both"/>
      </w:pPr>
      <w:r>
        <w:t xml:space="preserve">Republika Hrvatska, Ministarstvo financija, Porezna uprava, Područni ured Čakovec, Čakovec, O. </w:t>
      </w:r>
      <w:proofErr w:type="spellStart"/>
      <w:r>
        <w:t>Keršovanija</w:t>
      </w:r>
      <w:proofErr w:type="spellEnd"/>
      <w:r>
        <w:t xml:space="preserve"> br. 11,</w:t>
      </w:r>
    </w:p>
    <w:p w:rsidRDefault="001735E7" w:rsidP="001735E7" w:rsidR="001735E7">
      <w:pPr>
        <w:tabs>
          <w:tab w:pos="720" w:val="left"/>
        </w:tabs>
        <w:spacing w:after="0"/>
        <w:jc w:val="both"/>
      </w:pPr>
    </w:p>
    <w:p w:rsidRDefault="001735E7" w:rsidP="001735E7" w:rsidR="001735E7">
      <w:pPr>
        <w:tabs>
          <w:tab w:pos="720" w:val="left"/>
        </w:tabs>
        <w:spacing w:after="0"/>
        <w:jc w:val="both"/>
      </w:pPr>
      <w:r>
        <w:t>Općinski sud u Čakovcu, Zemljišno-knjižni odjel Čakovec, Ruđera Boškovića br. 18,</w:t>
      </w:r>
    </w:p>
    <w:p w:rsidRDefault="001735E7" w:rsidP="001735E7" w:rsidR="001735E7">
      <w:pPr>
        <w:spacing w:after="0"/>
        <w:jc w:val="both"/>
      </w:pPr>
    </w:p>
    <w:p w:rsidRDefault="001735E7" w:rsidP="00401023" w:rsidR="00AE649C" w:rsidRPr="00B76F3C">
      <w:pPr>
        <w:spacing w:after="0"/>
        <w:jc w:val="both"/>
      </w:pPr>
      <w:r>
        <w:t>e-Oglasna ploča ovoga suda.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1735E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28B" w:rsidP="00537B78" w:rsidR="00A1328B">
      <w:r>
        <w:separator/>
      </w:r>
    </w:p>
  </w:endnote>
  <w:endnote w:id="0" w:type="continuationSeparator">
    <w:p w:rsidRDefault="00A1328B" w:rsidP="00537B78" w:rsidR="00A13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6829271"/>
      <w:docPartObj>
        <w:docPartGallery w:val="Page Numbers (Bottom of Page)"/>
        <w:docPartUnique/>
      </w:docPartObj>
    </w:sdtPr>
    <w:sdtEndPr/>
    <w:sdtContent>
      <w:p w:rsidRDefault="001735E7" w:rsidR="001735E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00">
          <w:t>2</w:t>
        </w:r>
        <w:r>
          <w:fldChar w:fldCharType="end"/>
        </w:r>
      </w:p>
    </w:sdtContent>
  </w:sdt>
  <w:p w:rsidRDefault="001735E7" w:rsidR="001735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28B" w:rsidP="00537B78" w:rsidR="00A1328B">
      <w:r>
        <w:separator/>
      </w:r>
    </w:p>
  </w:footnote>
  <w:footnote w:id="0" w:type="continuationSeparator">
    <w:p w:rsidRDefault="00A1328B" w:rsidP="00537B78" w:rsidR="00A132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5E7" w:rsidR="008333A9">
    <w:pPr>
      <w:pStyle w:val="Zaglavlje"/>
    </w:pPr>
    <w:r>
      <w:rPr>
        <w:rStyle w:val="PozadinaSvijetloCrvena"/>
        <w:shd w:fill="auto" w:color="auto" w:val="clear"/>
      </w:rPr>
      <w:t>Poslovni broj : 6 St-400/2016-44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B124A"/>
    <w:multiLevelType w:val="hybridMultilevel"/>
    <w:tmpl w:val="3524331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80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A51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A2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5E7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5F8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023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8A3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5EC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28B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A14"/>
    <w:rsid w:val="00A63D35"/>
    <w:rsid w:val="00A65CDC"/>
    <w:rsid w:val="00A66F6A"/>
    <w:rsid w:val="00A676F6"/>
    <w:rsid w:val="00A67A92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200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1B1"/>
    <w:rsid w:val="00E14449"/>
    <w:rsid w:val="00E1445D"/>
    <w:rsid w:val="00E15EFB"/>
    <w:rsid w:val="00E163DD"/>
    <w:rsid w:val="00E20F1B"/>
    <w:rsid w:val="00E21417"/>
    <w:rsid w:val="00E22114"/>
    <w:rsid w:val="00E23471"/>
    <w:rsid w:val="00E24F41"/>
    <w:rsid w:val="00E25846"/>
    <w:rsid w:val="00E302E0"/>
    <w:rsid w:val="00E315C3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A75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4C0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735E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735E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735E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735E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5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St-400/2016-44</izvorni_sadrzaj>
    <derivirana_varijabla naziv="DomainObject.Oznaka_1">St-400/2016-44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 d.o.o. za trgovinu i graditeljstvo u stečaju zastupanog po punomoćniku Nenad Mikulić; Valentina Pugar</izvorni_sadrzaj>
    <derivirana_varijabla naziv="DomainObject.Predmet.ProtustrankaFormated_1">  IZI PROM d.o.o. za trgovinu i graditeljstvo u stečaju zastupanog po punomoćniku Nenad Mikulić; Valentina Pugar</derivirana_varijabla>
  </DomainObject.Predmet.ProtustrankaFormated>
  <DomainObject.Predmet.ProtustrankaFormatedOIB>
    <izvorni_sadrzaj>  IZI PROM d.o.o. za trgovinu i graditeljstvo u stečaju, OIB 18080695014 zastupanog po punomoćniku Nenad Mikulić; Valentina Pugar</izvorni_sadrzaj>
    <derivirana_varijabla naziv="DomainObject.Predmet.ProtustrankaFormatedOIB_1">  IZI PROM d.o.o. za trgovinu i graditeljstvo u stečaju, OIB 18080695014 zastupanog po punomoćniku Nenad Mikulić; Valentina Pugar</derivirana_varijabla>
  </DomainObject.Predmet.ProtustrankaFormatedOIB>
  <DomainObject.Predmet.ProtustrankaFormatedWithAdress>
    <izvorni_sadrzaj> IZI PROM d.o.o. za trgovinu i graditeljstvo u stečaju, Josipa Broza-Tita 10, 40315 Mursko Središće zastupanog po punomoćniku Nenad Mikulić; Valentina Pugar</izvorni_sadrzaj>
    <derivirana_varijabla naziv="DomainObject.Predmet.ProtustrankaFormatedWithAdress_1"> IZI PROM d.o.o. za trgovinu i graditeljstvo u stečaju, Josipa Broza-Tita 10, 40315 Mursko Središće zastupanog po punomoćniku Nenad Mikulić; Valentina Pugar</derivirana_varijabla>
  </DomainObject.Predmet.ProtustrankaFormatedWithAdress>
  <DomainObject.Predmet.ProtustrankaFormatedWithAdressOIB>
    <izvorni_sadrzaj> IZI PROM d.o.o. za trgovinu i graditeljstvo u stečaju, OIB 18080695014, Josipa Broza-Tita 10, 40315 Mursko Središće zastupanog po punomoćniku Nenad Mikulić; Valentina Pugar</izvorni_sadrzaj>
    <derivirana_varijabla naziv="DomainObject.Predmet.ProtustrankaFormatedWithAdressOIB_1"> IZI PROM d.o.o. za trgovinu i graditeljstvo u stečaju, OIB 18080695014, Josipa Broza-Tita 10, 40315 Mursko Središće zastupanog po punomoćniku Nenad Mikulić; Valentina Pugar</derivirana_varijabla>
  </DomainObject.Predmet.ProtustrankaFormatedWithAdressOIB>
  <DomainObject.Predmet.ProtustrankaWithAdress>
    <izvorni_sadrzaj>IZI PROM d.o.o. za trgovinu i graditeljstvo u stečaju Josipa Broza-Tita 10, 40315 Mursko Središće</izvorni_sadrzaj>
    <derivirana_varijabla naziv="DomainObject.Predmet.ProtustrankaWithAdress_1">IZI PROM d.o.o. za trgovinu i graditeljstvo u stečaju Josipa Broza-Tita 10, 40315 Mursko Središće</derivirana_varijabla>
  </DomainObject.Predmet.ProtustrankaWithAdress>
  <DomainObject.Predmet.ProtustrankaWithAdressOIB>
    <izvorni_sadrzaj>IZI PROM d.o.o. za trgovinu i graditeljstvo u stečaju, OIB 18080695014, Josipa Broza-Tita 10, 40315 Mursko Središće</izvorni_sadrzaj>
    <derivirana_varijabla naziv="DomainObject.Predmet.ProtustrankaWithAdressOIB_1">IZI PROM d.o.o. za trgovinu i graditeljstvo u stečaju, OIB 18080695014, Josipa Broza-Tita 10, 40315 Mursko Središće</derivirana_varijabla>
  </DomainObject.Predmet.ProtustrankaWithAdressOIB>
  <DomainObject.Predmet.ProtustrankaNazivFormated>
    <izvorni_sadrzaj>IZI PROM d.o.o. za trgovinu i graditeljstvo u stečaju</izvorni_sadrzaj>
    <derivirana_varijabla naziv="DomainObject.Predmet.ProtustrankaNazivFormated_1">IZI PROM d.o.o. za trgovinu i graditeljstvo u stečaju</derivirana_varijabla>
  </DomainObject.Predmet.ProtustrankaNazivFormated>
  <DomainObject.Predmet.ProtustrankaNazivFormatedOIB>
    <izvorni_sadrzaj>IZI PROM d.o.o. za trgovinu i graditeljstvo u stečaju, OIB 18080695014</izvorni_sadrzaj>
    <derivirana_varijabla naziv="DomainObject.Predmet.ProtustrankaNazivFormatedOIB_1">IZI PROM d.o.o. za trgovinu i graditeljstvo u stečaju, OIB 18080695014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GORENJE ZAGREB društvo s ograničenom odgovornošću za unutrašnju i vanjsku trgovinu</izvorni_sadrzaj>
    <derivirana_varijabla naziv="DomainObject.Predmet.StrankaFormated_1">  Financijska agencija; GORENJE ZAGREB društvo s ograničenom odgovornošću za unutrašnju i vanjsku trgovinu</derivirana_varijabla>
  </DomainObject.Predmet.StrankaFormated>
  <DomainObject.Predmet.StrankaFormatedOIB>
    <izvorni_sadrzaj>  Financijska agencija, OIB 85821130368; GORENJE ZAGREB društvo s ograničenom odgovornošću za unutrašnju i vanjsku trgovinu, OIB 17323115409</izvorni_sadrzaj>
    <derivirana_varijabla naziv="DomainObject.Predmet.StrankaFormatedOIB_1">  Financijska agencija, OIB 85821130368; GORENJE ZAGREB društvo s ograničenom odgovornošću za unutrašnju i vanjsku trgovinu, OIB 17323115409</derivirana_varijabla>
  </DomainObject.Predmet.StrankaFormatedOIB>
  <DomainObject.Predmet.StrankaFormatedWithAdress>
    <izvorni_sadrzaj> Financijska agencija, A. Cesarca 2, 42000 Varaždin; GORENJE ZAGREB društvo s ograničenom odgovornošću za unutrašnju i vanjsku trgovinu, Slavonska avenija 264, 10000 Zagreb</izvorni_sadrzaj>
    <derivirana_varijabla naziv="DomainObject.Predmet.StrankaFormatedWithAdress_1"> Financijska agencija, A. Cesarca 2, 42000 Varaždin; GORENJE ZAGREB društvo s ograničenom odgovornošću za unutrašnju i vanjsku trgovinu, Slavonska avenija 264, 10000 Zagreb</derivirana_varijabla>
  </DomainObject.Predmet.StrankaFormatedWithAdress>
  <DomainObject.Predmet.StrankaFormatedWithAdressOIB>
    <izvorni_sadrzaj> Financijska agencija, OIB 85821130368, A. Cesarca 2, 42000 Varaždin; GORENJE ZAGREB društvo s ograničenom odgovornošću za unutrašnju i vanjsku trgovinu, OIB 17323115409, Slavonska avenija 264, 10000 Zagreb</izvorni_sadrzaj>
    <derivirana_varijabla naziv="DomainObject.Predmet.StrankaFormatedWithAdressOIB_1"> Financijska agencija, OIB 85821130368, A. Cesarca 2, 42000 Varaždin; GORENJE ZAGREB društvo s ograničenom odgovornošću za unutrašnju i vanjsku trgovinu, OIB 17323115409, Slavonska avenija 264, 10000 Zagreb</derivirana_varijabla>
  </DomainObject.Predmet.StrankaFormatedWithAdressOIB>
  <DomainObject.Predmet.StrankaWithAdress>
    <izvorni_sadrzaj>Financijska agencija A. Cesarca 2,42000 Varaždin,GORENJE ZAGREB društvo s ograničenom odgovornošću za unutrašnju i vanjsku trgovinu Slavonska avenija 264,10000 Zagreb</izvorni_sadrzaj>
    <derivirana_varijabla naziv="DomainObject.Predmet.StrankaWithAdress_1">Financijska agencija A. Cesarca 2,42000 Varaždin,GORENJE ZAGREB društvo s ograničenom odgovornošću za unutrašnju i vanjsku trgovinu Slavonska avenija 264,10000 Zagreb</derivirana_varijabla>
  </DomainObject.Predmet.StrankaWithAdress>
  <DomainObject.Predmet.StrankaWithAdressOIB>
    <izvorni_sadrzaj>Financijska agencija, OIB 85821130368, A. Cesarca 2,42000 Varaždin,GORENJE ZAGREB društvo s ograničenom odgovornošću za unutrašnju i vanjsku trgovinu, OIB 17323115409, Slavonska avenija 264,10000 Zagreb</izvorni_sadrzaj>
    <derivirana_varijabla naziv="DomainObject.Predmet.StrankaWithAdressOIB_1">Financijska agencija, OIB 85821130368, A. Cesarca 2,42000 Varaždin,GORENJE ZAGREB društvo s ograničenom odgovornošću za unutrašnju i vanjsku trgovinu, OIB 17323115409, Slavonska avenija 264,10000 Zagreb</derivirana_varijabla>
  </DomainObject.Predmet.StrankaWithAdressOIB>
  <DomainObject.Predmet.StrankaNazivFormated>
    <izvorni_sadrzaj>Financijska agencija,GORENJE ZAGREB društvo s ograničenom odgovornošću za unutrašnju i vanjsku trgovinu</izvorni_sadrzaj>
    <derivirana_varijabla naziv="DomainObject.Predmet.StrankaNazivFormated_1">Financijska agencija,GORENJE ZAGREB društvo s ograničenom odgovornošću za unutrašnju i vanjsku trgovinu</derivirana_varijabla>
  </DomainObject.Predmet.StrankaNazivFormated>
  <DomainObject.Predmet.StrankaNazivFormatedOIB>
    <izvorni_sadrzaj>Financijska agencija, OIB 85821130368,GORENJE ZAGREB društvo s ograničenom odgovornošću za unutrašnju i vanjsku trgovinu, OIB 17323115409</izvorni_sadrzaj>
    <derivirana_varijabla naziv="DomainObject.Predmet.StrankaNazivFormatedOIB_1">Financijska agencija, OIB 85821130368,GORENJE ZAGREB društvo s ograničenom odgovornošću za unutrašnju i vanjsku trgovinu, OIB 17323115409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212322.89</izvorni_sadrzaj>
    <derivirana_varijabla naziv="DomainObject.Predmet.TrenutnaVrijednost_1">212322.89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GORENJE ZAGREB društvo s ograničenom odgovornošću za unutrašnju i vanjsku trgovinu</item>
    </izvorni_sadrzaj>
    <derivirana_varijabla naziv="DomainObject.Predmet.StrankaListFormated_1">
      <item>Financijska agencija</item>
      <item>GORENJE ZAGREB društvo s ograničenom odgovornošću za unutrašnju i vanjsku trgovinu</item>
    </derivirana_varijabla>
  </DomainObject.Predmet.StrankaListFormated>
  <DomainObject.Predmet.StrankaList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FormatedOIB_1">
      <item>Financijska agencija, OIB 85821130368</item>
      <item>GORENJE ZAGREB društvo s ograničenom odgovornošću za unutrašnju i vanjsku trgovinu, OIB 17323115409</item>
    </derivirana_varijabla>
  </DomainObject.Predmet.StrankaListFormatedOIB>
  <DomainObject.Predmet.StrankaListFormatedWithAdress>
    <izvorni_sadrzaj>
      <item>Financijska agencija, A. Cesarca 2, 42000 Varaždin</item>
      <item>GORENJE ZAGREB društvo s ograničenom odgovornošću za unutrašnju i vanjsku trgovinu, Slavonska avenija 264, 10000 Zagreb</item>
    </izvorni_sadrzaj>
    <derivirana_varijabla naziv="DomainObject.Predmet.StrankaListFormatedWithAdress_1">
      <item>Financijska agencija, A. Cesarca 2, 42000 Varaždin</item>
      <item>GORENJE ZAGREB društvo s ograničenom odgovornošću za unutrašnju i vanjsku trgovinu, Slavonska avenija 264,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GORENJE ZAGREB društvo s ograničenom odgovornošću za unutrašnju i vanjsku trgovinu, OIB 17323115409, Slavonska avenija 264, 10000 Zagreb</item>
    </izvorni_sadrzaj>
    <derivirana_varijabla naziv="DomainObject.Predmet.StrankaListFormatedWithAdressOIB_1">
      <item>Financijska agencija, OIB 85821130368, A. Cesarca 2, 42000 Varaždin</item>
      <item>GORENJE ZAGREB društvo s ograničenom odgovornošću za unutrašnju i vanjsku trgovinu, OIB 17323115409, Slavonska avenija 264, 10000 Zagreb</item>
    </derivirana_varijabla>
  </DomainObject.Predmet.StrankaListFormatedWithAdressOIB>
  <DomainObject.Predmet.StrankaListNazivFormated>
    <izvorni_sadrzaj>
      <item>Financijska agencija</item>
      <item>GORENJE ZAGREB društvo s ograničenom odgovornošću za unutrašnju i vanjsku trgovinu</item>
    </izvorni_sadrzaj>
    <derivirana_varijabla naziv="DomainObject.Predmet.StrankaListNazivFormated_1">
      <item>Financijska agencija</item>
      <item>GORENJE ZAGREB društvo s ograničenom odgovornošću za unutrašnju i vanjsku trgovinu</item>
    </derivirana_varijabla>
  </DomainObject.Predmet.StrankaListNazivFormated>
  <DomainObject.Predmet.StrankaListNaziv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NazivFormatedOIB_1">
      <item>Financijska agencija, OIB 85821130368</item>
      <item>GORENJE ZAGREB društvo s ograničenom odgovornošću za unutrašnju i vanjsku trgovinu, OIB 17323115409</item>
    </derivirana_varijabla>
  </DomainObject.Predmet.StrankaListNazivFormatedOIB>
  <DomainObject.Predmet.ProtuStrankaListFormated>
    <izvorni_sadrzaj>
      <item>IZI PROM d.o.o. za trgovinu i graditeljstvo u stečaju zastupanog po punomoćniku Nenad Mikulić; Valentina Pugar</item>
    </izvorni_sadrzaj>
    <derivirana_varijabla naziv="DomainObject.Predmet.ProtuStrankaListFormated_1">
      <item>IZI PROM d.o.o. za trgovinu i graditeljstvo u stečaju zastupanog po punomoćniku Nenad Mikulić; Valentina Pugar</item>
    </derivirana_varijabla>
  </DomainObject.Predmet.ProtuStrankaListFormated>
  <DomainObject.Predmet.ProtuStrankaListFormatedOIB>
    <izvorni_sadrzaj>
      <item>IZI PROM d.o.o. za trgovinu i graditeljstvo u stečaju, OIB 18080695014 zastupanog po punomoćniku Nenad Mikulić; Valentina Pugar</item>
    </izvorni_sadrzaj>
    <derivirana_varijabla naziv="DomainObject.Predmet.ProtuStrankaListFormatedOIB_1">
      <item>IZI PROM d.o.o. za trgovinu i graditeljstvo u stečaju, OIB 18080695014 zastupanog po punomoćniku Nenad Mikulić; Valentina Pugar</item>
    </derivirana_varijabla>
  </DomainObject.Predmet.ProtuStrankaListFormatedOIB>
  <DomainObject.Predmet.ProtuStrankaListFormatedWithAdress>
    <izvorni_sadrzaj>
      <item>IZI PROM d.o.o. za trgovinu i graditeljstvo u stečaju, Josipa Broza-Tita 10, 40315 Mursko Središće zastupanog po punomoćniku Nenad Mikulić; Valentina Pugar</item>
    </izvorni_sadrzaj>
    <derivirana_varijabla naziv="DomainObject.Predmet.ProtuStrankaListFormatedWithAdress_1">
      <item>IZI PROM d.o.o. za trgovinu i graditeljstvo u stečaju, Josipa Broza-Tita 10, 40315 Mursko Središće zastupanog po punomoćniku Nenad Mikulić; Valentina Pugar</item>
    </derivirana_varijabla>
  </DomainObject.Predmet.ProtuStrankaListFormatedWithAdress>
  <DomainObject.Predmet.ProtuStrankaListFormatedWithAdressOIB>
    <izvorni_sadrzaj>
      <item>IZI PROM d.o.o. za trgovinu i graditeljstvo u stečaju, OIB 18080695014, Josipa Broza-Tita 10, 40315 Mursko Središće zastupanog po punomoćniku Nenad Mikulić; Valentina Pugar</item>
    </izvorni_sadrzaj>
    <derivirana_varijabla naziv="DomainObject.Predmet.ProtuStrankaListFormatedWithAdressOIB_1">
      <item>IZI PROM d.o.o. za trgovinu i graditeljstvo u stečaju, OIB 18080695014, Josipa Broza-Tita 10, 40315 Mursko Središće zastupanog po punomoćniku Nenad Mikulić; Valentina Pugar</item>
    </derivirana_varijabla>
  </DomainObject.Predmet.ProtuStrankaListFormatedWithAdressOIB>
  <DomainObject.Predmet.ProtuStrankaListNazivFormated>
    <izvorni_sadrzaj>
      <item>IZI PROM d.o.o. za trgovinu i graditeljstvo u stečaju</item>
    </izvorni_sadrzaj>
    <derivirana_varijabla naziv="DomainObject.Predmet.ProtuStrankaListNazivFormated_1">
      <item>IZI PROM d.o.o. za trgovinu i graditeljstvo u stečaju</item>
    </derivirana_varijabla>
  </DomainObject.Predmet.ProtuStrankaListNazivFormated>
  <DomainObject.Predmet.ProtuStrankaListNazivFormatedOIB>
    <izvorni_sadrzaj>
      <item>IZI PROM d.o.o. za trgovinu i graditeljstvo u stečaju, OIB 18080695014</item>
    </izvorni_sadrzaj>
    <derivirana_varijabla naziv="DomainObject.Predmet.ProtuStrankaListNazivFormatedOIB_1">
      <item>IZI PROM d.o.o. za trgovinu i graditeljstvo u stečaju, OIB 18080695014</item>
    </derivirana_varijabla>
  </DomainObject.Predmet.ProtuStrankaListNazivFormatedOIB>
  <DomainObject.Predmet.OstaliListFormated>
    <izvorni_sadrzaj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Formated_1">
      <item>Sudski registar</item>
      <item>Nenad Mikulić punomoćnik sudionika u postupku IZI PROM d.o.o. za trgovinu i graditeljstvo u stečaju</item>
      <item>Valentina Pugar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FormatedOIB_1">
      <item>Sudski registar</item>
      <item>Nenad Mikulić, OIB 01513666489 punomoćnik sudionika u postupku IZI PROM d.o.o. za trgovinu i graditeljstvo u stečaju</item>
      <item>Valentina Pugar, OIB 61056687129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izvorni_sadrzaj>
    <derivirana_varijabla naziv="DomainObject.Predmet.OstaliListFormatedWithAdress_1">
      <item>Sudski registar</item>
      <item>Nenad Mikulić, Frankopanska 39, 40315 Peklenica punomoćnik sudionika u postupku IZI PROM d.o.o. za trgovinu i graditeljstvo u stečaju</item>
      <item>Valentina Pugar,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punomoćnik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NazivFormated_1"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NazivFormatedOIB_1"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St-400/2016-44</izvorni_sadrzaj>
    <derivirana_varijabla naziv="DomainObject.PoslovniBrojDokumenta_1">St-400/2016-44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IZI PROM d.o.o. za trgovinu i graditeljstvo u stečaju</izvorni_sadrzaj>
    <derivirana_varijabla naziv="DomainObject.Predmet.ProtustrankaIDrugi_1">IZI PROM d.o.o. za trgovinu i graditeljstvo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IZI PROM d.o.o. za trgovinu i graditeljstvo u stečaju, OIB 18080695014, Josipa Broza-Tita 10, 40315 Mursko Središće</izvorni_sadrzaj>
    <derivirana_varijabla naziv="DomainObject.Predmet.ProtustrankaIDrugiAdressOIB_1">IZI PROM d.o.o. za trgovinu i graditeljstvo u stečaju, OIB 18080695014, Josipa Broza-Tita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izvorni_sadrzaj>
    <derivirana_varijabla naziv="DomainObject.Predmet.SudioniciListNaziv_1"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derivirana_varijabla>
  </DomainObject.Predmet.SudioniciListNaziv>
  <DomainObject.Predmet.SudioniciListAdressOIB>
    <izvorni_sadrzaj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izvorni_sadrzaj>
    <derivirana_varijabla naziv="DomainObject.Predmet.SudioniciListAdressOIB_1"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B87E8-DE84-4A44-8663-FF2A3C80D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2814</properties:Characters>
  <properties:Lines>91</properties:Lines>
  <properties:Paragraphs>30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2018-05-15T12:45:00Z</cp:lastPrinted>
  <dcterms:modified xmlns:xsi="http://www.w3.org/2001/XMLSchema-instance" xsi:type="dcterms:W3CDTF">2018-05-15T12:48:00Z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St-400/2016-44 / Odluka - Rješenje - prodaja (odluka_St-400_2016-44.docx)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