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79faf" w14:paraId="1779faf" w:rsidRDefault="002720B1" w:rsidP="001940FB" w:rsidR="002720B1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56116D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BB396C" w:rsidP="00BB396C" w:rsidR="00BB396C" w:rsidRPr="00372EC9">
      <w:pPr>
        <w:spacing w:lineRule="auto" w:line="276" w:after="0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2720B1" w:rsidP="00AA6BCF" w:rsidR="002720B1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2720B1" w:rsidP="002720B1" w:rsidR="002720B1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2720B1" w:rsidP="002720B1" w:rsidR="002720B1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2720B1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2720B1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BRA-MA kreditna unija u </w:t>
      </w:r>
      <w:r>
        <w:rPr>
          <w:rFonts w:cs="Calibri" w:eastAsia="Calibri" w:hAnsi="Calibri" w:ascii="Calibri"/>
          <w:bCs/>
          <w:lang w:val="hr-HR"/>
        </w:rPr>
        <w:t xml:space="preserve">stečaju, Put Firula 53, Split,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MBS: 060031266, OIB: 96497966580, kojim su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vjerovnici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783BFB" w:rsidR="00AA6BCF" w:rsidRPr="00783BFB">
      <w:pPr>
        <w:suppressAutoHyphens/>
        <w:spacing w:after="0"/>
        <w:jc w:val="both"/>
        <w:rPr>
          <w:rFonts w:cs="Calibri" w:hAnsi="Calibri" w:ascii="Calibri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575392">
        <w:rPr>
          <w:rFonts w:cs="Calibri" w:eastAsia="Arial Unicode MS" w:hAnsi="Calibri" w:ascii="Calibri"/>
          <w:kern w:val="1"/>
          <w:lang w:eastAsia="ar-SA" w:val="hr-HR"/>
        </w:rPr>
        <w:t>MIL</w:t>
      </w:r>
      <w:r w:rsidR="00C57637">
        <w:rPr>
          <w:rFonts w:cs="Calibri" w:eastAsia="Arial Unicode MS" w:hAnsi="Calibri" w:ascii="Calibri"/>
          <w:kern w:val="1"/>
          <w:lang w:eastAsia="ar-SA" w:val="hr-HR"/>
        </w:rPr>
        <w:t>JENKO GALE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podni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o</w:t>
      </w:r>
      <w:r w:rsidR="002720B1">
        <w:rPr>
          <w:rFonts w:cs="Calibri" w:eastAsia="Arial Unicode MS" w:hAnsi="Calibri" w:ascii="Calibri"/>
          <w:kern w:val="1"/>
          <w:lang w:eastAsia="ar-SA" w:val="hr-HR"/>
        </w:rPr>
        <w:t xml:space="preserve"> prijavu tražbine u iznosu od </w:t>
      </w:r>
      <w:r w:rsidR="00C57637">
        <w:rPr>
          <w:rFonts w:cs="Calibri" w:eastAsia="Arial Unicode MS" w:hAnsi="Calibri" w:ascii="Calibri"/>
          <w:kern w:val="1"/>
          <w:lang w:eastAsia="ar-SA" w:val="hr-HR"/>
        </w:rPr>
        <w:t>91.374,66</w:t>
      </w:r>
      <w:r w:rsidR="00783BFB" w:rsidRPr="00783BFB">
        <w:rPr>
          <w:rFonts w:cs="Calibri" w:hAnsi="Calibri" w:ascii="Calibri"/>
        </w:rPr>
        <w:t xml:space="preserve"> kn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te 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mu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C57637">
        <w:rPr>
          <w:rFonts w:cs="Calibri" w:eastAsia="Arial Unicode MS" w:hAnsi="Calibri" w:ascii="Calibri"/>
          <w:kern w:val="1"/>
          <w:lang w:eastAsia="ar-SA" w:val="hr-HR"/>
        </w:rPr>
        <w:t>85</w:t>
      </w:r>
      <w:r w:rsidR="00575392">
        <w:rPr>
          <w:rFonts w:cs="Calibri" w:eastAsia="Arial Unicode MS" w:hAnsi="Calibri" w:ascii="Calibri"/>
          <w:kern w:val="1"/>
          <w:lang w:eastAsia="ar-SA" w:val="hr-HR"/>
        </w:rPr>
        <w:t>.9</w:t>
      </w:r>
      <w:r w:rsidR="00C57637">
        <w:rPr>
          <w:rFonts w:cs="Calibri" w:eastAsia="Arial Unicode MS" w:hAnsi="Calibri" w:ascii="Calibri"/>
          <w:kern w:val="1"/>
          <w:lang w:eastAsia="ar-SA" w:val="hr-HR"/>
        </w:rPr>
        <w:t>74</w:t>
      </w:r>
      <w:r w:rsidR="00575392">
        <w:rPr>
          <w:rFonts w:cs="Calibri" w:eastAsia="Arial Unicode MS" w:hAnsi="Calibri" w:ascii="Calibri"/>
          <w:kern w:val="1"/>
          <w:lang w:eastAsia="ar-SA" w:val="hr-HR"/>
        </w:rPr>
        <w:t>,</w:t>
      </w:r>
      <w:r w:rsidR="00C57637">
        <w:rPr>
          <w:rFonts w:cs="Calibri" w:eastAsia="Arial Unicode MS" w:hAnsi="Calibri" w:ascii="Calibri"/>
          <w:kern w:val="1"/>
          <w:lang w:eastAsia="ar-SA" w:val="hr-HR"/>
        </w:rPr>
        <w:t>66</w:t>
      </w:r>
      <w:r w:rsidR="00783BFB" w:rsidRPr="00783BFB">
        <w:rPr>
          <w:rFonts w:cs="Calibri" w:hAnsi="Calibri" w:ascii="Calibri"/>
        </w:rPr>
        <w:t xml:space="preserve"> </w:t>
      </w:r>
      <w:r w:rsidR="00F20B3B" w:rsidRPr="00F20B3B">
        <w:rPr>
          <w:rFonts w:cs="Calibri" w:hAnsi="Calibri" w:ascii="Calibri"/>
        </w:rPr>
        <w:t>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C57637">
        <w:rPr>
          <w:rFonts w:cs="Calibri" w:eastAsia="Arial Unicode MS" w:hAnsi="Calibri" w:ascii="Calibri"/>
          <w:kern w:val="1"/>
          <w:lang w:eastAsia="ar-SA" w:val="hr-HR"/>
        </w:rPr>
        <w:t>5</w:t>
      </w:r>
      <w:r w:rsidR="00575392">
        <w:rPr>
          <w:rFonts w:cs="Calibri" w:eastAsia="Arial Unicode MS" w:hAnsi="Calibri" w:ascii="Calibri"/>
          <w:kern w:val="1"/>
          <w:lang w:eastAsia="ar-SA" w:val="hr-HR"/>
        </w:rPr>
        <w:t>.</w:t>
      </w:r>
      <w:r w:rsidR="00C57637">
        <w:rPr>
          <w:rFonts w:cs="Calibri" w:eastAsia="Arial Unicode MS" w:hAnsi="Calibri" w:ascii="Calibri"/>
          <w:kern w:val="1"/>
          <w:lang w:eastAsia="ar-SA" w:val="hr-HR"/>
        </w:rPr>
        <w:t>4</w:t>
      </w:r>
      <w:r w:rsidR="00575392">
        <w:rPr>
          <w:rFonts w:cs="Calibri" w:eastAsia="Arial Unicode MS" w:hAnsi="Calibri" w:ascii="Calibri"/>
          <w:kern w:val="1"/>
          <w:lang w:eastAsia="ar-SA" w:val="hr-HR"/>
        </w:rPr>
        <w:t>00,00</w:t>
      </w:r>
      <w:r w:rsidR="00F20B3B" w:rsidRPr="00F20B3B">
        <w:rPr>
          <w:rFonts w:cs="Calibri" w:hAnsi="Calibri" w:ascii="Calibri"/>
        </w:rPr>
        <w:t xml:space="preserve"> kn</w:t>
      </w:r>
      <w:r w:rsidR="00F20B3B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 xml:space="preserve">s osnova članskih udjela koje ne ulaze u tražbine viših </w:t>
      </w:r>
      <w:r w:rsidR="002720B1">
        <w:rPr>
          <w:rFonts w:cs="Calibri" w:hAnsi="Calibri" w:ascii="Calibri"/>
        </w:rPr>
        <w:t xml:space="preserve">pa čak ni nižih </w:t>
      </w:r>
      <w:r w:rsidR="00BD0B6A" w:rsidRPr="00372EC9">
        <w:rPr>
          <w:rFonts w:cs="Calibri" w:hAnsi="Calibri" w:ascii="Calibri"/>
        </w:rPr>
        <w:t xml:space="preserve">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2720B1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2720B1" w:rsidRPr="002720B1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2720B1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372EC9">
        <w:rPr>
          <w:rFonts w:cs="Calibri" w:eastAsia="Times New Roman" w:hAnsi="Calibri" w:ascii="Calibri"/>
          <w:lang w:val="hr-HR"/>
        </w:rPr>
        <w:t xml:space="preserve"> </w:t>
      </w:r>
    </w:p>
    <w:p w:rsidRDefault="00BD0B6A" w:rsidP="00AA6BCF" w:rsidR="00BD0B6A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E43846" w:rsidP="00AA6BCF" w:rsidR="00E43846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8A10DB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8A10DB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57637" w:rsidP="00C57637" w:rsidR="00AA6BCF" w:rsidRPr="008A10DB">
            <w:pPr>
              <w:spacing w:after="0"/>
              <w:jc w:val="both"/>
              <w:rPr>
                <w:rFonts w:cs="Calibri" w:hAnsi="Calibri" w:ascii="Calibri"/>
              </w:rPr>
            </w:pPr>
            <w:r w:rsidRPr="008A10DB">
              <w:rPr>
                <w:rFonts w:cs="Calibri" w:hAnsi="Calibri" w:ascii="Calibri"/>
              </w:rPr>
              <w:t>MILJENKO GALE</w:t>
            </w:r>
            <w:r w:rsidR="00F20B3B" w:rsidRPr="008A10DB">
              <w:rPr>
                <w:rFonts w:cs="Calibri" w:hAnsi="Calibri" w:ascii="Calibri"/>
              </w:rPr>
              <w:t xml:space="preserve">, </w:t>
            </w:r>
            <w:r w:rsidRPr="008A10DB">
              <w:rPr>
                <w:rFonts w:cs="Calibri" w:hAnsi="Calibri" w:ascii="Calibri"/>
              </w:rPr>
              <w:t>V. Krstulovića 21</w:t>
            </w:r>
            <w:r w:rsidR="00783BFB" w:rsidRPr="008A10DB">
              <w:rPr>
                <w:rFonts w:cs="Calibri" w:hAnsi="Calibri" w:ascii="Calibri"/>
              </w:rPr>
              <w:t xml:space="preserve">, </w:t>
            </w:r>
            <w:r w:rsidR="00575392" w:rsidRPr="008A10DB">
              <w:rPr>
                <w:rFonts w:cs="Calibri" w:hAnsi="Calibri" w:ascii="Calibri"/>
              </w:rPr>
              <w:t>S</w:t>
            </w:r>
            <w:r w:rsidRPr="008A10DB">
              <w:rPr>
                <w:rFonts w:cs="Calibri" w:hAnsi="Calibri" w:ascii="Calibri"/>
              </w:rPr>
              <w:t>plit</w:t>
            </w:r>
            <w:r w:rsidR="00575392" w:rsidRPr="008A10DB">
              <w:rPr>
                <w:rFonts w:cs="Calibri" w:hAnsi="Calibri" w:ascii="Calibri"/>
              </w:rPr>
              <w:t>,</w:t>
            </w:r>
            <w:r w:rsidR="003C5AF8" w:rsidRPr="008A10DB">
              <w:rPr>
                <w:rFonts w:cs="Calibri" w:hAnsi="Calibri" w:ascii="Calibri"/>
              </w:rPr>
              <w:t xml:space="preserve"> </w:t>
            </w:r>
            <w:r w:rsidR="003A5883" w:rsidRPr="008A10DB">
              <w:rPr>
                <w:rFonts w:cs="Calibri" w:hAnsi="Calibri" w:ascii="Calibri"/>
              </w:rPr>
              <w:t>OIB:</w:t>
            </w:r>
            <w:r w:rsidR="00E43846" w:rsidRPr="008A10DB">
              <w:rPr>
                <w:rFonts w:cs="Calibri" w:hAnsi="Calibri" w:ascii="Calibri"/>
              </w:rPr>
              <w:t xml:space="preserve"> </w:t>
            </w:r>
            <w:r w:rsidRPr="008A10DB">
              <w:rPr>
                <w:rFonts w:cs="Calibri" w:hAnsi="Calibri" w:ascii="Calibri"/>
              </w:rPr>
              <w:t>12143297986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57637" w:rsidP="008C6FF0" w:rsidR="00AA6BCF" w:rsidRPr="008A10DB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8A10DB">
              <w:rPr>
                <w:rFonts w:cs="Calibri" w:hAnsi="Calibri" w:ascii="Calibri"/>
              </w:rPr>
              <w:t>Ugovor o štednom depozitu broj 81-70-80147-6, knjigovodstvena kartica članskog uloga, izračun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D0B6A" w:rsidP="00AA6BCF" w:rsidR="00BD0B6A" w:rsidRPr="008A10DB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C57637" w:rsidP="00AA6BCF" w:rsidR="00AA6BCF" w:rsidRPr="008A10DB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8A10DB">
              <w:rPr>
                <w:rFonts w:cs="Calibri" w:hAnsi="Calibri" w:ascii="Calibri"/>
              </w:rPr>
              <w:t>91.374,66</w:t>
            </w:r>
            <w:r w:rsidR="00783BFB" w:rsidRPr="008A10DB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BD0B6A" w:rsidR="00AA6BCF" w:rsidRPr="008A10DB">
            <w:pPr>
              <w:spacing w:after="0"/>
              <w:rPr>
                <w:rFonts w:cs="Calibri" w:hAnsi="Calibri" w:ascii="Calibri"/>
              </w:rPr>
            </w:pPr>
          </w:p>
          <w:p w:rsidRDefault="00C57637" w:rsidP="00AA6BCF" w:rsidR="00AA6BCF" w:rsidRPr="008A10DB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8A10DB">
              <w:rPr>
                <w:rFonts w:cs="Calibri" w:hAnsi="Calibri" w:ascii="Calibri"/>
              </w:rPr>
              <w:t>85.974,66</w:t>
            </w:r>
            <w:r w:rsidR="00783BFB" w:rsidRPr="008A10DB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0B6A" w:rsidP="00E43846" w:rsidR="00BD0B6A" w:rsidRPr="008A10DB">
            <w:pPr>
              <w:spacing w:after="0"/>
              <w:rPr>
                <w:rFonts w:cs="Calibri" w:hAnsi="Calibri" w:ascii="Calibri"/>
              </w:rPr>
            </w:pPr>
          </w:p>
          <w:p w:rsidRDefault="00C57637" w:rsidP="00C57637" w:rsidR="00AA6BCF" w:rsidRPr="008A10DB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8A10DB">
              <w:rPr>
                <w:rFonts w:cs="Calibri" w:hAnsi="Calibri" w:ascii="Calibri"/>
              </w:rPr>
              <w:t>5</w:t>
            </w:r>
            <w:r w:rsidR="00575392" w:rsidRPr="008A10DB">
              <w:rPr>
                <w:rFonts w:cs="Calibri" w:hAnsi="Calibri" w:ascii="Calibri"/>
              </w:rPr>
              <w:t>.</w:t>
            </w:r>
            <w:r w:rsidRPr="008A10DB">
              <w:rPr>
                <w:rFonts w:cs="Calibri" w:hAnsi="Calibri" w:ascii="Calibri"/>
              </w:rPr>
              <w:t>4</w:t>
            </w:r>
            <w:r w:rsidR="00575392" w:rsidRPr="008A10DB">
              <w:rPr>
                <w:rFonts w:cs="Calibri" w:hAnsi="Calibri" w:ascii="Calibri"/>
              </w:rPr>
              <w:t>00,00</w:t>
            </w:r>
            <w:r w:rsidR="00F20B3B" w:rsidRPr="008A10DB">
              <w:rPr>
                <w:rFonts w:cs="Calibri" w:hAnsi="Calibri" w:ascii="Calibri"/>
              </w:rPr>
              <w:t xml:space="preserve"> kn</w:t>
            </w:r>
          </w:p>
        </w:tc>
      </w:tr>
    </w:tbl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2720B1" w:rsidP="002720B1" w:rsidR="002720B1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B17760" w:rsidP="004148F9" w:rsidR="004148F9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148F9" w:rsidP="004148F9" w:rsidR="004148F9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4148F9" w:rsidP="004148F9" w:rsidR="004148F9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4148F9" w:rsidP="004148F9" w:rsidR="004148F9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BB396C" w:rsidP="00BB396C" w:rsidR="00BB396C" w:rsidRPr="00B706F7">
      <w:pPr>
        <w:spacing w:lineRule="auto" w:line="276" w:after="0"/>
        <w:jc w:val="both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2B06" w:rsidR="005C2B06">
      <w:pPr>
        <w:spacing w:after="0"/>
      </w:pPr>
      <w:r>
        <w:separator/>
      </w:r>
    </w:p>
  </w:endnote>
  <w:endnote w:id="0" w:type="continuationSeparator">
    <w:p w:rsidRDefault="005C2B06" w:rsidR="005C2B0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3114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2B06" w:rsidR="005C2B06">
      <w:pPr>
        <w:spacing w:after="0"/>
      </w:pPr>
      <w:r>
        <w:separator/>
      </w:r>
    </w:p>
  </w:footnote>
  <w:footnote w:id="0" w:type="continuationSeparator">
    <w:p w:rsidRDefault="005C2B06" w:rsidR="005C2B06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1142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>Ste</w:t>
                </w:r>
                <w:r w:rsidRPr="00F95ED2">
                  <w:rPr>
                    <w:rFonts w:cs="Cambria" w:hAnsi="Cambria" w:ascii="Cambria"/>
                    <w:sz w:val="24"/>
                    <w:szCs w:val="24"/>
                  </w:rPr>
                  <w:t>č</w:t>
                </w:r>
                <w:r w:rsidRPr="00F95ED2">
                  <w:rPr>
                    <w:rFonts w:hAnsi="Palatino" w:ascii="Palatino"/>
                    <w:sz w:val="24"/>
                    <w:szCs w:val="24"/>
                  </w:rPr>
                  <w:t>ajni upravitelj</w:t>
                </w:r>
              </w:p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>Stjepan Lovi</w:t>
                </w:r>
                <w:r w:rsidRPr="00F95ED2">
                  <w:rPr>
                    <w:rFonts w:cs="Cambria" w:hAnsi="Cambria" w:ascii="Cambria"/>
                    <w:sz w:val="24"/>
                    <w:szCs w:val="24"/>
                  </w:rPr>
                  <w:t>ć</w:t>
                </w:r>
              </w:p>
              <w:p w:rsidRDefault="00F666FB" w:rsidP="00D51C39" w:rsidR="00F666FB" w:rsidRPr="00F95ED2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F95ED2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95ED2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</w:t>
                </w:r>
                <w:r w:rsidRPr="00F95ED2">
                  <w:rPr>
                    <w:rFonts w:cs="Cambria"/>
                    <w:b/>
                    <w:i/>
                    <w:sz w:val="20"/>
                    <w:szCs w:val="20"/>
                  </w:rPr>
                  <w:t>ć</w:t>
                </w:r>
                <w:r w:rsidRPr="00F95ED2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eva 13, tel. 01/48 72 545, fax. 01/48 19 152</w:t>
                </w:r>
              </w:p>
              <w:p w:rsidRDefault="00F666FB" w:rsidP="00D51C39" w:rsidR="00F666FB" w:rsidRPr="00F95ED2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95ED2">
                  <w:rPr>
                    <w:rFonts w:hAnsi="Palatino" w:ascii="Palatino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F666FB" w:rsidP="00356B0C" w:rsidR="00F666FB" w:rsidRPr="00F95ED2">
                <w:pPr>
                  <w:rPr>
                    <w:rFonts w:hAnsi="Palatino" w:ascii="Palatino"/>
                  </w:rPr>
                </w:pPr>
              </w:p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EF2AA3A2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66B3"/>
    <w:rsid w:val="00037CEA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3FFC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720B1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2F5BF9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AF8"/>
    <w:rsid w:val="003C5F98"/>
    <w:rsid w:val="003D639A"/>
    <w:rsid w:val="003E31E5"/>
    <w:rsid w:val="003E65FE"/>
    <w:rsid w:val="003F14E9"/>
    <w:rsid w:val="003F2BB3"/>
    <w:rsid w:val="0040251C"/>
    <w:rsid w:val="0040542B"/>
    <w:rsid w:val="004148F9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116D"/>
    <w:rsid w:val="00562D0B"/>
    <w:rsid w:val="005666D8"/>
    <w:rsid w:val="005707FA"/>
    <w:rsid w:val="00573CEC"/>
    <w:rsid w:val="005741EF"/>
    <w:rsid w:val="00575392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2B06"/>
    <w:rsid w:val="005C39DF"/>
    <w:rsid w:val="005D1CF6"/>
    <w:rsid w:val="005D4002"/>
    <w:rsid w:val="005D7800"/>
    <w:rsid w:val="005E3F5A"/>
    <w:rsid w:val="005E59ED"/>
    <w:rsid w:val="005F00EE"/>
    <w:rsid w:val="005F169A"/>
    <w:rsid w:val="005F4850"/>
    <w:rsid w:val="005F5704"/>
    <w:rsid w:val="005F6CE5"/>
    <w:rsid w:val="00604720"/>
    <w:rsid w:val="00606043"/>
    <w:rsid w:val="0060637A"/>
    <w:rsid w:val="006077AC"/>
    <w:rsid w:val="00612C8D"/>
    <w:rsid w:val="00617876"/>
    <w:rsid w:val="00617C8B"/>
    <w:rsid w:val="006207AE"/>
    <w:rsid w:val="006234B7"/>
    <w:rsid w:val="0062585C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3DB8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1142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3BFB"/>
    <w:rsid w:val="0078466D"/>
    <w:rsid w:val="00787DE4"/>
    <w:rsid w:val="00790BE3"/>
    <w:rsid w:val="00792C89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708E2"/>
    <w:rsid w:val="00873C81"/>
    <w:rsid w:val="00883B73"/>
    <w:rsid w:val="00887748"/>
    <w:rsid w:val="00890E3A"/>
    <w:rsid w:val="008961AF"/>
    <w:rsid w:val="008A10DB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C6FF0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40D8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AF4D84"/>
    <w:rsid w:val="00B02429"/>
    <w:rsid w:val="00B03187"/>
    <w:rsid w:val="00B04819"/>
    <w:rsid w:val="00B14038"/>
    <w:rsid w:val="00B154F2"/>
    <w:rsid w:val="00B15747"/>
    <w:rsid w:val="00B17306"/>
    <w:rsid w:val="00B17760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7F48"/>
    <w:rsid w:val="00BB1929"/>
    <w:rsid w:val="00BB396C"/>
    <w:rsid w:val="00BB5011"/>
    <w:rsid w:val="00BC0A8E"/>
    <w:rsid w:val="00BC381B"/>
    <w:rsid w:val="00BD0B6A"/>
    <w:rsid w:val="00BD45EA"/>
    <w:rsid w:val="00BD578F"/>
    <w:rsid w:val="00BE29E2"/>
    <w:rsid w:val="00BF0A20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57637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5730"/>
    <w:rsid w:val="00C86386"/>
    <w:rsid w:val="00C8754F"/>
    <w:rsid w:val="00C91741"/>
    <w:rsid w:val="00C9771B"/>
    <w:rsid w:val="00CA05D0"/>
    <w:rsid w:val="00CA0EA0"/>
    <w:rsid w:val="00CA3C1F"/>
    <w:rsid w:val="00CA5D54"/>
    <w:rsid w:val="00CA5FB8"/>
    <w:rsid w:val="00CA71AD"/>
    <w:rsid w:val="00CB183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65A12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3846"/>
    <w:rsid w:val="00E45609"/>
    <w:rsid w:val="00E5386C"/>
    <w:rsid w:val="00E53BFC"/>
    <w:rsid w:val="00E55249"/>
    <w:rsid w:val="00E62751"/>
    <w:rsid w:val="00E650E9"/>
    <w:rsid w:val="00E66685"/>
    <w:rsid w:val="00E76602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0F28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0B3B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DB4"/>
    <w:rsid w:val="00F82249"/>
    <w:rsid w:val="00F841E5"/>
    <w:rsid w:val="00F934C5"/>
    <w:rsid w:val="00F94059"/>
    <w:rsid w:val="00F95ED2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Referencakomentara" w:type="character">
    <w:name w:val="annotation reference"/>
    <w:uiPriority w:val="99"/>
    <w:semiHidden/>
    <w:unhideWhenUsed/>
    <w:rsid w:val="003C5AF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3C5AF8"/>
    <w:rPr>
      <w:sz w:val="20"/>
      <w:szCs w:val="20"/>
    </w:rPr>
  </w:style>
  <w:style w:customStyle="true" w:styleId="TekstkomentaraChar" w:type="character">
    <w:name w:val="Tekst komentara Char"/>
    <w:link w:val="Tekstkomentara"/>
    <w:uiPriority w:val="99"/>
    <w:semiHidden/>
    <w:rsid w:val="003C5AF8"/>
    <w:rPr>
      <w:lang w:eastAsia="en-US"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3C5AF8"/>
    <w:rPr>
      <w:b/>
      <w:bCs/>
    </w:rPr>
  </w:style>
  <w:style w:customStyle="true" w:styleId="PredmetkomentaraChar" w:type="character">
    <w:name w:val="Predmet komentara Char"/>
    <w:link w:val="Predmetkomentara"/>
    <w:uiPriority w:val="99"/>
    <w:semiHidden/>
    <w:rsid w:val="003C5AF8"/>
    <w:rPr>
      <w:b/>
      <w:bCs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7311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1142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1142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1142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1142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Referencakomentara" w:type="character">
    <w:name w:val="annotation reference"/>
    <w:uiPriority w:val="99"/>
    <w:semiHidden/>
    <w:unhideWhenUsed/>
    <w:rsid w:val="003C5AF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3C5AF8"/>
    <w:rPr>
      <w:sz w:val="20"/>
      <w:szCs w:val="20"/>
    </w:rPr>
  </w:style>
  <w:style w:customStyle="1" w:styleId="TekstkomentaraChar" w:type="character">
    <w:name w:val="Tekst komentara Char"/>
    <w:link w:val="Tekstkomentara"/>
    <w:uiPriority w:val="99"/>
    <w:semiHidden/>
    <w:rsid w:val="003C5AF8"/>
    <w:rPr>
      <w:lang w:eastAsia="en-US"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3C5AF8"/>
    <w:rPr>
      <w:b/>
      <w:bCs/>
    </w:rPr>
  </w:style>
  <w:style w:customStyle="1" w:styleId="PredmetkomentaraChar" w:type="character">
    <w:name w:val="Predmet komentara Char"/>
    <w:link w:val="Predmetkomentara"/>
    <w:uiPriority w:val="99"/>
    <w:semiHidden/>
    <w:rsid w:val="003C5AF8"/>
    <w:rPr>
      <w:b/>
      <w:bCs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7311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1142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1142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1142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1142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A9655B-7ED2-46B8-ADC5-FE6F5E3213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258</properties:Words>
  <properties:Characters>1428</properties:Characters>
  <properties:Lines>75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2018-08-23T10:45:00Z</dcterms:created>
  <dc:creator>Anja</dc:creator>
  <cp:keywords/>
  <cp:lastModifiedBy>Paško Bačić</cp:lastModifiedBy>
  <cp:lastPrinted>2018-07-04T06:22:00Z</cp:lastPrinted>
  <dcterms:modified xmlns:xsi="http://www.w3.org/2001/XMLSchema-instance" xsi:type="dcterms:W3CDTF">2018-08-23T11:51:00Z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St-651/2017-252 / Podnesak - Podnesak (-252.docx)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