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9705" w14:paraId="7379705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B66B28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1E36BA">
        <w:rPr>
          <w:b/>
          <w:sz w:val="22"/>
          <w:szCs w:val="22"/>
        </w:rPr>
        <w:t>Posl.br.7.St. 319</w:t>
      </w:r>
      <w:r w:rsidR="005F4731">
        <w:rPr>
          <w:b/>
          <w:sz w:val="22"/>
          <w:szCs w:val="22"/>
        </w:rPr>
        <w:t>/2019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5F4731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1E36BA" w:rsidRPr="001E36BA">
        <w:rPr>
          <w:sz w:val="22"/>
          <w:szCs w:val="22"/>
        </w:rPr>
        <w:t>KAMEN MATE jednostavno društvo s ograničenom odgovornošću za graditeljstvo i usluge</w:t>
      </w:r>
      <w:r w:rsidR="001E36BA">
        <w:rPr>
          <w:sz w:val="22"/>
          <w:szCs w:val="22"/>
        </w:rPr>
        <w:t xml:space="preserve">, OIB: </w:t>
      </w:r>
      <w:r w:rsidR="001E36BA" w:rsidRPr="001E36BA">
        <w:rPr>
          <w:sz w:val="22"/>
          <w:szCs w:val="22"/>
        </w:rPr>
        <w:t>40755730555</w:t>
      </w:r>
      <w:r w:rsidR="001E36BA">
        <w:rPr>
          <w:sz w:val="22"/>
          <w:szCs w:val="22"/>
        </w:rPr>
        <w:t xml:space="preserve">, </w:t>
      </w:r>
      <w:r w:rsidR="001E36BA" w:rsidRPr="001E36BA">
        <w:rPr>
          <w:sz w:val="22"/>
          <w:szCs w:val="22"/>
        </w:rPr>
        <w:t>Stjepana Radića 27</w:t>
      </w:r>
      <w:r w:rsidR="001E36BA">
        <w:rPr>
          <w:sz w:val="22"/>
          <w:szCs w:val="22"/>
        </w:rPr>
        <w:t xml:space="preserve">, Krvavac, </w:t>
      </w:r>
      <w:r>
        <w:rPr>
          <w:sz w:val="22"/>
          <w:szCs w:val="22"/>
        </w:rPr>
        <w:t>zastupanog po ste</w:t>
      </w:r>
      <w:r w:rsidR="005F4731">
        <w:rPr>
          <w:sz w:val="22"/>
          <w:szCs w:val="22"/>
        </w:rPr>
        <w:t>č</w:t>
      </w:r>
      <w:r w:rsidR="001E36BA">
        <w:rPr>
          <w:sz w:val="22"/>
          <w:szCs w:val="22"/>
        </w:rPr>
        <w:t xml:space="preserve">ajnom upravitelju </w:t>
      </w:r>
      <w:proofErr w:type="spellStart"/>
      <w:r w:rsidR="001E36BA">
        <w:rPr>
          <w:sz w:val="22"/>
          <w:szCs w:val="22"/>
        </w:rPr>
        <w:t>Jelenko</w:t>
      </w:r>
      <w:proofErr w:type="spellEnd"/>
      <w:r w:rsidR="001E36BA">
        <w:rPr>
          <w:sz w:val="22"/>
          <w:szCs w:val="22"/>
        </w:rPr>
        <w:t xml:space="preserve"> </w:t>
      </w:r>
      <w:proofErr w:type="spellStart"/>
      <w:r w:rsidR="001E36BA">
        <w:rPr>
          <w:sz w:val="22"/>
          <w:szCs w:val="22"/>
        </w:rPr>
        <w:t>Lehki</w:t>
      </w:r>
      <w:proofErr w:type="spellEnd"/>
      <w:r w:rsidR="001E36BA">
        <w:rPr>
          <w:sz w:val="22"/>
          <w:szCs w:val="22"/>
        </w:rPr>
        <w:t>, dana 26</w:t>
      </w:r>
      <w:r w:rsidR="005F4731">
        <w:rPr>
          <w:sz w:val="22"/>
          <w:szCs w:val="22"/>
        </w:rPr>
        <w:t xml:space="preserve">.ožujka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B66B28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</w:t>
      </w:r>
      <w:proofErr w:type="spellStart"/>
      <w:r w:rsidR="004F2057" w:rsidRPr="008E685E">
        <w:rPr>
          <w:sz w:val="22"/>
          <w:szCs w:val="22"/>
        </w:rPr>
        <w:t>posl</w:t>
      </w:r>
      <w:proofErr w:type="spellEnd"/>
      <w:r w:rsidR="004F2057" w:rsidRPr="008E685E">
        <w:rPr>
          <w:sz w:val="22"/>
          <w:szCs w:val="22"/>
        </w:rPr>
        <w:t xml:space="preserve">. br. 7. St. </w:t>
      </w:r>
      <w:r w:rsidR="001E36BA">
        <w:rPr>
          <w:sz w:val="22"/>
          <w:szCs w:val="22"/>
        </w:rPr>
        <w:t>319/19 od 09</w:t>
      </w:r>
      <w:r w:rsidR="005F4731">
        <w:rPr>
          <w:sz w:val="22"/>
          <w:szCs w:val="22"/>
        </w:rPr>
        <w:t xml:space="preserve">. siječnja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na način da se</w:t>
      </w:r>
      <w:r w:rsidR="00242CFD">
        <w:rPr>
          <w:sz w:val="22"/>
          <w:szCs w:val="22"/>
        </w:rPr>
        <w:t xml:space="preserve"> u izreci </w:t>
      </w:r>
      <w:r w:rsidR="001E36BA">
        <w:rPr>
          <w:sz w:val="22"/>
          <w:szCs w:val="22"/>
        </w:rPr>
        <w:t xml:space="preserve"> pod točkom I.  netočno navedena riječ OIB: 75195197492, zamjenjuje sa točnom riječi OIB: 75195197490</w:t>
      </w:r>
      <w:r w:rsidR="00252763">
        <w:rPr>
          <w:sz w:val="22"/>
          <w:szCs w:val="22"/>
        </w:rPr>
        <w:t>.</w:t>
      </w: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252763" w:rsidR="00CD4C1E" w:rsidRPr="008E685E">
      <w:pPr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B66B28">
        <w:rPr>
          <w:sz w:val="22"/>
          <w:szCs w:val="22"/>
        </w:rPr>
        <w:t xml:space="preserve"> izreci rješenja </w:t>
      </w:r>
      <w:r w:rsidR="00F277F9">
        <w:rPr>
          <w:sz w:val="22"/>
          <w:szCs w:val="22"/>
        </w:rPr>
        <w:t xml:space="preserve"> </w:t>
      </w:r>
      <w:r w:rsidR="00252763">
        <w:rPr>
          <w:sz w:val="22"/>
          <w:szCs w:val="22"/>
        </w:rPr>
        <w:t xml:space="preserve">omaškom  izostavio </w:t>
      </w:r>
      <w:r w:rsidR="001E36BA">
        <w:rPr>
          <w:sz w:val="22"/>
          <w:szCs w:val="22"/>
        </w:rPr>
        <w:t xml:space="preserve"> točan OIB za Matu </w:t>
      </w:r>
      <w:proofErr w:type="spellStart"/>
      <w:r w:rsidR="001E36BA">
        <w:rPr>
          <w:sz w:val="22"/>
          <w:szCs w:val="22"/>
        </w:rPr>
        <w:t>Gnječa</w:t>
      </w:r>
      <w:proofErr w:type="spellEnd"/>
      <w:r w:rsidR="001E36BA">
        <w:rPr>
          <w:sz w:val="22"/>
          <w:szCs w:val="22"/>
        </w:rPr>
        <w:t>,</w:t>
      </w:r>
      <w:r w:rsidR="00252763">
        <w:rPr>
          <w:sz w:val="22"/>
          <w:szCs w:val="22"/>
        </w:rPr>
        <w:t xml:space="preserve"> pa je bilo potrebno nadopuniti rješenje sa </w:t>
      </w:r>
      <w:r w:rsidR="001E36BA">
        <w:rPr>
          <w:sz w:val="22"/>
          <w:szCs w:val="22"/>
        </w:rPr>
        <w:t xml:space="preserve">točnim </w:t>
      </w:r>
      <w:r w:rsidR="0004668B">
        <w:rPr>
          <w:sz w:val="22"/>
          <w:szCs w:val="22"/>
        </w:rPr>
        <w:t>OIB</w:t>
      </w:r>
      <w:r w:rsidR="00252763">
        <w:rPr>
          <w:sz w:val="22"/>
          <w:szCs w:val="22"/>
        </w:rPr>
        <w:t>-om</w:t>
      </w:r>
      <w:r w:rsidR="0004668B">
        <w:rPr>
          <w:sz w:val="22"/>
          <w:szCs w:val="22"/>
        </w:rPr>
        <w:t>.</w:t>
      </w:r>
    </w:p>
    <w:p w:rsidRDefault="00CD4C1E" w:rsidP="00CD4C1E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1E36BA">
        <w:rPr>
          <w:b/>
          <w:sz w:val="22"/>
          <w:szCs w:val="22"/>
        </w:rPr>
        <w:t>26</w:t>
      </w:r>
      <w:r w:rsidR="00252763">
        <w:rPr>
          <w:b/>
          <w:sz w:val="22"/>
          <w:szCs w:val="22"/>
        </w:rPr>
        <w:t xml:space="preserve">. ožujka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CF0759">
        <w:rPr>
          <w:b/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24D6" w:rsidR="00756C35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252763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-FINA</w:t>
      </w:r>
    </w:p>
    <w:p w:rsidRDefault="00252763" w:rsidP="009A24D6" w:rsidR="00252763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1E36BA">
        <w:rPr>
          <w:sz w:val="22"/>
          <w:szCs w:val="22"/>
        </w:rPr>
        <w:t xml:space="preserve">Mate </w:t>
      </w:r>
      <w:proofErr w:type="spellStart"/>
      <w:r w:rsidR="001E36BA">
        <w:rPr>
          <w:sz w:val="22"/>
          <w:szCs w:val="22"/>
        </w:rPr>
        <w:t>Gnječ</w:t>
      </w:r>
      <w:proofErr w:type="spellEnd"/>
      <w:r w:rsidR="001E36BA">
        <w:rPr>
          <w:sz w:val="22"/>
          <w:szCs w:val="22"/>
        </w:rPr>
        <w:t>, Krvavac, Stjepana Radića 27</w:t>
      </w:r>
    </w:p>
    <w:sectPr w:rsidSect="009A0DB5" w:rsidR="00252763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E7D" w:rsidR="005A1E7D">
      <w:r>
        <w:separator/>
      </w:r>
    </w:p>
  </w:endnote>
  <w:endnote w:id="0" w:type="continuationSeparator">
    <w:p w:rsidRDefault="005A1E7D" w:rsidR="005A1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E7D" w:rsidR="005A1E7D">
      <w:r>
        <w:separator/>
      </w:r>
    </w:p>
  </w:footnote>
  <w:footnote w:id="0" w:type="continuationSeparator">
    <w:p w:rsidRDefault="005A1E7D" w:rsidR="005A1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4668B"/>
    <w:rsid w:val="000569D8"/>
    <w:rsid w:val="00081AA3"/>
    <w:rsid w:val="000835BD"/>
    <w:rsid w:val="0008405F"/>
    <w:rsid w:val="00087089"/>
    <w:rsid w:val="00095067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1E36BA"/>
    <w:rsid w:val="00204978"/>
    <w:rsid w:val="00214071"/>
    <w:rsid w:val="0022070C"/>
    <w:rsid w:val="00242CFD"/>
    <w:rsid w:val="00251E4E"/>
    <w:rsid w:val="00252763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536B3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1E7D"/>
    <w:rsid w:val="005A37CF"/>
    <w:rsid w:val="005A660C"/>
    <w:rsid w:val="005B5359"/>
    <w:rsid w:val="005B5CCB"/>
    <w:rsid w:val="005C00B9"/>
    <w:rsid w:val="005E0CD9"/>
    <w:rsid w:val="005F4731"/>
    <w:rsid w:val="00604AD2"/>
    <w:rsid w:val="00617FD9"/>
    <w:rsid w:val="0062690E"/>
    <w:rsid w:val="00643879"/>
    <w:rsid w:val="00646166"/>
    <w:rsid w:val="00651AD8"/>
    <w:rsid w:val="00654E48"/>
    <w:rsid w:val="00661A0F"/>
    <w:rsid w:val="00690073"/>
    <w:rsid w:val="00693BB6"/>
    <w:rsid w:val="006A4EF2"/>
    <w:rsid w:val="006C4F46"/>
    <w:rsid w:val="006D2592"/>
    <w:rsid w:val="006D44E7"/>
    <w:rsid w:val="006D7691"/>
    <w:rsid w:val="006E1662"/>
    <w:rsid w:val="006F2D1F"/>
    <w:rsid w:val="006F7A15"/>
    <w:rsid w:val="00722286"/>
    <w:rsid w:val="007265A6"/>
    <w:rsid w:val="0072678A"/>
    <w:rsid w:val="0072684F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B18C7"/>
    <w:rsid w:val="007B7BB1"/>
    <w:rsid w:val="007C4BA0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92318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66B2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74FB"/>
    <w:rsid w:val="00CC4A8E"/>
    <w:rsid w:val="00CD076D"/>
    <w:rsid w:val="00CD4C1E"/>
    <w:rsid w:val="00CF0149"/>
    <w:rsid w:val="00CF0759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C418A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2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31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31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31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31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2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31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31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31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31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2019.</izvorni_sadrzaj>
    <derivirana_varijabla naziv="DomainObject.Predmet.DatumRjesavanja_1">9.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St-319/2019</izvorni_sadrzaj>
    <derivirana_varijabla naziv="DomainObject.Predmet.OznakaBroj_1">St-319/2019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MATE jednostavno društvo s ograničenom odgovornošću za graditeljstvo i usluge</izvorni_sadrzaj>
    <derivirana_varijabla naziv="DomainObject.Predmet.ProtustrankaFormated_1">  KAMEN MATE jednostavno društvo s ograničenom odgovornošću za graditeljstvo i usluge</derivirana_varijabla>
  </DomainObject.Predmet.ProtustrankaFormated>
  <DomainObject.Predmet.ProtustrankaFormatedOIB>
    <izvorni_sadrzaj>  KAMEN MATE jednostavno društvo s ograničenom odgovornošću za graditeljstvo i usluge, OIB 40755730555</izvorni_sadrzaj>
    <derivirana_varijabla naziv="DomainObject.Predmet.ProtustrankaFormatedOIB_1">  KAMEN MATE jednostavno društvo s ograničenom odgovornošću za graditeljstvo i usluge, OIB 40755730555</derivirana_varijabla>
  </DomainObject.Predmet.ProtustrankaFormatedOIB>
  <DomainObject.Predmet.ProtustrankaFormatedWithAdress>
    <izvorni_sadrzaj> KAMEN MATE jednostavno društvo s ograničenom odgovornošću za graditeljstvo i usluge, Stjepana Radića 27, 20341 Krvavac</izvorni_sadrzaj>
    <derivirana_varijabla naziv="DomainObject.Predmet.ProtustrankaFormatedWithAdress_1"> KAMEN MATE jednostavno društvo s ograničenom odgovornošću za graditeljstvo i usluge, Stjepana Radića 27, 20341 Krvavac</derivirana_varijabla>
  </DomainObject.Predmet.ProtustrankaFormatedWithAdress>
  <DomainObject.Predmet.ProtustrankaFormatedWithAdressOIB>
    <izvorni_sadrzaj> KAMEN MATE jednostavno društvo s ograničenom odgovornošću za graditeljstvo i usluge, OIB 40755730555, Stjepana Radića 27, 20341 Krvavac</izvorni_sadrzaj>
    <derivirana_varijabla naziv="DomainObject.Predmet.ProtustrankaFormatedWithAdressOIB_1"> KAMEN MATE jednostavno društvo s ograničenom odgovornošću za graditeljstvo i usluge, OIB 40755730555, Stjepana Radića 27, 20341 Krvavac</derivirana_varijabla>
  </DomainObject.Predmet.ProtustrankaFormatedWithAdressOIB>
  <DomainObject.Predmet.ProtustrankaWithAdress>
    <izvorni_sadrzaj>KAMEN MATE jednostavno društvo s ograničenom odgovornošću za graditeljstvo i usluge Stjepana Radića 27, 20341 Krvavac</izvorni_sadrzaj>
    <derivirana_varijabla naziv="DomainObject.Predmet.ProtustrankaWithAdress_1">KAMEN MATE jednostavno društvo s ograničenom odgovornošću za graditeljstvo i usluge Stjepana Radića 27, 20341 Krvavac</derivirana_varijabla>
  </DomainObject.Predmet.ProtustrankaWithAdress>
  <DomainObject.Predmet.ProtustrankaWithAdressOIB>
    <izvorni_sadrzaj>KAMEN MATE jednostavno društvo s ograničenom odgovornošću za graditeljstvo i usluge, OIB 40755730555, Stjepana Radića 27, 20341 Krvavac</izvorni_sadrzaj>
    <derivirana_varijabla naziv="DomainObject.Predmet.ProtustrankaWithAdressOIB_1">KAMEN MATE jednostavno društvo s ograničenom odgovornošću za graditeljstvo i usluge, OIB 40755730555, Stjepana Radića 27, 20341 Krvavac</derivirana_varijabla>
  </DomainObject.Predmet.ProtustrankaWithAdressOIB>
  <DomainObject.Predmet.ProtustrankaNazivFormated>
    <izvorni_sadrzaj>KAMEN MATE jednostavno društvo s ograničenom odgovornošću za graditeljstvo i usluge</izvorni_sadrzaj>
    <derivirana_varijabla naziv="DomainObject.Predmet.ProtustrankaNazivFormated_1">KAMEN MATE jednostavno društvo s ograničenom odgovornošću za graditeljstvo i usluge</derivirana_varijabla>
  </DomainObject.Predmet.ProtustrankaNazivFormated>
  <DomainObject.Predmet.ProtustrankaNazivFormatedOIB>
    <izvorni_sadrzaj>KAMEN MATE jednostavno društvo s ograničenom odgovornošću za graditeljstvo i usluge, OIB 40755730555</izvorni_sadrzaj>
    <derivirana_varijabla naziv="DomainObject.Predmet.ProtustrankaNazivFormatedOIB_1">KAMEN MATE jednostavno društvo s ograničenom odgovornošću za graditeljstvo i usluge, OIB 40755730555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9863.24</izvorni_sadrzaj>
    <derivirana_varijabla naziv="DomainObject.Predmet.TrenutnaVrijednost_1">9863.24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KAMEN MATE jednostavno društvo s ograničenom odgovornošću za graditeljstvo i usluge</item>
    </izvorni_sadrzaj>
    <derivirana_varijabla naziv="DomainObject.Predmet.ProtuStrankaListFormated_1">
      <item>KAMEN MATE jednostavno društvo s ograničenom odgovornošću za graditeljstvo i usluge</item>
    </derivirana_varijabla>
  </DomainObject.Predmet.ProtuStrankaListFormated>
  <DomainObject.Predmet.ProtuStrankaListFormatedOIB>
    <izvorni_sadrzaj>
      <item>KAMEN MATE jednostavno društvo s ograničenom odgovornošću za graditeljstvo i usluge, OIB 40755730555</item>
    </izvorni_sadrzaj>
    <derivirana_varijabla naziv="DomainObject.Predmet.ProtuStrankaListFormatedOIB_1">
      <item>KAMEN MATE jednostavno društvo s ograničenom odgovornošću za graditeljstvo i usluge, OIB 40755730555</item>
    </derivirana_varijabla>
  </DomainObject.Predmet.ProtuStrankaListFormatedOIB>
  <DomainObject.Predmet.ProtuStrankaListFormatedWithAdress>
    <izvorni_sadrzaj>
      <item>KAMEN MATE jednostavno društvo s ograničenom odgovornošću za graditeljstvo i usluge, Stjepana Radića 27, 20341 Krvavac</item>
    </izvorni_sadrzaj>
    <derivirana_varijabla naziv="DomainObject.Predmet.ProtuStrankaListFormatedWithAdress_1">
      <item>KAMEN MATE jednostavno društvo s ograničenom odgovornošću za graditeljstvo i usluge, Stjepana Radića 27, 20341 Krvavac</item>
    </derivirana_varijabla>
  </DomainObject.Predmet.ProtuStrankaListFormatedWithAdress>
  <DomainObject.Predmet.ProtuStrankaListFormatedWithAdressOIB>
    <izvorni_sadrzaj>
      <item>KAMEN MATE jednostavno društvo s ograničenom odgovornošću za graditeljstvo i usluge, OIB 40755730555, Stjepana Radića 27, 20341 Krvavac</item>
    </izvorni_sadrzaj>
    <derivirana_varijabla naziv="DomainObject.Predmet.ProtuStrankaListFormatedWithAdressOIB_1">
      <item>KAMEN MATE jednostavno društvo s ograničenom odgovornošću za graditeljstvo i usluge, OIB 40755730555, Stjepana Radića 27, 20341 Krvavac</item>
    </derivirana_varijabla>
  </DomainObject.Predmet.ProtuStrankaListFormatedWithAdressOIB>
  <DomainObject.Predmet.ProtuStrankaListNazivFormated>
    <izvorni_sadrzaj>
      <item>KAMEN MATE jednostavno društvo s ograničenom odgovornošću za graditeljstvo i usluge</item>
    </izvorni_sadrzaj>
    <derivirana_varijabla naziv="DomainObject.Predmet.ProtuStrankaListNazivFormated_1">
      <item>KAMEN MATE jednostavno društvo s ograničenom odgovornošću za graditeljstvo i usluge</item>
    </derivirana_varijabla>
  </DomainObject.Predmet.ProtuStrankaListNazivFormated>
  <DomainObject.Predmet.ProtuStrankaListNazivFormatedOIB>
    <izvorni_sadrzaj>
      <item>KAMEN MATE jednostavno društvo s ograničenom odgovornošću za graditeljstvo i usluge, OIB 40755730555</item>
    </izvorni_sadrzaj>
    <derivirana_varijabla naziv="DomainObject.Predmet.ProtuStrankaListNazivFormatedOIB_1">
      <item>KAMEN MATE jednostavno društvo s ograničenom odgovornošću za graditeljstvo i usluge, OIB 40755730555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KAMEN MATE jednostavno društvo s ograničenom odgovornošću za graditeljstvo i usluge</izvorni_sadrzaj>
    <derivirana_varijabla naziv="DomainObject.Predmet.ProtustrankaIDrugi_1">KAMEN MATE jednostavno društvo s ograničenom odgovornošću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KAMEN MATE jednostavno društvo s ograničenom odgovornošću za graditeljstvo i usluge, OIB 40755730555, Stjepana Radića 27, 20341 Krvavac</izvorni_sadrzaj>
    <derivirana_varijabla naziv="DomainObject.Predmet.ProtustrankaIDrugiAdressOIB_1">KAMEN MATE jednostavno društvo s ograničenom odgovornošću za graditeljstvo i usluge, OIB 40755730555, Stjepana Radića 27, 20341 Krvavac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2019.</izvorni_sadrzaj>
    <derivirana_varijabla naziv="DomainObject.Predmet.OdlukaRjesenje.DatumDonosenjaOdluke_1">9. siječnja 2019.</derivirana_varijabla>
  </DomainObject.Predmet.OdlukaRjesenje.DatumDonosenjaOdluke>
  <DomainObject.Predmet.OdlukaRjesenje.DatumPravomocnosti>
    <izvorni_sadrzaj>26. siječnja 2019.</izvorni_sadrzaj>
    <derivirana_varijabla naziv="DomainObject.Predmet.OdlukaRjesenje.DatumPravomocnosti_1">26. siječnja 2019.</derivirana_varijabla>
  </DomainObject.Predmet.OdlukaRjesenje.DatumPravomocnosti>
  <DomainObject.Predmet.OdlukaRjesenje.Oznaka>
    <izvorni_sadrzaj>St-319/2019-14</izvorni_sadrzaj>
    <derivirana_varijabla naziv="DomainObject.Predmet.OdlukaRjesenje.Oznaka_1">St-319/2019-14</derivirana_varijabla>
  </DomainObject.Predmet.OdlukaRjesenje.Oznaka>
  <DomainObject.Predmet.SudioniciListNaziv>
    <izvorni_sadrzaj>
      <item>KAMEN MATE jednostavno društvo s ograničenom odgovornošću za graditeljstvo i usluge</item>
      <item>FINA, RC Split, Podružnica Dubrovnik</item>
    </izvorni_sadrzaj>
    <derivirana_varijabla naziv="DomainObject.Predmet.SudioniciListNaziv_1">
      <item>KAMEN MATE jednostavno društvo s ograničenom odgovornošću za graditeljstvo i usluge</item>
      <item>FINA, RC Split, Podružnica Dubrovnik</item>
    </derivirana_varijabla>
  </DomainObject.Predmet.SudioniciListNaziv>
  <DomainObject.Predmet.SudioniciListAdressOIB>
    <izvorni_sadrzaj>
      <item>KAMEN MATE jednostavno društvo s ograničenom odgovornošću za graditeljstvo i usluge, OIB 40755730555, Stjepana Radića 27,20341 Krvavac</item>
      <item>FINA, RC Split, Podružnica Dubrovnik, OIB 85821130368, Vukovarska 2,20000 Dubrovnik</item>
    </izvorni_sadrzaj>
    <derivirana_varijabla naziv="DomainObject.Predmet.SudioniciListAdressOIB_1">
      <item>KAMEN MATE jednostavno društvo s ograničenom odgovornošću za graditeljstvo i usluge, OIB 40755730555, Stjepana Radića 27,20341 Krvavac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40755730555</item>
      <item>, OIB 85821130368</item>
    </izvorni_sadrzaj>
    <derivirana_varijabla naziv="DomainObject.Predmet.SudioniciListNazivOIB_1">
      <item>, OIB 40755730555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St-319/2019-15</izvorni_sadrzaj>
    <derivirana_varijabla naziv="DomainObject.PredzadnjaOdlukaIzPredmeta.Oznaka_1">St-319/2019-15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243</properties:Words>
  <properties:Characters>1185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2019-03-26T09:40:00Z</dcterms:created>
  <dc:creator>RH-TDU</dc:creator>
  <cp:lastModifiedBy>Sanja Vuković</cp:lastModifiedBy>
  <cp:lastPrinted>2019-03-26T09:39:00Z</cp:lastPrinted>
  <dcterms:modified xmlns:xsi="http://www.w3.org/2001/XMLSchema-instance" xsi:type="dcterms:W3CDTF">2019-03-26T09:41:00Z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rjesenja kamen mate.docx)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